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6a37" w14:paraId="4226a37"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B73A06" w:rsidRPr="00FE7FBF">
        <w:rPr>
          <w:szCs w:val="24"/>
          <w:lang w:val="hr-HR"/>
        </w:rPr>
        <w:t xml:space="preserve"> St-</w:t>
      </w:r>
      <w:r w:rsidR="001251BA">
        <w:rPr>
          <w:szCs w:val="24"/>
          <w:lang w:val="hr-HR"/>
        </w:rPr>
        <w:t>1117</w:t>
      </w:r>
      <w:r w:rsidR="00B73A06" w:rsidRPr="00FE7FBF">
        <w:rPr>
          <w:szCs w:val="24"/>
          <w:lang w:val="hr-HR"/>
        </w:rPr>
        <w:t>/201</w:t>
      </w:r>
      <w:r w:rsidR="00454529">
        <w:rPr>
          <w:szCs w:val="24"/>
          <w:lang w:val="hr-HR"/>
        </w:rPr>
        <w:t>6</w:t>
      </w:r>
      <w:r w:rsidR="00B73A06" w:rsidRPr="00FE7FBF">
        <w:rPr>
          <w:szCs w:val="24"/>
          <w:lang w:val="hr-HR"/>
        </w:rPr>
        <w:t>-</w:t>
      </w:r>
      <w:r w:rsidR="00634782">
        <w:rPr>
          <w:szCs w:val="24"/>
          <w:lang w:val="hr-HR"/>
        </w:rPr>
        <w:t>3</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1251BA">
        <w:rPr>
          <w:lang w:val="hr-HR"/>
        </w:rPr>
        <w:t xml:space="preserve">PRIJEVOZ I ISKOPI AGRAM </w:t>
      </w:r>
      <w:r w:rsidR="002C29E4">
        <w:rPr>
          <w:lang w:val="hr-HR"/>
        </w:rPr>
        <w:t xml:space="preserve">društvo s ograničenom odgovornošću, Zagreb, </w:t>
      </w:r>
      <w:r w:rsidR="001251BA">
        <w:rPr>
          <w:lang w:val="hr-HR"/>
        </w:rPr>
        <w:t>Račićeva 13</w:t>
      </w:r>
      <w:r w:rsidR="002C29E4">
        <w:rPr>
          <w:lang w:val="hr-HR"/>
        </w:rPr>
        <w:t xml:space="preserve">, </w:t>
      </w:r>
      <w:r w:rsidR="002C29E4" w:rsidRPr="000664E3">
        <w:rPr>
          <w:lang w:val="hr-HR"/>
        </w:rPr>
        <w:t>MB</w:t>
      </w:r>
      <w:r w:rsidR="002C29E4">
        <w:rPr>
          <w:lang w:val="hr-HR"/>
        </w:rPr>
        <w:t xml:space="preserve">S: </w:t>
      </w:r>
      <w:r w:rsidR="001251BA">
        <w:rPr>
          <w:lang w:val="hr-HR"/>
        </w:rPr>
        <w:t>080881330</w:t>
      </w:r>
      <w:r w:rsidR="002C29E4">
        <w:rPr>
          <w:lang w:val="hr-HR"/>
        </w:rPr>
        <w:t xml:space="preserve">, OIB: </w:t>
      </w:r>
      <w:r w:rsidR="001251BA">
        <w:rPr>
          <w:lang w:val="hr-HR"/>
        </w:rPr>
        <w:t>10607350742</w:t>
      </w:r>
      <w:r w:rsidR="00D823F0" w:rsidRPr="000664E3">
        <w:rPr>
          <w:lang w:val="hr-HR"/>
        </w:rPr>
        <w:t>,</w:t>
      </w:r>
      <w:r w:rsidRPr="00FE7FBF">
        <w:rPr>
          <w:lang w:val="hr-HR"/>
        </w:rPr>
        <w:t xml:space="preserve"> </w:t>
      </w:r>
      <w:r w:rsidR="00AA2E47">
        <w:rPr>
          <w:lang w:val="hr-HR"/>
        </w:rPr>
        <w:t xml:space="preserve">dana </w:t>
      </w:r>
      <w:r w:rsidR="0017272E">
        <w:rPr>
          <w:lang w:val="hr-HR"/>
        </w:rPr>
        <w:t>07</w:t>
      </w:r>
      <w:r w:rsidR="00AA2E47">
        <w:rPr>
          <w:lang w:val="hr-HR"/>
        </w:rPr>
        <w:t xml:space="preserve">. </w:t>
      </w:r>
      <w:r w:rsidR="00740630">
        <w:rPr>
          <w:lang w:val="hr-HR"/>
        </w:rPr>
        <w:t>rujna</w:t>
      </w:r>
      <w:r w:rsidR="00AA2E47">
        <w:rPr>
          <w:lang w:val="hr-HR"/>
        </w:rPr>
        <w:t xml:space="preserve"> 2016.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571DD3" w:rsidP="00CA6F86" w:rsidR="00571DD3" w:rsidRPr="00FE7FBF">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EA47A2">
        <w:rPr>
          <w:lang w:val="hr-HR"/>
        </w:rPr>
        <w:t>Zagreb</w:t>
      </w:r>
      <w:r>
        <w:rPr>
          <w:lang w:val="hr-HR"/>
        </w:rPr>
        <w:t xml:space="preserve"> je dana </w:t>
      </w:r>
      <w:r w:rsidR="001251BA">
        <w:rPr>
          <w:lang w:val="hr-HR"/>
        </w:rPr>
        <w:t>14</w:t>
      </w:r>
      <w:r>
        <w:rPr>
          <w:lang w:val="hr-HR"/>
        </w:rPr>
        <w:t xml:space="preserve">. </w:t>
      </w:r>
      <w:r w:rsidR="001251BA">
        <w:rPr>
          <w:lang w:val="hr-HR"/>
        </w:rPr>
        <w:t>ožujka</w:t>
      </w:r>
      <w:r>
        <w:rPr>
          <w:lang w:val="hr-HR"/>
        </w:rPr>
        <w:t xml:space="preserve"> 201</w:t>
      </w:r>
      <w:r w:rsidR="00740630">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dužnikom </w:t>
      </w:r>
      <w:r w:rsidR="001251BA">
        <w:rPr>
          <w:lang w:val="hr-HR"/>
        </w:rPr>
        <w:t xml:space="preserve">PRIJEVOZ I ISKOPI AGRAM društvo s ograničenom odgovornošću, Zagreb, Račićeva 13, </w:t>
      </w:r>
      <w:r w:rsidR="001251BA" w:rsidRPr="000664E3">
        <w:rPr>
          <w:lang w:val="hr-HR"/>
        </w:rPr>
        <w:t>MB</w:t>
      </w:r>
      <w:r w:rsidR="001251BA">
        <w:rPr>
          <w:lang w:val="hr-HR"/>
        </w:rPr>
        <w:t>S: 080881330, OIB: 10607350742</w:t>
      </w:r>
      <w:r w:rsidRPr="000664E3">
        <w:rPr>
          <w:lang w:val="hr-HR"/>
        </w:rPr>
        <w:t>,</w:t>
      </w:r>
      <w:r w:rsidR="0019640F">
        <w:rPr>
          <w:lang w:val="hr-HR"/>
        </w:rPr>
        <w:t xml:space="preserve"> </w:t>
      </w:r>
      <w:r>
        <w:rPr>
          <w:lang w:val="hr-HR"/>
        </w:rPr>
        <w:t xml:space="preserve">u kojem navodi da na </w:t>
      </w:r>
      <w:r w:rsidRPr="000664E3">
        <w:rPr>
          <w:lang w:val="hr-HR"/>
        </w:rPr>
        <w:t xml:space="preserve">dan </w:t>
      </w:r>
      <w:r w:rsidR="00983969">
        <w:rPr>
          <w:lang w:val="hr-HR"/>
        </w:rPr>
        <w:t>1</w:t>
      </w:r>
      <w:r w:rsidR="001251BA">
        <w:rPr>
          <w:lang w:val="hr-HR"/>
        </w:rPr>
        <w:t>0</w:t>
      </w:r>
      <w:r>
        <w:rPr>
          <w:lang w:val="hr-HR"/>
        </w:rPr>
        <w:t xml:space="preserve">. </w:t>
      </w:r>
      <w:r w:rsidR="001251BA">
        <w:rPr>
          <w:lang w:val="hr-HR"/>
        </w:rPr>
        <w:t>ožujka</w:t>
      </w:r>
      <w:r w:rsidRPr="000664E3">
        <w:rPr>
          <w:lang w:val="hr-HR"/>
        </w:rPr>
        <w:t xml:space="preserve"> 201</w:t>
      </w:r>
      <w:r w:rsidR="001251BA">
        <w:rPr>
          <w:lang w:val="hr-HR"/>
        </w:rPr>
        <w:t>6</w:t>
      </w:r>
      <w:r w:rsidRPr="000664E3">
        <w:rPr>
          <w:lang w:val="hr-HR"/>
        </w:rPr>
        <w:t>. dužnik u Očevidniku redoslijeda osnova za plaćanje im</w:t>
      </w:r>
      <w:r>
        <w:rPr>
          <w:lang w:val="hr-HR"/>
        </w:rPr>
        <w:t>a</w:t>
      </w:r>
      <w:r w:rsidRPr="000664E3">
        <w:rPr>
          <w:lang w:val="hr-HR"/>
        </w:rPr>
        <w:t xml:space="preserve"> evidentirane neizvršene osnove za plaćanje u ukupnom iznosu od </w:t>
      </w:r>
      <w:r w:rsidR="001251BA">
        <w:rPr>
          <w:lang w:val="hr-HR"/>
        </w:rPr>
        <w:t>15.922,86</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17272E" w:rsidR="00AA2E47" w:rsidRPr="00363579">
      <w:pPr>
        <w:jc w:val="both"/>
        <w:rPr>
          <w:lang w:val="hr-HR"/>
        </w:rPr>
      </w:pPr>
      <w:r w:rsidRPr="00363579">
        <w:rPr>
          <w:lang w:val="hr-HR"/>
        </w:rPr>
        <w:tab/>
        <w:t>Podnes</w:t>
      </w:r>
      <w:r w:rsidR="005F3F6F" w:rsidRPr="00363579">
        <w:rPr>
          <w:lang w:val="hr-HR"/>
        </w:rPr>
        <w:t>kom</w:t>
      </w:r>
      <w:r w:rsidRPr="00363579">
        <w:rPr>
          <w:lang w:val="hr-HR"/>
        </w:rPr>
        <w:t xml:space="preserve"> od </w:t>
      </w:r>
      <w:r w:rsidR="00634782">
        <w:rPr>
          <w:lang w:val="hr-HR"/>
        </w:rPr>
        <w:t>2</w:t>
      </w:r>
      <w:r w:rsidR="001251BA">
        <w:rPr>
          <w:lang w:val="hr-HR"/>
        </w:rPr>
        <w:t>7</w:t>
      </w:r>
      <w:r w:rsidRPr="00363579">
        <w:rPr>
          <w:lang w:val="hr-HR"/>
        </w:rPr>
        <w:t xml:space="preserve">. </w:t>
      </w:r>
      <w:r w:rsidR="00634782">
        <w:rPr>
          <w:lang w:val="hr-HR"/>
        </w:rPr>
        <w:t>lipnja</w:t>
      </w:r>
      <w:r w:rsidRPr="00363579">
        <w:rPr>
          <w:lang w:val="hr-HR"/>
        </w:rPr>
        <w:t xml:space="preserve"> 2016. godine dužnik je dostavio dokumentaciju i to potvrdu Financijske agencije iz koje proizlazi da na dan </w:t>
      </w:r>
      <w:r w:rsidR="001251BA">
        <w:rPr>
          <w:lang w:val="hr-HR"/>
        </w:rPr>
        <w:t>15</w:t>
      </w:r>
      <w:r w:rsidRPr="00363579">
        <w:rPr>
          <w:lang w:val="hr-HR"/>
        </w:rPr>
        <w:t xml:space="preserve">. </w:t>
      </w:r>
      <w:r w:rsidR="00634782">
        <w:rPr>
          <w:lang w:val="hr-HR"/>
        </w:rPr>
        <w:t>lipnja</w:t>
      </w:r>
      <w:r w:rsidRPr="00363579">
        <w:rPr>
          <w:lang w:val="hr-HR"/>
        </w:rPr>
        <w:t xml:space="preserve"> 2016. godine stečajni dužnik nema </w:t>
      </w:r>
      <w:r w:rsidR="00F818B9" w:rsidRPr="00363579">
        <w:rPr>
          <w:lang w:val="hr-HR"/>
        </w:rPr>
        <w:t xml:space="preserve">blokade računa, </w:t>
      </w:r>
      <w:r w:rsidRPr="00363579">
        <w:rPr>
          <w:lang w:val="hr-HR"/>
        </w:rPr>
        <w:t xml:space="preserve">niti nepodmirenih osnova za plaćanje evidentiranih u </w:t>
      </w:r>
      <w:r w:rsidR="00766CB0" w:rsidRPr="00363579">
        <w:rPr>
          <w:lang w:val="hr-HR"/>
        </w:rPr>
        <w:t>O</w:t>
      </w:r>
      <w:r w:rsidRPr="00363579">
        <w:rPr>
          <w:lang w:val="hr-HR"/>
        </w:rPr>
        <w:t>čevidniku redoslijeda za plaćanje.</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Sud je izvršio uvid u potvrdu Financijske agencije (list</w:t>
      </w:r>
      <w:r w:rsidR="00634782">
        <w:rPr>
          <w:lang w:val="hr-HR"/>
        </w:rPr>
        <w:t xml:space="preserve"> </w:t>
      </w:r>
      <w:r w:rsidR="001251BA">
        <w:rPr>
          <w:lang w:val="hr-HR"/>
        </w:rPr>
        <w:t>9</w:t>
      </w:r>
      <w:r>
        <w:rPr>
          <w:lang w:val="hr-HR"/>
        </w:rPr>
        <w:t xml:space="preserve">) iz koje proizlazi </w:t>
      </w:r>
      <w:r w:rsidR="00766CB0">
        <w:rPr>
          <w:lang w:val="hr-HR"/>
        </w:rPr>
        <w:t xml:space="preserve">da dužnik na </w:t>
      </w:r>
      <w:r>
        <w:rPr>
          <w:lang w:val="hr-HR"/>
        </w:rPr>
        <w:t xml:space="preserve">dan </w:t>
      </w:r>
      <w:r w:rsidR="001251BA">
        <w:rPr>
          <w:lang w:val="hr-HR"/>
        </w:rPr>
        <w:t>15</w:t>
      </w:r>
      <w:r w:rsidR="00740630">
        <w:rPr>
          <w:lang w:val="hr-HR"/>
        </w:rPr>
        <w:t xml:space="preserve">. </w:t>
      </w:r>
      <w:r w:rsidR="00634782">
        <w:rPr>
          <w:lang w:val="hr-HR"/>
        </w:rPr>
        <w:t>lipnja</w:t>
      </w:r>
      <w:r w:rsidR="00740630">
        <w:rPr>
          <w:lang w:val="hr-HR"/>
        </w:rPr>
        <w:t xml:space="preserve"> </w:t>
      </w:r>
      <w:r w:rsidR="000C2046">
        <w:rPr>
          <w:lang w:val="hr-HR"/>
        </w:rPr>
        <w:t>2016</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1251BA">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CA6F86" w:rsidP="00CA6F86" w:rsidR="00CA6F86" w:rsidRPr="00FE7FBF">
      <w:pPr>
        <w:ind w:firstLine="851"/>
        <w:jc w:val="both"/>
        <w:rPr>
          <w:szCs w:val="24"/>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17272E">
        <w:rPr>
          <w:szCs w:val="24"/>
          <w:lang w:val="hr-HR"/>
        </w:rPr>
        <w:t>07</w:t>
      </w:r>
      <w:r w:rsidR="00230207">
        <w:rPr>
          <w:szCs w:val="24"/>
          <w:lang w:val="hr-HR"/>
        </w:rPr>
        <w:t xml:space="preserve">. </w:t>
      </w:r>
      <w:r w:rsidR="00740630">
        <w:rPr>
          <w:szCs w:val="24"/>
          <w:lang w:val="hr-HR"/>
        </w:rPr>
        <w:t>rujna</w:t>
      </w:r>
      <w:r w:rsidR="00230207">
        <w:rPr>
          <w:szCs w:val="24"/>
          <w:lang w:val="hr-HR"/>
        </w:rPr>
        <w:t xml:space="preserve"> 2016</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616323">
        <w:rPr>
          <w:szCs w:val="24"/>
          <w:lang w:val="hr-HR"/>
        </w:rPr>
        <w:t>S U D A C</w:t>
      </w:r>
    </w:p>
    <w:p w:rsidRDefault="00616323" w:rsidP="00B76B36" w:rsidR="008E670F" w:rsidRPr="00FE7FBF">
      <w:pPr>
        <w:ind w:firstLine="75" w:left="4320"/>
        <w:rPr>
          <w:szCs w:val="24"/>
          <w:lang w:val="hr-HR"/>
        </w:rPr>
      </w:pPr>
      <w:r>
        <w:rPr>
          <w:szCs w:val="24"/>
          <w:lang w:val="hr-HR"/>
        </w:rPr>
        <w:t xml:space="preserve"> TOMISLAV MRAZOVIĆ</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p w:rsidRDefault="00B76B36" w:rsidP="00CA6F86" w:rsidR="00B76B36">
      <w:pPr>
        <w:rPr>
          <w:lang w:val="hr-HR"/>
        </w:rPr>
      </w:pPr>
      <w:r>
        <w:rPr>
          <w:lang w:val="hr-HR"/>
        </w:rPr>
        <w:t>Rj.</w:t>
      </w:r>
    </w:p>
    <w:p w:rsidRDefault="00B76B36" w:rsidP="00CA6F86" w:rsidR="00B76B36">
      <w:pPr>
        <w:rPr>
          <w:lang w:val="hr-HR"/>
        </w:rPr>
      </w:pPr>
      <w:r>
        <w:rPr>
          <w:lang w:val="hr-HR"/>
        </w:rPr>
        <w:t>DNA:-predlagatelju FINI,</w:t>
      </w:r>
    </w:p>
    <w:p w:rsidRDefault="00B76B36" w:rsidP="00CA6F86" w:rsidR="00AE7F65">
      <w:pPr>
        <w:rPr>
          <w:lang w:val="hr-HR"/>
        </w:rPr>
      </w:pPr>
      <w:r>
        <w:rPr>
          <w:lang w:val="hr-HR"/>
        </w:rPr>
        <w:t xml:space="preserve">          -dužniku</w:t>
      </w:r>
      <w:r w:rsidR="005F3F6F">
        <w:rPr>
          <w:lang w:val="hr-HR"/>
        </w:rPr>
        <w:t xml:space="preserve"> </w:t>
      </w:r>
      <w:r w:rsidR="00F62AAC">
        <w:rPr>
          <w:lang w:val="hr-HR"/>
        </w:rPr>
        <w:t xml:space="preserve">i z.z. </w:t>
      </w:r>
      <w:r w:rsidR="00AE7F65">
        <w:rPr>
          <w:lang w:val="hr-HR"/>
        </w:rPr>
        <w:t>putem pošte i e-oglasne ploče</w:t>
      </w:r>
    </w:p>
    <w:p w:rsidRDefault="00B76B36" w:rsidP="00CA6F86" w:rsidR="00B76B36">
      <w:pPr>
        <w:rPr>
          <w:lang w:val="hr-HR"/>
        </w:rPr>
      </w:pPr>
      <w:r>
        <w:rPr>
          <w:lang w:val="hr-HR"/>
        </w:rPr>
        <w:t>Kal. pravomoćnost</w:t>
      </w:r>
    </w:p>
    <w:p w:rsidRDefault="00B76B36" w:rsidP="00CA6F86" w:rsidR="00B76B36" w:rsidRPr="00FE7FBF">
      <w:pPr>
        <w:rPr>
          <w:lang w:val="hr-HR"/>
        </w:rPr>
      </w:pPr>
      <w:r>
        <w:rPr>
          <w:lang w:val="hr-HR"/>
        </w:rPr>
        <w:t xml:space="preserve">Bjelovar, </w:t>
      </w:r>
      <w:r w:rsidR="0017272E">
        <w:rPr>
          <w:lang w:val="hr-HR"/>
        </w:rPr>
        <w:t>0</w:t>
      </w:r>
      <w:r w:rsidR="001251BA">
        <w:rPr>
          <w:lang w:val="hr-HR"/>
        </w:rPr>
        <w:t>7</w:t>
      </w:r>
      <w:r>
        <w:rPr>
          <w:lang w:val="hr-HR"/>
        </w:rPr>
        <w:t>.0</w:t>
      </w:r>
      <w:r w:rsidR="00740630">
        <w:rPr>
          <w:lang w:val="hr-HR"/>
        </w:rPr>
        <w:t>9</w:t>
      </w:r>
      <w:r>
        <w:rPr>
          <w:lang w:val="hr-HR"/>
        </w:rPr>
        <w:t>.2016.g.</w:t>
      </w:r>
    </w:p>
    <w:sectPr w:rsidSect="00360085" w:rsidR="00B76B36" w:rsidRPr="00FE7FBF">
      <w:headerReference w:type="even" r:id="rId10"/>
      <w:headerReference w:type="default" r:id="rId11"/>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5AE3" w:rsidR="00375AE3">
      <w:r>
        <w:separator/>
      </w:r>
    </w:p>
  </w:endnote>
  <w:endnote w:id="0" w:type="continuationSeparator">
    <w:p w:rsidRDefault="00375AE3" w:rsidR="00375A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5AE3" w:rsidR="00375AE3">
      <w:r>
        <w:separator/>
      </w:r>
    </w:p>
  </w:footnote>
  <w:footnote w:id="0" w:type="continuationSeparator">
    <w:p w:rsidRDefault="00375AE3" w:rsidR="00375A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188B">
      <w:rPr>
        <w:rStyle w:val="Brojstranice"/>
        <w:noProof/>
      </w:rPr>
      <w:t>2</w:t>
    </w:r>
    <w:r>
      <w:rPr>
        <w:rStyle w:val="Brojstranice"/>
      </w:rPr>
      <w:fldChar w:fldCharType="end"/>
    </w:r>
  </w:p>
  <w:p w:rsidRDefault="00684E61" w:rsidP="00940231" w:rsidR="008F1AD1">
    <w:pPr>
      <w:pStyle w:val="Zaglavlje"/>
      <w:jc w:val="right"/>
    </w:pPr>
    <w:r>
      <w:t>2</w:t>
    </w:r>
    <w:r w:rsidR="00864F33">
      <w:t xml:space="preserve"> St-</w:t>
    </w:r>
    <w:r w:rsidR="001251BA">
      <w:t>1117</w:t>
    </w:r>
    <w:r w:rsidR="00864F33">
      <w:t>/201</w:t>
    </w:r>
    <w:r w:rsidR="00740630">
      <w:t>6</w:t>
    </w:r>
    <w:r w:rsidR="00864F33">
      <w:t>-</w:t>
    </w:r>
    <w:r w:rsidR="00A92794">
      <w:t>3</w:t>
    </w:r>
    <w:r w:rsidR="002D597D">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1BA"/>
    <w:rsid w:val="00125BA8"/>
    <w:rsid w:val="00150B9A"/>
    <w:rsid w:val="0017272E"/>
    <w:rsid w:val="0017326C"/>
    <w:rsid w:val="00173939"/>
    <w:rsid w:val="00177126"/>
    <w:rsid w:val="001903AC"/>
    <w:rsid w:val="00191D8F"/>
    <w:rsid w:val="0019640F"/>
    <w:rsid w:val="001A2E90"/>
    <w:rsid w:val="001A654E"/>
    <w:rsid w:val="001C54E5"/>
    <w:rsid w:val="001C768B"/>
    <w:rsid w:val="001D7388"/>
    <w:rsid w:val="001D7BED"/>
    <w:rsid w:val="001E549B"/>
    <w:rsid w:val="001F3C9B"/>
    <w:rsid w:val="00201288"/>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14899"/>
    <w:rsid w:val="00320F82"/>
    <w:rsid w:val="0032102E"/>
    <w:rsid w:val="003303CB"/>
    <w:rsid w:val="00340357"/>
    <w:rsid w:val="00340A2E"/>
    <w:rsid w:val="00340BA8"/>
    <w:rsid w:val="0034365E"/>
    <w:rsid w:val="00350DD2"/>
    <w:rsid w:val="0035145B"/>
    <w:rsid w:val="00357225"/>
    <w:rsid w:val="00360085"/>
    <w:rsid w:val="00362FCC"/>
    <w:rsid w:val="00363579"/>
    <w:rsid w:val="00367C12"/>
    <w:rsid w:val="00375AE3"/>
    <w:rsid w:val="00377E34"/>
    <w:rsid w:val="003856E4"/>
    <w:rsid w:val="003A233F"/>
    <w:rsid w:val="003B6296"/>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0A8E"/>
    <w:rsid w:val="004E7DAB"/>
    <w:rsid w:val="004F1D25"/>
    <w:rsid w:val="00505114"/>
    <w:rsid w:val="00515318"/>
    <w:rsid w:val="005234B5"/>
    <w:rsid w:val="00526031"/>
    <w:rsid w:val="00533265"/>
    <w:rsid w:val="005377D6"/>
    <w:rsid w:val="00541507"/>
    <w:rsid w:val="005453A3"/>
    <w:rsid w:val="00551158"/>
    <w:rsid w:val="005625AB"/>
    <w:rsid w:val="00571DD3"/>
    <w:rsid w:val="00575F49"/>
    <w:rsid w:val="0059188B"/>
    <w:rsid w:val="00594437"/>
    <w:rsid w:val="005A2447"/>
    <w:rsid w:val="005A6A0A"/>
    <w:rsid w:val="005B26FA"/>
    <w:rsid w:val="005B53F7"/>
    <w:rsid w:val="005C33E3"/>
    <w:rsid w:val="005D037C"/>
    <w:rsid w:val="005D3AF0"/>
    <w:rsid w:val="005E7F6D"/>
    <w:rsid w:val="005F3F6F"/>
    <w:rsid w:val="005F51FA"/>
    <w:rsid w:val="00602B0B"/>
    <w:rsid w:val="00606637"/>
    <w:rsid w:val="00610074"/>
    <w:rsid w:val="00616323"/>
    <w:rsid w:val="00616554"/>
    <w:rsid w:val="00624FF2"/>
    <w:rsid w:val="00634782"/>
    <w:rsid w:val="006425FF"/>
    <w:rsid w:val="00644231"/>
    <w:rsid w:val="00652037"/>
    <w:rsid w:val="0066064B"/>
    <w:rsid w:val="006825E3"/>
    <w:rsid w:val="00684E61"/>
    <w:rsid w:val="00691221"/>
    <w:rsid w:val="00691C0B"/>
    <w:rsid w:val="006923BC"/>
    <w:rsid w:val="006B48ED"/>
    <w:rsid w:val="006D69FC"/>
    <w:rsid w:val="006E2969"/>
    <w:rsid w:val="006E4F10"/>
    <w:rsid w:val="00701DB2"/>
    <w:rsid w:val="00725BCB"/>
    <w:rsid w:val="00740630"/>
    <w:rsid w:val="007441A3"/>
    <w:rsid w:val="0076259E"/>
    <w:rsid w:val="00766CB0"/>
    <w:rsid w:val="00767C6C"/>
    <w:rsid w:val="007A0BFE"/>
    <w:rsid w:val="007D6BE1"/>
    <w:rsid w:val="007F06DD"/>
    <w:rsid w:val="007F5918"/>
    <w:rsid w:val="007F6517"/>
    <w:rsid w:val="00823D42"/>
    <w:rsid w:val="00827455"/>
    <w:rsid w:val="00834CA1"/>
    <w:rsid w:val="00850AFB"/>
    <w:rsid w:val="008530FB"/>
    <w:rsid w:val="008638CA"/>
    <w:rsid w:val="00864F33"/>
    <w:rsid w:val="0087204C"/>
    <w:rsid w:val="008758F4"/>
    <w:rsid w:val="008801B1"/>
    <w:rsid w:val="00884091"/>
    <w:rsid w:val="00885212"/>
    <w:rsid w:val="00894A7D"/>
    <w:rsid w:val="008B54C1"/>
    <w:rsid w:val="008C243D"/>
    <w:rsid w:val="008E0172"/>
    <w:rsid w:val="008E670F"/>
    <w:rsid w:val="008E79FB"/>
    <w:rsid w:val="008F1AD1"/>
    <w:rsid w:val="008F27EE"/>
    <w:rsid w:val="008F2ECC"/>
    <w:rsid w:val="008F42A8"/>
    <w:rsid w:val="00915920"/>
    <w:rsid w:val="0092343D"/>
    <w:rsid w:val="00940231"/>
    <w:rsid w:val="0094317E"/>
    <w:rsid w:val="009546FE"/>
    <w:rsid w:val="00955306"/>
    <w:rsid w:val="009648B4"/>
    <w:rsid w:val="00967701"/>
    <w:rsid w:val="0097056F"/>
    <w:rsid w:val="00983969"/>
    <w:rsid w:val="00986E27"/>
    <w:rsid w:val="00993EE8"/>
    <w:rsid w:val="00997840"/>
    <w:rsid w:val="009C431F"/>
    <w:rsid w:val="009E52AD"/>
    <w:rsid w:val="009E5A77"/>
    <w:rsid w:val="00A038FC"/>
    <w:rsid w:val="00A042BF"/>
    <w:rsid w:val="00A075C0"/>
    <w:rsid w:val="00A104CF"/>
    <w:rsid w:val="00A160E2"/>
    <w:rsid w:val="00A214A4"/>
    <w:rsid w:val="00A36B86"/>
    <w:rsid w:val="00A53449"/>
    <w:rsid w:val="00A60269"/>
    <w:rsid w:val="00A71555"/>
    <w:rsid w:val="00A92794"/>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ED1A82"/>
    <w:rsid w:val="00F01E13"/>
    <w:rsid w:val="00F06728"/>
    <w:rsid w:val="00F13F38"/>
    <w:rsid w:val="00F24118"/>
    <w:rsid w:val="00F6173C"/>
    <w:rsid w:val="00F618BD"/>
    <w:rsid w:val="00F62AAC"/>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314899"/>
    <w:rPr>
      <w:color w:val="808080"/>
      <w:bdr w:space="0" w:sz="0" w:color="auto" w:val="none"/>
      <w:shd w:fill="auto" w:color="auto" w:val="clear"/>
    </w:rPr>
  </w:style>
  <w:style w:customStyle="true" w:styleId="eSPISCCParagraphDefaultFont" w:type="character">
    <w:name w:val="eSPIS_CC_Paragraph Default Font"/>
    <w:basedOn w:val="Zadanifontodlomka"/>
    <w:rsid w:val="003148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489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148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48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314899"/>
    <w:rPr>
      <w:color w:val="808080"/>
      <w:bdr w:color="auto" w:space="0" w:sz="0" w:val="none"/>
      <w:shd w:color="auto" w:fill="auto" w:val="clear"/>
    </w:rPr>
  </w:style>
  <w:style w:customStyle="1" w:styleId="eSPISCCParagraphDefaultFont" w:type="character">
    <w:name w:val="eSPIS_CC_Paragraph Default Font"/>
    <w:basedOn w:val="Zadanifontodlomka"/>
    <w:rsid w:val="003148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14899"/>
    <w:rPr>
      <w:szCs w:val="24"/>
      <w:bdr w:color="auto" w:space="0" w:sz="0" w:val="none"/>
      <w:shd w:color="auto" w:fill="FFFFCC" w:val="clear"/>
      <w:lang w:val="hr-HR"/>
    </w:rPr>
  </w:style>
  <w:style w:customStyle="1" w:styleId="PozadinaSvijetloCrvena" w:type="character">
    <w:name w:val="Pozadina_SvijetloCrvena"/>
    <w:basedOn w:val="eSPISCCParagraphDefaultFont"/>
    <w:rsid w:val="003148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148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St-1117/2016-3</izvorni_sadrzaj>
    <derivirana_varijabla naziv="DomainObject.Oznaka_1">St-1117/2016-3</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St-1117/2016</izvorni_sadrzaj>
    <derivirana_varijabla naziv="DomainObject.Predmet.OznakaBroj_1">St-1117/2016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PRIJEVOZ I ISKOPI AGRAM d.o.o. zastupanog po punomoćniku Luka Kutanjac; Krešimir Pejić</izvorni_sadrzaj>
    <derivirana_varijabla naziv="DomainObject.Predmet.ProtustrankaFormated_1">  PRIJEVOZ I ISKOPI AGRAM d.o.o. zastupanog po punomoćniku Luka Kutanjac; Krešimir Pejić</derivirana_varijabla>
  </DomainObject.Predmet.ProtustrankaFormated>
  <DomainObject.Predmet.ProtustrankaFormatedOIB>
    <izvorni_sadrzaj>  PRIJEVOZ I ISKOPI AGRAM d.o.o., OIB 10607350742 zastupanog po punomoćniku Luka Kutanjac; Krešimir Pejić</izvorni_sadrzaj>
    <derivirana_varijabla naziv="DomainObject.Predmet.ProtustrankaFormatedOIB_1">  PRIJEVOZ I ISKOPI AGRAM d.o.o., OIB 10607350742 zastupanog po punomoćniku Luka Kutanjac; Krešimir Pejić</derivirana_varijabla>
  </DomainObject.Predmet.ProtustrankaFormatedOIB>
  <DomainObject.Predmet.ProtustrankaFormatedWithAdress>
    <izvorni_sadrzaj> PRIJEVOZ I ISKOPI AGRAM d.o.o., Račićeva 13, 10000 Zagreb zastupanog po punomoćniku Luka Kutanjac; Krešimir Pejić</izvorni_sadrzaj>
    <derivirana_varijabla naziv="DomainObject.Predmet.ProtustrankaFormatedWithAdress_1"> PRIJEVOZ I ISKOPI AGRAM d.o.o., Račićeva 13, 10000 Zagreb zastupanog po punomoćniku Luka Kutanjac; Krešimir Pejić</derivirana_varijabla>
  </DomainObject.Predmet.ProtustrankaFormatedWithAdress>
  <DomainObject.Predmet.ProtustrankaFormatedWithAdressOIB>
    <izvorni_sadrzaj> PRIJEVOZ I ISKOPI AGRAM d.o.o., OIB 10607350742, Račićeva 13, 10000 Zagreb zastupanog po punomoćniku Luka Kutanjac; Krešimir Pejić</izvorni_sadrzaj>
    <derivirana_varijabla naziv="DomainObject.Predmet.ProtustrankaFormatedWithAdressOIB_1"> PRIJEVOZ I ISKOPI AGRAM d.o.o., OIB 10607350742, Račićeva 13, 10000 Zagreb zastupanog po punomoćniku Luka Kutanjac; Krešimir Pejić</derivirana_varijabla>
  </DomainObject.Predmet.ProtustrankaFormatedWithAdressOIB>
  <DomainObject.Predmet.ProtustrankaWithAdress>
    <izvorni_sadrzaj>PRIJEVOZ I ISKOPI AGRAM d.o.o. Račićeva 13, 10000 Zagreb</izvorni_sadrzaj>
    <derivirana_varijabla naziv="DomainObject.Predmet.ProtustrankaWithAdress_1">PRIJEVOZ I ISKOPI AGRAM d.o.o. Račićeva 13, 10000 Zagreb</derivirana_varijabla>
  </DomainObject.Predmet.ProtustrankaWithAdress>
  <DomainObject.Predmet.ProtustrankaWithAdressOIB>
    <izvorni_sadrzaj>PRIJEVOZ I ISKOPI AGRAM d.o.o., OIB 10607350742, Račićeva 13, 10000 Zagreb</izvorni_sadrzaj>
    <derivirana_varijabla naziv="DomainObject.Predmet.ProtustrankaWithAdressOIB_1">PRIJEVOZ I ISKOPI AGRAM d.o.o., OIB 10607350742, Račićeva 13, 10000 Zagreb</derivirana_varijabla>
  </DomainObject.Predmet.ProtustrankaWithAdressOIB>
  <DomainObject.Predmet.ProtustrankaNazivFormated>
    <izvorni_sadrzaj>PRIJEVOZ I ISKOPI AGRAM d.o.o.</izvorni_sadrzaj>
    <derivirana_varijabla naziv="DomainObject.Predmet.ProtustrankaNazivFormated_1">PRIJEVOZ I ISKOPI AGRAM d.o.o.</derivirana_varijabla>
  </DomainObject.Predmet.ProtustrankaNazivFormated>
  <DomainObject.Predmet.ProtustrankaNazivFormatedOIB>
    <izvorni_sadrzaj>PRIJEVOZ I ISKOPI AGRAM d.o.o., OIB 10607350742</izvorni_sadrzaj>
    <derivirana_varijabla naziv="DomainObject.Predmet.ProtustrankaNazivFormatedOIB_1">PRIJEVOZ I ISKOPI AGRAM d.o.o., OIB 10607350742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ISKOPI AGRAM d.o.o. zastupanog po punomoćniku Luka Kutanjac; Krešimir Pejić</item>
    </izvorni_sadrzaj>
    <derivirana_varijabla naziv="DomainObject.Predmet.ProtuStrankaListFormated_1">
      <item>PRIJEVOZ I ISKOPI AGRAM d.o.o. zastupanog po punomoćniku Luka Kutanjac; Krešimir Pejić</item>
    </derivirana_varijabla>
  </DomainObject.Predmet.ProtuStrankaListFormated>
  <DomainObject.Predmet.ProtuStrankaListFormatedOIB>
    <izvorni_sadrzaj>
      <item>PRIJEVOZ I ISKOPI AGRAM d.o.o., OIB 10607350742 zastupanog po punomoćniku Luka Kutanjac; Krešimir Pejić</item>
    </izvorni_sadrzaj>
    <derivirana_varijabla naziv="DomainObject.Predmet.ProtuStrankaListFormatedOIB_1">
      <item>PRIJEVOZ I ISKOPI AGRAM d.o.o., OIB 10607350742 zastupanog po punomoćniku Luka Kutanjac; Krešimir Pejić</item>
    </derivirana_varijabla>
  </DomainObject.Predmet.ProtuStrankaListFormatedOIB>
  <DomainObject.Predmet.ProtuStrankaListFormatedWithAdress>
    <izvorni_sadrzaj>
      <item>PRIJEVOZ I ISKOPI AGRAM d.o.o., Račićeva 13, 10000 Zagreb zastupanog po punomoćniku Luka Kutanjac; Krešimir Pejić</item>
    </izvorni_sadrzaj>
    <derivirana_varijabla naziv="DomainObject.Predmet.ProtuStrankaListFormatedWithAdress_1">
      <item>PRIJEVOZ I ISKOPI AGRAM d.o.o., Račićeva 13, 10000 Zagreb zastupanog po punomoćniku Luka Kutanjac; Krešimir Pejić</item>
    </derivirana_varijabla>
  </DomainObject.Predmet.ProtuStrankaListFormatedWithAdress>
  <DomainObject.Predmet.ProtuStrankaListFormatedWithAdressOIB>
    <izvorni_sadrzaj>
      <item>PRIJEVOZ I ISKOPI AGRAM d.o.o., OIB 10607350742, Račićeva 13, 10000 Zagreb zastupanog po punomoćniku Luka Kutanjac; Krešimir Pejić</item>
    </izvorni_sadrzaj>
    <derivirana_varijabla naziv="DomainObject.Predmet.ProtuStrankaListFormatedWithAdressOIB_1">
      <item>PRIJEVOZ I ISKOPI AGRAM d.o.o., OIB 10607350742, Račićeva 13, 10000 Zagreb zastupanog po punomoćniku Luka Kutanjac; Krešimir Pejić</item>
    </derivirana_varijabla>
  </DomainObject.Predmet.ProtuStrankaListFormatedWithAdressOIB>
  <DomainObject.Predmet.ProtuStrankaListNazivFormated>
    <izvorni_sadrzaj>
      <item>PRIJEVOZ I ISKOPI AGRAM d.o.o.</item>
    </izvorni_sadrzaj>
    <derivirana_varijabla naziv="DomainObject.Predmet.ProtuStrankaListNazivFormated_1">
      <item>PRIJEVOZ I ISKOPI AGRAM d.o.o.</item>
    </derivirana_varijabla>
  </DomainObject.Predmet.ProtuStrankaListNazivFormated>
  <DomainObject.Predmet.ProtuStrankaListNazivFormatedOIB>
    <izvorni_sadrzaj>
      <item>PRIJEVOZ I ISKOPI AGRAM d.o.o., OIB 10607350742</item>
    </izvorni_sadrzaj>
    <derivirana_varijabla naziv="DomainObject.Predmet.ProtuStrankaListNazivFormatedOIB_1">
      <item>PRIJEVOZ I ISKOPI AGRAM d.o.o., OIB 10607350742</item>
    </derivirana_varijabla>
  </DomainObject.Predmet.ProtuStrankaListNazivFormatedOIB>
  <DomainObject.Predmet.OstaliListFormated>
    <izvorni_sadrzaj>
      <item>Luka Kutanjac punomoćnik sudionika u postupku PRIJEVOZ I ISKOPI AGRAM d.o.o.</item>
      <item>Krešimir Pejić punomoćnik sudionika u postupku PRIJEVOZ I ISKOPI AGRAM d.o.o.</item>
    </izvorni_sadrzaj>
    <derivirana_varijabla naziv="DomainObject.Predmet.OstaliListFormated_1">
      <item>Luka Kutanjac punomoćnik sudionika u postupku PRIJEVOZ I ISKOPI AGRAM d.o.o.</item>
      <item>Krešimir Pejić punomoćnik sudionika u postupku PRIJEVOZ I ISKOPI AGRAM d.o.o.</item>
    </derivirana_varijabla>
  </DomainObject.Predmet.OstaliListFormated>
  <DomainObject.Predmet.OstaliListFormatedOIB>
    <izvorni_sadrzaj>
      <item>Luka Kutanjac, OIB 10930702950 punomoćnik sudionika u postupku PRIJEVOZ I ISKOPI AGRAM d.o.o.</item>
      <item>Krešimir Pejić, OIB 97985831853 punomoćnik sudionika u postupku PRIJEVOZ I ISKOPI AGRAM d.o.o.</item>
    </izvorni_sadrzaj>
    <derivirana_varijabla naziv="DomainObject.Predmet.OstaliListFormatedOIB_1">
      <item>Luka Kutanjac, OIB 10930702950 punomoćnik sudionika u postupku PRIJEVOZ I ISKOPI AGRAM d.o.o.</item>
      <item>Krešimir Pejić, OIB 97985831853 punomoćnik sudionika u postupku PRIJEVOZ I ISKOPI AGRAM d.o.o.</item>
    </derivirana_varijabla>
  </DomainObject.Predmet.OstaliListFormatedOIB>
  <DomainObject.Predmet.OstaliListFormatedWithAdress>
    <izvorni_sadrzaj>
      <item>Luka Kutanjac, Petrova 99, 10000 Zagreb punomoćnik sudionika u postupku PRIJEVOZ I ISKOPI AGRAM d.o.o.</item>
      <item>Krešimir Pejić, Vinogorska 46G, 10360 Sesvete punomoćnik sudionika u postupku PRIJEVOZ I ISKOPI AGRAM d.o.o.</item>
    </izvorni_sadrzaj>
    <derivirana_varijabla naziv="DomainObject.Predmet.OstaliListFormatedWithAdress_1">
      <item>Luka Kutanjac, Petrova 99, 10000 Zagreb punomoćnik sudionika u postupku PRIJEVOZ I ISKOPI AGRAM d.o.o.</item>
      <item>Krešimir Pejić, Vinogorska 46G, 10360 Sesvete punomoćnik sudionika u postupku PRIJEVOZ I ISKOPI AGRAM d.o.o.</item>
    </derivirana_varijabla>
  </DomainObject.Predmet.OstaliListFormatedWithAdress>
  <DomainObject.Predmet.OstaliListFormatedWithAdressOIB>
    <izvorni_sadrzaj>
      <item>Luka Kutanjac, OIB 10930702950, Petrova 99, 10000 Zagreb punomoćnik sudionika u postupku PRIJEVOZ I ISKOPI AGRAM d.o.o.</item>
      <item>Krešimir Pejić, OIB 97985831853, Vinogorska 46G, 10360 Sesvete punomoćnik sudionika u postupku PRIJEVOZ I ISKOPI AGRAM d.o.o.</item>
    </izvorni_sadrzaj>
    <derivirana_varijabla naziv="DomainObject.Predmet.OstaliListFormatedWithAdressOIB_1">
      <item>Luka Kutanjac, OIB 10930702950, Petrova 99, 10000 Zagreb punomoćnik sudionika u postupku PRIJEVOZ I ISKOPI AGRAM d.o.o.</item>
      <item>Krešimir Pejić, OIB 97985831853, Vinogorska 46G, 10360 Sesvete punomoćnik sudionika u postupku PRIJEVOZ I ISKOPI AGRAM d.o.o.</item>
    </derivirana_varijabla>
  </DomainObject.Predmet.OstaliListFormatedWithAdressOIB>
  <DomainObject.Predmet.OstaliListNazivFormated>
    <izvorni_sadrzaj>
      <item>Luka Kutanjac</item>
      <item>Krešimir Pejić</item>
    </izvorni_sadrzaj>
    <derivirana_varijabla naziv="DomainObject.Predmet.OstaliListNazivFormated_1">
      <item>Luka Kutanjac</item>
      <item>Krešimir Pejić</item>
    </derivirana_varijabla>
  </DomainObject.Predmet.OstaliListNazivFormated>
  <DomainObject.Predmet.OstaliListNazivFormatedOIB>
    <izvorni_sadrzaj>
      <item>Luka Kutanjac, OIB 10930702950</item>
      <item>Krešimir Pejić, OIB 97985831853</item>
    </izvorni_sadrzaj>
    <derivirana_varijabla naziv="DomainObject.Predmet.OstaliListNazivFormatedOIB_1">
      <item>Luka Kutanjac, OIB 10930702950</item>
      <item>Krešimir Pejić, OIB 97985831853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St-1117/2016-3</izvorni_sadrzaj>
    <derivirana_varijabla naziv="DomainObject.PoslovniBrojDokumenta_1">St-1117/2016-3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ISKOPI AGRAM d.o.o.</izvorni_sadrzaj>
    <derivirana_varijabla naziv="DomainObject.Predmet.ProtustrankaIDrugi_1">PRIJEVOZ I ISKOPI AGRAM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PRIJEVOZ I ISKOPI AGRAM d.o.o., OIB 10607350742, Račićeva 13, 10000 Zagreb</izvorni_sadrzaj>
    <derivirana_varijabla naziv="DomainObject.Predmet.ProtustrankaIDrugiAdressOIB_1">PRIJEVOZ I ISKOPI AGRAM d.o.o., OIB 10607350742, Račićeva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PRIJEVOZ I ISKOPI AGRAM d.o.o.</item>
      <item>FINA Regionalni centar Zagreb</item>
      <item>Luka Kutanjac</item>
      <item>Krešimir Pejić</item>
    </izvorni_sadrzaj>
    <derivirana_varijabla naziv="DomainObject.Predmet.SudioniciListNaziv_1">
      <item>PRIJEVOZ I ISKOPI AGRAM d.o.o.</item>
      <item>FINA Regionalni centar Zagreb</item>
      <item>Luka Kutanjac</item>
      <item>Krešimir Pejić</item>
    </derivirana_varijabla>
  </DomainObject.Predmet.SudioniciListNaziv>
  <DomainObject.Predmet.SudioniciListAdressOIB>
    <izvorni_sadrzaj>
      <item>PRIJEVOZ I ISKOPI AGRAM d.o.o., OIB 10607350742, Račićeva 13,10000 Zagreb</item>
      <item>FINA Regionalni centar Zagreb, OIB 85821130368, Trg svibanjskih žrtava 1995. br 1,10000 Zagreb</item>
      <item>Luka Kutanjac, OIB 10930702950, Petrova 99,10000 Zagreb</item>
      <item>Krešimir Pejić, OIB 97985831853, Vinogorska 46G,10360 Sesvete</item>
    </izvorni_sadrzaj>
    <derivirana_varijabla naziv="DomainObject.Predmet.SudioniciListAdressOIB_1">
      <item>PRIJEVOZ I ISKOPI AGRAM d.o.o., OIB 10607350742, Račićeva 13,10000 Zagreb</item>
      <item>FINA Regionalni centar Zagreb, OIB 85821130368, Trg svibanjskih žrtava 1995. br 1,10000 Zagreb</item>
      <item>Luka Kutanjac, OIB 10930702950, Petrova 99,10000 Zagreb</item>
      <item>Krešimir Pejić, OIB 97985831853, Vinogorska 46G,10360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10607350742</item>
      <item>, OIB 85821130368</item>
      <item>, OIB 10930702950</item>
      <item>, OIB 97985831853</item>
    </izvorni_sadrzaj>
    <derivirana_varijabla naziv="DomainObject.Predmet.SudioniciListNazivOIB_1">
      <item>, OIB 10607350742</item>
      <item>, OIB 85821130368</item>
      <item>, OIB 10930702950</item>
      <item>, OIB 97985831853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C8E842-400C-4F14-8856-F3CC538246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495</properties:Words>
  <properties:Characters>2662</properties:Characters>
  <properties:Lines>84</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3417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2016-09-07T10:56:00Z</dcterms:created>
  <dc:creator>553y7k3</dc:creator>
  <cp:lastModifiedBy>Miroslav Lovreković</cp:lastModifiedBy>
  <cp:lastPrinted>2016-09-07T11:16:00Z</cp:lastPrinted>
  <dcterms:modified xmlns:xsi="http://www.w3.org/2001/XMLSchema-instance" xsi:type="dcterms:W3CDTF">2016-09-07T11:21:00Z</dcterms:modified>
  <cp:revision>12</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St-1117/2016-3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