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571ec" w14:paraId="5e571ec" w:rsidRDefault="00F6697B" w:rsidP="00F6697B" w:rsidR="00F6697B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F6697B" w:rsidP="00F6697B" w:rsidR="00F6697B" w:rsidRPr="00F93CD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  <w:r>
        <w:tab/>
        <w:t xml:space="preserve">       2 St-309</w:t>
      </w:r>
      <w:r w:rsidRPr="00ED7FD5">
        <w:t>/</w:t>
      </w:r>
      <w:r w:rsidRPr="00874E87">
        <w:t>20</w:t>
      </w:r>
      <w:r w:rsidRPr="00F93CDC">
        <w:t>18-</w:t>
      </w:r>
      <w:r>
        <w:t>7</w:t>
      </w:r>
    </w:p>
    <w:p w:rsidRDefault="00F6697B" w:rsidP="00F6697B" w:rsidR="00F6697B" w:rsidRPr="00F93CDC">
      <w:r w:rsidRPr="00F93CDC">
        <w:t xml:space="preserve"> TRGOVAČKI SUD U PAZINU</w:t>
      </w:r>
      <w:r w:rsidRPr="00F93CDC">
        <w:tab/>
      </w:r>
      <w:r w:rsidRPr="00F93CDC">
        <w:tab/>
      </w:r>
      <w:r w:rsidRPr="00F93CDC">
        <w:tab/>
      </w:r>
      <w:r w:rsidRPr="00F93CDC">
        <w:tab/>
      </w:r>
      <w:r w:rsidRPr="00F93CDC">
        <w:tab/>
      </w:r>
      <w:r w:rsidRPr="00F93CDC">
        <w:tab/>
        <w:t xml:space="preserve">  </w:t>
      </w:r>
      <w:r>
        <w:t xml:space="preserve">      (prije St-78/18)</w:t>
      </w:r>
      <w:r w:rsidRPr="00F93CDC">
        <w:t xml:space="preserve">     </w:t>
      </w:r>
    </w:p>
    <w:p w:rsidRDefault="00F6697B" w:rsidP="00F6697B" w:rsidR="00F6697B" w:rsidRPr="00F93CDC">
      <w:r w:rsidRPr="00F93CDC">
        <w:t xml:space="preserve">     52000 PAZIN, </w:t>
      </w:r>
      <w:proofErr w:type="spellStart"/>
      <w:r w:rsidRPr="00F93CDC">
        <w:t>Dršćevka</w:t>
      </w:r>
      <w:proofErr w:type="spellEnd"/>
      <w:r w:rsidRPr="00F93CDC">
        <w:t xml:space="preserve"> 1 </w:t>
      </w:r>
      <w:r w:rsidRPr="00F93CDC">
        <w:tab/>
      </w:r>
      <w:r w:rsidRPr="00F93CDC">
        <w:tab/>
      </w:r>
      <w:r w:rsidRPr="00F93CDC">
        <w:tab/>
      </w:r>
      <w:r w:rsidRPr="00F93CDC">
        <w:tab/>
      </w:r>
      <w:r w:rsidRPr="00F93CDC">
        <w:tab/>
        <w:t xml:space="preserve">        </w:t>
      </w:r>
    </w:p>
    <w:p w:rsidRDefault="00F6697B" w:rsidP="00F6697B" w:rsidR="00F6697B" w:rsidRPr="00F93CDC">
      <w:pPr>
        <w:jc w:val="both"/>
      </w:pPr>
      <w:r w:rsidRPr="00F93CDC">
        <w:tab/>
      </w:r>
    </w:p>
    <w:p w:rsidRDefault="00F6697B" w:rsidP="00F6697B" w:rsidR="00F6697B" w:rsidRPr="00F93CDC">
      <w:pPr>
        <w:jc w:val="center"/>
      </w:pPr>
      <w:r w:rsidRPr="00F93CDC">
        <w:t>R E P U B L I K A  H R V A T S K A</w:t>
      </w:r>
    </w:p>
    <w:p w:rsidRDefault="00F6697B" w:rsidP="00F6697B" w:rsidR="00F6697B" w:rsidRPr="00F93CDC"/>
    <w:p w:rsidRDefault="00F6697B" w:rsidP="00F6697B" w:rsidR="00F6697B" w:rsidRPr="00F93CDC">
      <w:pPr>
        <w:jc w:val="center"/>
      </w:pPr>
      <w:r w:rsidRPr="00F93CDC">
        <w:t>R J E Š E NJ E</w:t>
      </w:r>
    </w:p>
    <w:p w:rsidRDefault="00F6697B" w:rsidP="00F6697B" w:rsidR="00F6697B" w:rsidRPr="00F93CDC"/>
    <w:p w:rsidRDefault="00F6697B" w:rsidP="00F6697B" w:rsidR="00F6697B" w:rsidRPr="00F93CDC">
      <w:pPr>
        <w:jc w:val="both"/>
      </w:pPr>
      <w:r w:rsidRPr="00F93CDC">
        <w:tab/>
        <w:t xml:space="preserve">Trgovački sud u Pazinu, po sucu Adrijani Labinjan Skok, po prijedlogu predlagatelja </w:t>
      </w:r>
      <w:r>
        <w:t>Fonda za zaštitu okoliša i energetsku učinkovitost, Zagreb, Radnička cesta 80, OIB: 85828625994</w:t>
      </w:r>
      <w:r w:rsidRPr="00F93CDC">
        <w:t xml:space="preserve">, radi otvaranja stečajnog postupka nad dužnikom </w:t>
      </w:r>
      <w:r>
        <w:t xml:space="preserve">AUTO PNEUMATIK j.d.o.o., Pula, </w:t>
      </w:r>
      <w:proofErr w:type="spellStart"/>
      <w:r>
        <w:t>Divkovićeva</w:t>
      </w:r>
      <w:proofErr w:type="spellEnd"/>
      <w:r>
        <w:t xml:space="preserve"> 8 A, OIB: 15259135784</w:t>
      </w:r>
      <w:r w:rsidRPr="00F93CDC">
        <w:t xml:space="preserve">, </w:t>
      </w:r>
      <w:r>
        <w:t>3. rujna</w:t>
      </w:r>
      <w:r w:rsidRPr="00F93CDC">
        <w:t xml:space="preserve"> 2018. </w:t>
      </w:r>
    </w:p>
    <w:p w:rsidRDefault="00F6697B" w:rsidP="00F6697B" w:rsidR="00F6697B" w:rsidRPr="00F93CDC">
      <w:pPr>
        <w:jc w:val="both"/>
      </w:pPr>
    </w:p>
    <w:p w:rsidRDefault="00F6697B" w:rsidP="00F6697B" w:rsidR="00F6697B" w:rsidRPr="00ED7FD5">
      <w:pPr>
        <w:ind w:firstLine="708"/>
      </w:pPr>
      <w:r w:rsidRPr="00ED7FD5">
        <w:tab/>
      </w:r>
      <w:r w:rsidRPr="00ED7FD5">
        <w:tab/>
      </w:r>
      <w:r w:rsidRPr="00ED7FD5">
        <w:tab/>
      </w:r>
      <w:r w:rsidRPr="00ED7FD5">
        <w:tab/>
        <w:t xml:space="preserve">     r i j e š i o   j e</w:t>
      </w:r>
    </w:p>
    <w:p w:rsidRDefault="00F6697B" w:rsidP="00F6697B" w:rsidR="00F6697B" w:rsidRPr="003B548F">
      <w:pPr>
        <w:jc w:val="both"/>
      </w:pPr>
    </w:p>
    <w:p w:rsidRDefault="00F6697B" w:rsidP="00F6697B" w:rsidR="00F6697B" w:rsidRPr="00055160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>Temeljem čl. 115. st. 1. Stečajnog zakona (Narodne novine broj 71/15, dalje: SZ) pokreće se prethodni postupak radi utvrđivanja pretpostavki za otvaranje stečajnog postupka nad dužnikom</w:t>
      </w:r>
      <w:r w:rsidRPr="00EC1B3B">
        <w:rPr>
          <w:lang w:val="pl-PL"/>
        </w:rPr>
        <w:t xml:space="preserve"> </w:t>
      </w:r>
      <w:r>
        <w:t xml:space="preserve">AUTO PNEUMATIK j.d.o.o., Pula, </w:t>
      </w:r>
      <w:proofErr w:type="spellStart"/>
      <w:r>
        <w:t>Divkovićeva</w:t>
      </w:r>
      <w:proofErr w:type="spellEnd"/>
      <w:r>
        <w:t xml:space="preserve"> 8 A, OIB: 15259135784</w:t>
      </w:r>
      <w:r w:rsidRPr="00EC1B3B">
        <w:rPr>
          <w:lang w:val="pl-PL"/>
        </w:rPr>
        <w:t xml:space="preserve">, </w:t>
      </w:r>
      <w:r w:rsidRPr="00FC4041">
        <w:rPr>
          <w:lang w:val="pl-PL"/>
        </w:rPr>
        <w:t xml:space="preserve">pa se </w:t>
      </w:r>
      <w:r w:rsidRPr="00FC4041">
        <w:rPr>
          <w:b/>
          <w:lang w:val="pl-PL"/>
        </w:rPr>
        <w:t xml:space="preserve">ročište zakazuje </w:t>
      </w:r>
      <w:r w:rsidRPr="00F93CDC">
        <w:rPr>
          <w:b/>
          <w:lang w:val="pl-PL"/>
        </w:rPr>
        <w:t xml:space="preserve">za </w:t>
      </w:r>
      <w:r>
        <w:rPr>
          <w:b/>
          <w:lang w:val="pl-PL"/>
        </w:rPr>
        <w:t>11. listopada</w:t>
      </w:r>
      <w:r w:rsidRPr="00F93CDC">
        <w:rPr>
          <w:b/>
          <w:lang w:val="pl-PL"/>
        </w:rPr>
        <w:t xml:space="preserve"> 2018. u 9:00 sati, u</w:t>
      </w:r>
      <w:r w:rsidRPr="000F2661">
        <w:rPr>
          <w:b/>
        </w:rPr>
        <w:t xml:space="preserve"> Tr</w:t>
      </w:r>
      <w:r w:rsidRPr="00FC4041">
        <w:rPr>
          <w:b/>
        </w:rPr>
        <w:t xml:space="preserve">govačkom sudu u Pazinu, </w:t>
      </w:r>
      <w:proofErr w:type="spellStart"/>
      <w:r w:rsidRPr="00730BBD">
        <w:rPr>
          <w:b/>
        </w:rPr>
        <w:t>Dršćevka</w:t>
      </w:r>
      <w:proofErr w:type="spellEnd"/>
      <w:r w:rsidRPr="00730BBD">
        <w:rPr>
          <w:b/>
        </w:rPr>
        <w:t xml:space="preserve"> 1, </w:t>
      </w:r>
      <w:r w:rsidRPr="00055160">
        <w:rPr>
          <w:b/>
        </w:rPr>
        <w:t>sudnica 5</w:t>
      </w:r>
      <w:r w:rsidRPr="00055160">
        <w:t>,</w:t>
      </w:r>
      <w:r w:rsidRPr="00055160">
        <w:rPr>
          <w:lang w:val="pl-PL"/>
        </w:rPr>
        <w:t xml:space="preserve"> na koje se pozivaju: </w:t>
      </w:r>
    </w:p>
    <w:p w:rsidRDefault="00F6697B" w:rsidP="00F6697B" w:rsidR="00F6697B">
      <w:pPr>
        <w:jc w:val="both"/>
      </w:pPr>
      <w:r w:rsidRPr="00606634">
        <w:rPr>
          <w:lang w:val="pl-PL"/>
        </w:rPr>
        <w:tab/>
      </w:r>
      <w:r w:rsidRPr="00606634">
        <w:rPr>
          <w:lang w:val="pl-PL"/>
        </w:rPr>
        <w:tab/>
      </w:r>
      <w:r w:rsidRPr="00606634">
        <w:rPr>
          <w:lang w:val="sv-SE"/>
        </w:rPr>
        <w:t>- FINA</w:t>
      </w:r>
      <w:r w:rsidRPr="00606634">
        <w:t>,</w:t>
      </w:r>
    </w:p>
    <w:p w:rsidRDefault="00F6697B" w:rsidP="00F6697B" w:rsidR="00F6697B">
      <w:pPr>
        <w:jc w:val="both"/>
      </w:pPr>
      <w:r>
        <w:tab/>
      </w:r>
      <w:r>
        <w:tab/>
        <w:t xml:space="preserve">- predlagatelj Fond za zaštitu okoliša i energetsku učinkovitost, Zagreb, </w:t>
      </w:r>
    </w:p>
    <w:p w:rsidRDefault="00F6697B" w:rsidP="00F6697B" w:rsidR="00F6697B" w:rsidRPr="00606634">
      <w:pPr>
        <w:jc w:val="both"/>
      </w:pPr>
      <w:r>
        <w:tab/>
      </w:r>
      <w:r>
        <w:tab/>
        <w:t xml:space="preserve">  Radnička cesta 80</w:t>
      </w:r>
    </w:p>
    <w:p w:rsidRDefault="00F6697B" w:rsidP="00F6697B" w:rsidR="00F6697B" w:rsidRPr="00EC1B3B">
      <w:pPr>
        <w:jc w:val="both"/>
      </w:pPr>
      <w:r w:rsidRPr="003B548F">
        <w:tab/>
      </w:r>
      <w:r w:rsidRPr="003B548F">
        <w:tab/>
        <w:t>- dužni</w:t>
      </w:r>
      <w:r w:rsidRPr="00EC1B3B">
        <w:t xml:space="preserve">k </w:t>
      </w:r>
      <w:r>
        <w:t xml:space="preserve">AUTO PNEUMATIK j.d.o.o., Pula, </w:t>
      </w:r>
      <w:proofErr w:type="spellStart"/>
      <w:r>
        <w:t>Divkovićeva</w:t>
      </w:r>
      <w:proofErr w:type="spellEnd"/>
      <w:r>
        <w:t xml:space="preserve"> 8 A</w:t>
      </w:r>
      <w:r w:rsidRPr="00EC1B3B">
        <w:t xml:space="preserve">,  </w:t>
      </w:r>
    </w:p>
    <w:p w:rsidRDefault="00F6697B" w:rsidP="00F6697B" w:rsidR="00F6697B" w:rsidRPr="006B105B">
      <w:pPr>
        <w:jc w:val="both"/>
        <w:rPr>
          <w:lang w:val="sv-SE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>- zakonski zastupnik</w:t>
      </w:r>
      <w:r w:rsidRPr="006B105B">
        <w:rPr>
          <w:lang w:val="sv-SE"/>
        </w:rPr>
        <w:t xml:space="preserve"> dužnika </w:t>
      </w:r>
      <w:r>
        <w:rPr>
          <w:rFonts w:eastAsiaTheme="minorHAnsi"/>
          <w:bCs w:val="false"/>
          <w:lang w:eastAsia="en-US"/>
        </w:rPr>
        <w:t xml:space="preserve">Nenad </w:t>
      </w:r>
      <w:proofErr w:type="spellStart"/>
      <w:r>
        <w:rPr>
          <w:rFonts w:eastAsiaTheme="minorHAnsi"/>
          <w:bCs w:val="false"/>
          <w:lang w:eastAsia="en-US"/>
        </w:rPr>
        <w:t>Lenić</w:t>
      </w:r>
      <w:proofErr w:type="spellEnd"/>
      <w:r>
        <w:rPr>
          <w:rFonts w:eastAsiaTheme="minorHAnsi"/>
          <w:bCs w:val="false"/>
          <w:lang w:eastAsia="en-US"/>
        </w:rPr>
        <w:t>, Pula, Vidikovac 80,</w:t>
      </w:r>
    </w:p>
    <w:p w:rsidRDefault="00F6697B" w:rsidP="00F6697B" w:rsidR="00F6697B" w:rsidRPr="003B548F">
      <w:pPr>
        <w:jc w:val="both"/>
        <w:rPr>
          <w:lang w:val="sv-SE"/>
        </w:rPr>
      </w:pPr>
      <w:r w:rsidRPr="003B548F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F6697B" w:rsidP="00F6697B" w:rsidR="00F6697B" w:rsidRPr="003B548F">
      <w:pPr>
        <w:jc w:val="both"/>
        <w:rPr>
          <w:lang w:val="sv-SE"/>
        </w:rPr>
      </w:pPr>
    </w:p>
    <w:p w:rsidRDefault="00F6697B" w:rsidP="00F6697B" w:rsidR="00F6697B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>Naređuje se dužni</w:t>
      </w:r>
      <w:r w:rsidRPr="00EC1B3B">
        <w:t xml:space="preserve">ku </w:t>
      </w:r>
      <w:r>
        <w:t xml:space="preserve">AUTO PNEUMATIK j.d.o.o., Pula, </w:t>
      </w:r>
      <w:proofErr w:type="spellStart"/>
      <w:r>
        <w:t>Divkovićeva</w:t>
      </w:r>
      <w:proofErr w:type="spellEnd"/>
      <w:r>
        <w:t xml:space="preserve"> 8 A, OIB: 15259135784</w:t>
      </w:r>
      <w:r w:rsidRPr="00EC1B3B">
        <w:t>, da do zakazan</w:t>
      </w:r>
      <w:r w:rsidRPr="003B548F">
        <w:t xml:space="preserve">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F6697B" w:rsidP="00F6697B" w:rsidR="00F6697B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F6697B" w:rsidP="00F6697B" w:rsidR="00F6697B" w:rsidRPr="003B548F">
      <w:pPr>
        <w:jc w:val="both"/>
      </w:pPr>
    </w:p>
    <w:p w:rsidRDefault="00F6697B" w:rsidP="00F6697B" w:rsidR="00F6697B" w:rsidRPr="00EF0E2B">
      <w:pPr>
        <w:jc w:val="center"/>
      </w:pPr>
      <w:r w:rsidRPr="008D7D92">
        <w:t xml:space="preserve">U </w:t>
      </w:r>
      <w:r w:rsidRPr="00FC4041">
        <w:t>Paz</w:t>
      </w:r>
      <w:r w:rsidRPr="000F2661">
        <w:t>in</w:t>
      </w:r>
      <w:r w:rsidRPr="00F93CDC">
        <w:t xml:space="preserve">u </w:t>
      </w:r>
      <w:r>
        <w:t>3. rujna</w:t>
      </w:r>
      <w:r w:rsidRPr="00F93CDC">
        <w:t xml:space="preserve"> 2018.</w:t>
      </w:r>
    </w:p>
    <w:p w:rsidRDefault="00F6697B" w:rsidP="00F6697B" w:rsidR="00F6697B" w:rsidRPr="003B548F">
      <w:pPr>
        <w:jc w:val="center"/>
      </w:pPr>
      <w:r w:rsidRPr="003B548F">
        <w:t xml:space="preserve">                                                </w:t>
      </w:r>
      <w:r>
        <w:t xml:space="preserve">             </w:t>
      </w:r>
      <w:r>
        <w:tab/>
        <w:t xml:space="preserve"> </w:t>
      </w:r>
      <w:r>
        <w:tab/>
      </w:r>
      <w:r>
        <w:tab/>
        <w:t xml:space="preserve">          Sutkinja</w:t>
      </w:r>
    </w:p>
    <w:p w:rsidRDefault="00F6697B" w:rsidP="00F6697B" w:rsidR="00F6697B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Skok, v.r.</w:t>
      </w:r>
    </w:p>
    <w:p w:rsidRDefault="00F6697B" w:rsidP="00F6697B" w:rsidR="00F6697B" w:rsidRPr="003B548F">
      <w:pPr>
        <w:jc w:val="center"/>
      </w:pPr>
    </w:p>
    <w:p w:rsidRDefault="00F6697B" w:rsidP="00F6697B" w:rsidR="00F6697B" w:rsidRPr="003B548F">
      <w:pPr>
        <w:jc w:val="both"/>
      </w:pPr>
      <w:r w:rsidRPr="003B548F">
        <w:t>UPUTA O PRAVNOM LIJEKU:</w:t>
      </w:r>
    </w:p>
    <w:p w:rsidRDefault="00F6697B" w:rsidP="00F6697B" w:rsidR="00F6697B" w:rsidRPr="003B548F">
      <w:pPr>
        <w:jc w:val="both"/>
      </w:pPr>
      <w:r w:rsidRPr="003B548F">
        <w:t>Protiv ovog rješenja nije dopuštena posebna žalba (čl. 115. st. 1. SZ-a).</w:t>
      </w:r>
    </w:p>
    <w:p w:rsidRDefault="00F6697B" w:rsidP="00F6697B" w:rsidR="00F6697B" w:rsidRPr="003B548F">
      <w:pPr>
        <w:jc w:val="both"/>
      </w:pPr>
    </w:p>
    <w:p w:rsidRDefault="00F6697B" w:rsidP="00F6697B" w:rsidR="00F6697B" w:rsidRPr="003B548F">
      <w:pPr>
        <w:jc w:val="both"/>
      </w:pPr>
      <w:r w:rsidRPr="003B548F">
        <w:t>DNA:</w:t>
      </w:r>
    </w:p>
    <w:p w:rsidRDefault="00F6697B" w:rsidP="00F6697B" w:rsidR="00F6697B">
      <w:pPr>
        <w:jc w:val="both"/>
      </w:pPr>
      <w:r>
        <w:rPr>
          <w:lang w:val="sv-SE"/>
        </w:rPr>
        <w:t>- predlagatelj</w:t>
      </w:r>
      <w:r w:rsidRPr="00A01367">
        <w:t xml:space="preserve"> </w:t>
      </w:r>
      <w:r>
        <w:t>Fond za zaštitu okoliša i energetsku učinkovitost, Zagreb, Radnička cesta 80</w:t>
      </w:r>
    </w:p>
    <w:p w:rsidRDefault="00F6697B" w:rsidP="00F6697B" w:rsidR="00F6697B" w:rsidRPr="00A01367">
      <w:pPr>
        <w:jc w:val="both"/>
      </w:pPr>
      <w:r>
        <w:rPr>
          <w:lang w:val="sv-SE"/>
        </w:rPr>
        <w:t xml:space="preserve">- </w:t>
      </w:r>
      <w:r w:rsidRPr="00815E2E">
        <w:rPr>
          <w:lang w:val="sv-SE"/>
        </w:rPr>
        <w:t xml:space="preserve">FINA, </w:t>
      </w:r>
      <w:r>
        <w:t>Regionalni centar Rijeka, Rijeka, F. Kurelca 8</w:t>
      </w:r>
      <w:r w:rsidRPr="00A01367">
        <w:t xml:space="preserve"> </w:t>
      </w:r>
    </w:p>
    <w:p w:rsidRDefault="00F6697B" w:rsidP="00F6697B" w:rsidR="00F6697B" w:rsidRPr="003B548F">
      <w:pPr>
        <w:jc w:val="both"/>
        <w:rPr>
          <w:lang w:val="sv-SE"/>
        </w:rPr>
      </w:pPr>
      <w:r w:rsidRPr="003B548F">
        <w:t>- dužni</w:t>
      </w:r>
      <w:r w:rsidRPr="00EC1B3B">
        <w:t xml:space="preserve">k </w:t>
      </w:r>
      <w:r>
        <w:t xml:space="preserve">AUTO PNEUMATIK j.d.o.o., Pula, </w:t>
      </w:r>
      <w:proofErr w:type="spellStart"/>
      <w:r>
        <w:t>Divkovićeva</w:t>
      </w:r>
      <w:proofErr w:type="spellEnd"/>
      <w:r>
        <w:t xml:space="preserve"> 8 A</w:t>
      </w:r>
    </w:p>
    <w:p w:rsidRDefault="00F6697B" w:rsidP="00F6697B" w:rsidR="00F6697B" w:rsidRPr="003B548F">
      <w:pPr>
        <w:jc w:val="both"/>
        <w:rPr>
          <w:lang w:val="sv-SE"/>
        </w:rPr>
      </w:pPr>
      <w:r w:rsidRPr="003B548F">
        <w:rPr>
          <w:lang w:val="sv-SE"/>
        </w:rPr>
        <w:t xml:space="preserve">- zakonski zastupnik dužnika </w:t>
      </w:r>
      <w:r>
        <w:rPr>
          <w:rFonts w:eastAsiaTheme="minorHAnsi"/>
          <w:bCs w:val="false"/>
          <w:lang w:eastAsia="en-US"/>
        </w:rPr>
        <w:t xml:space="preserve">Nenad </w:t>
      </w:r>
      <w:proofErr w:type="spellStart"/>
      <w:r>
        <w:rPr>
          <w:rFonts w:eastAsiaTheme="minorHAnsi"/>
          <w:bCs w:val="false"/>
          <w:lang w:eastAsia="en-US"/>
        </w:rPr>
        <w:t>Lenić</w:t>
      </w:r>
      <w:proofErr w:type="spellEnd"/>
      <w:r>
        <w:rPr>
          <w:rFonts w:eastAsiaTheme="minorHAnsi"/>
          <w:bCs w:val="false"/>
          <w:lang w:eastAsia="en-US"/>
        </w:rPr>
        <w:t>, Pula, Vidikovac 80</w:t>
      </w:r>
    </w:p>
    <w:p w:rsidRDefault="00F6697B" w:rsidP="00F6697B" w:rsidR="00500701">
      <w:pPr>
        <w:jc w:val="both"/>
      </w:pPr>
      <w:r w:rsidRPr="003B548F">
        <w:t>- e-Oglasna ploča sudova 8 dana</w:t>
      </w:r>
    </w:p>
    <w:sectPr w:rsidSect="00F6697B" w:rsidR="00500701">
      <w:headerReference w:type="default" r:id="rId9"/>
      <w:pgSz w:h="16838" w:w="11906"/>
      <w:pgMar w:gutter="0" w:footer="708" w:header="708" w:left="1417" w:bottom="1418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520E" w:rsidR="00000000">
      <w:r>
        <w:separator/>
      </w:r>
    </w:p>
  </w:endnote>
  <w:endnote w:id="0" w:type="continuationSeparator">
    <w:p w:rsidRDefault="0055520E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520E" w:rsidR="00000000">
      <w:r>
        <w:separator/>
      </w:r>
    </w:p>
  </w:footnote>
  <w:footnote w:id="0" w:type="continuationSeparator">
    <w:p w:rsidRDefault="0055520E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F6697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55520E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697B"/>
    <w:rsid w:val="00554328"/>
    <w:rsid w:val="0055520E"/>
    <w:rsid w:val="00985388"/>
    <w:rsid w:val="00F66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697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669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697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69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697B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52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52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2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2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2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697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669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6697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69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697B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52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52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52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52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52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St-309/2018</izvorni_sadrzaj>
    <derivirana_varijabla naziv="DomainObject.Predmet.OznakaBroj_1">St-309/2018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PNEUMATIK j.d.o.o. PULA</izvorni_sadrzaj>
    <derivirana_varijabla naziv="DomainObject.Predmet.ProtustrankaFormated_1">  AUTO PNEUMATIK j.d.o.o. PULA</derivirana_varijabla>
  </DomainObject.Predmet.ProtustrankaFormated>
  <DomainObject.Predmet.ProtustrankaFormatedOIB>
    <izvorni_sadrzaj>  AUTO PNEUMATIK j.d.o.o. PULA, OIB 15259135784</izvorni_sadrzaj>
    <derivirana_varijabla naziv="DomainObject.Predmet.ProtustrankaFormatedOIB_1">  AUTO PNEUMATIK j.d.o.o. PULA, OIB 15259135784</derivirana_varijabla>
  </DomainObject.Predmet.ProtustrankaFormatedOIB>
  <DomainObject.Predmet.ProtustrankaFormatedWithAdress>
    <izvorni_sadrzaj> AUTO PNEUMATIK j.d.o.o. PULA, Divkovićeva/8 A, 52100 Pula</izvorni_sadrzaj>
    <derivirana_varijabla naziv="DomainObject.Predmet.ProtustrankaFormatedWithAdress_1"> AUTO PNEUMATIK j.d.o.o. PULA, Divkovićeva/8 A, 52100 Pula</derivirana_varijabla>
  </DomainObject.Predmet.ProtustrankaFormatedWithAdress>
  <DomainObject.Predmet.ProtustrankaFormatedWithAdressOIB>
    <izvorni_sadrzaj> AUTO PNEUMATIK j.d.o.o. PULA, OIB 15259135784, Divkovićeva/8 A, 52100 Pula</izvorni_sadrzaj>
    <derivirana_varijabla naziv="DomainObject.Predmet.ProtustrankaFormatedWithAdressOIB_1"> AUTO PNEUMATIK j.d.o.o. PULA, OIB 15259135784, Divkovićeva/8 A, 52100 Pula</derivirana_varijabla>
  </DomainObject.Predmet.ProtustrankaFormatedWithAdressOIB>
  <DomainObject.Predmet.ProtustrankaWithAdress>
    <izvorni_sadrzaj>AUTO PNEUMATIK j.d.o.o. PULA Divkovićeva/8 A, 52100 Pula</izvorni_sadrzaj>
    <derivirana_varijabla naziv="DomainObject.Predmet.ProtustrankaWithAdress_1">AUTO PNEUMATIK j.d.o.o. PULA Divkovićeva/8 A, 52100 Pula</derivirana_varijabla>
  </DomainObject.Predmet.ProtustrankaWithAdress>
  <DomainObject.Predmet.ProtustrankaWithAdressOIB>
    <izvorni_sadrzaj>AUTO PNEUMATIK j.d.o.o. PULA, OIB 15259135784, Divkovićeva/8 A, 52100 Pula</izvorni_sadrzaj>
    <derivirana_varijabla naziv="DomainObject.Predmet.ProtustrankaWithAdressOIB_1">AUTO PNEUMATIK j.d.o.o. PULA, OIB 15259135784, Divkovićeva/8 A, 52100 Pula</derivirana_varijabla>
  </DomainObject.Predmet.ProtustrankaWithAdressOIB>
  <DomainObject.Predmet.ProtustrankaNazivFormated>
    <izvorni_sadrzaj>AUTO PNEUMATIK j.d.o.o. PULA</izvorni_sadrzaj>
    <derivirana_varijabla naziv="DomainObject.Predmet.ProtustrankaNazivFormated_1">AUTO PNEUMATIK j.d.o.o. PULA</derivirana_varijabla>
  </DomainObject.Predmet.ProtustrankaNazivFormated>
  <DomainObject.Predmet.ProtustrankaNazivFormatedOIB>
    <izvorni_sadrzaj>AUTO PNEUMATIK j.d.o.o. PULA, OIB 15259135784</izvorni_sadrzaj>
    <derivirana_varijabla naziv="DomainObject.Predmet.ProtustrankaNazivFormatedOIB_1">AUTO PNEUMATIK j.d.o.o. PULA, OIB 15259135784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učinkovitost, Zagreb</izvorni_sadrzaj>
    <derivirana_varijabla naziv="DomainObject.Predmet.StrankaFormated_1">  Fond za zaštitu okoliša i energetsku učinkovitost, Zagreb</derivirana_varijabla>
  </DomainObject.Predmet.StrankaFormated>
  <DomainObject.Predmet.StrankaFormatedOIB>
    <izvorni_sadrzaj>  Fond za zaštitu okoliša i energetsku učinkovitost, Zagreb, OIB 85828625994</izvorni_sadrzaj>
    <derivirana_varijabla naziv="DomainObject.Predmet.StrankaFormatedOIB_1">  Fond za zaštitu okoliša i energetsku učinkovitost, Zagreb, OIB 85828625994</derivirana_varijabla>
  </DomainObject.Predmet.StrankaFormatedOIB>
  <DomainObject.Predmet.StrankaFormatedWithAdress>
    <izvorni_sadrzaj> Fond za zaštitu okoliša i energetsku učinkovitost, Zagreb, Radnička cesta 80, 10000 Zagreb</izvorni_sadrzaj>
    <derivirana_varijabla naziv="DomainObject.Predmet.StrankaFormatedWithAdress_1"> Fond za zaštitu okoliša i energetsku učinkovitost, Zagreb, Radnička cesta 80, 10000 Zagreb</derivirana_varijabla>
  </DomainObject.Predmet.StrankaFormatedWithAdress>
  <DomainObject.Predmet.StrankaFormatedWithAdressOIB>
    <izvorni_sadrzaj> Fond za zaštitu okoliša i energetsku učinkovitost, Zagreb, OIB 85828625994, Radnička cesta 80, 10000 Zagreb</izvorni_sadrzaj>
    <derivirana_varijabla naziv="DomainObject.Predmet.StrankaFormatedWithAdressOIB_1"> Fond za zaštitu okoliša i energetsku učinkovitost, Zagreb, OIB 85828625994, Radnička cesta 80, 10000 Zagreb</derivirana_varijabla>
  </DomainObject.Predmet.StrankaFormatedWithAdressOIB>
  <DomainObject.Predmet.StrankaWithAdress>
    <izvorni_sadrzaj>Fond za zaštitu okoliša i energetsku učinkovitost, Zagreb Radnička cesta 80,10000 Zagreb</izvorni_sadrzaj>
    <derivirana_varijabla naziv="DomainObject.Predmet.StrankaWithAdress_1">Fond za zaštitu okoliša i energetsku učinkovitost, Zagreb Radnička cesta 80,10000 Zagreb</derivirana_varijabla>
  </DomainObject.Predmet.StrankaWithAdress>
  <DomainObject.Predmet.StrankaWithAdressOIB>
    <izvorni_sadrzaj>Fond za zaštitu okoliša i energetsku učinkovitost, Zagreb, OIB 85828625994, Radnička cesta 80,10000 Zagreb</izvorni_sadrzaj>
    <derivirana_varijabla naziv="DomainObject.Predmet.StrankaWithAdressOIB_1">Fond za zaštitu okoliša i energetsku učinkovitost, Zagreb, OIB 85828625994, Radnička cesta 80,10000 Zagreb</derivirana_varijabla>
  </DomainObject.Predmet.StrankaWithAdressOIB>
  <DomainObject.Predmet.StrankaNazivFormated>
    <izvorni_sadrzaj>Fond za zaštitu okoliša i energetsku učinkovitost, Zagreb</izvorni_sadrzaj>
    <derivirana_varijabla naziv="DomainObject.Predmet.StrankaNazivFormated_1">Fond za zaštitu okoliša i energetsku učinkovitost, Zagreb</derivirana_varijabla>
  </DomainObject.Predmet.StrankaNazivFormated>
  <DomainObject.Predmet.StrankaNazivFormatedOIB>
    <izvorni_sadrzaj>Fond za zaštitu okoliša i energetsku učinkovitost, Zagreb, OIB 85828625994</izvorni_sadrzaj>
    <derivirana_varijabla naziv="DomainObject.Predmet.StrankaNazivFormatedOIB_1">Fond za zaštitu okoliša i energetsku učinkovitost, Zagreb, OIB 85828625994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128411.32</izvorni_sadrzaj>
    <derivirana_varijabla naziv="DomainObject.Predmet.TrenutnaVrijednost_1">128411.32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Fond za zaštitu okoliša i energetsku učinkovitost, Zagreb</item>
    </izvorni_sadrzaj>
    <derivirana_varijabla naziv="DomainObject.Predmet.StrankaListFormated_1">
      <item>Fond za zaštitu okoliša i energetsku učinkovitost, Zagreb</item>
    </derivirana_varijabla>
  </DomainObject.Predmet.StrankaListFormated>
  <DomainObject.Predmet.StrankaListFormatedOIB>
    <izvorni_sadrzaj>
      <item>Fond za zaštitu okoliša i energetsku učinkovitost, Zagreb, OIB 85828625994</item>
    </izvorni_sadrzaj>
    <derivirana_varijabla naziv="DomainObject.Predmet.StrankaListFormatedOIB_1">
      <item>Fond za zaštitu okoliša i energetsku učinkovitost, Zagreb, OIB 85828625994</item>
    </derivirana_varijabla>
  </DomainObject.Predmet.StrankaListFormatedOIB>
  <DomainObject.Predmet.StrankaListFormatedWithAdress>
    <izvorni_sadrzaj>
      <item>Fond za zaštitu okoliša i energetsku učinkovitost, Zagreb, Radnička cesta 80, 10000 Zagreb</item>
    </izvorni_sadrzaj>
    <derivirana_varijabla naziv="DomainObject.Predmet.StrankaListFormatedWithAdress_1">
      <item>Fond za zaštitu okoliša i energetsku učinkovitost, Zagreb, Radnička cesta 80, 10000 Zagreb</item>
    </derivirana_varijabla>
  </DomainObject.Predmet.StrankaListFormatedWithAdress>
  <DomainObject.Predmet.StrankaListFormatedWithAdressOIB>
    <izvorni_sadrzaj>
      <item>Fond za zaštitu okoliša i energetsku učinkovitost, Zagreb, OIB 85828625994, Radnička cesta 80, 10000 Zagreb</item>
    </izvorni_sadrzaj>
    <derivirana_varijabla naziv="DomainObject.Predmet.StrankaListFormatedWithAdressOIB_1">
      <item>Fond za zaštitu okoliša i energetsku učinkovitost, Zagreb,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učinkovitost, Zagreb</item>
    </izvorni_sadrzaj>
    <derivirana_varijabla naziv="DomainObject.Predmet.StrankaListNazivFormated_1">
      <item>Fond za zaštitu okoliša i energetsku učinkovitost, Zagreb</item>
    </derivirana_varijabla>
  </DomainObject.Predmet.StrankaListNazivFormated>
  <DomainObject.Predmet.StrankaListNazivFormatedOIB>
    <izvorni_sadrzaj>
      <item>Fond za zaštitu okoliša i energetsku učinkovitost, Zagreb, OIB 85828625994</item>
    </izvorni_sadrzaj>
    <derivirana_varijabla naziv="DomainObject.Predmet.StrankaListNazivFormatedOIB_1">
      <item>Fond za zaštitu okoliša i energetsku učinkovitost, Zagreb, OIB 85828625994</item>
    </derivirana_varijabla>
  </DomainObject.Predmet.StrankaListNazivFormatedOIB>
  <DomainObject.Predmet.ProtuStrankaListFormated>
    <izvorni_sadrzaj>
      <item>AUTO PNEUMATIK j.d.o.o. PULA</item>
    </izvorni_sadrzaj>
    <derivirana_varijabla naziv="DomainObject.Predmet.ProtuStrankaListFormated_1">
      <item>AUTO PNEUMATIK j.d.o.o. PULA</item>
    </derivirana_varijabla>
  </DomainObject.Predmet.ProtuStrankaListFormated>
  <DomainObject.Predmet.ProtuStrankaListFormatedOIB>
    <izvorni_sadrzaj>
      <item>AUTO PNEUMATIK j.d.o.o. PULA, OIB 15259135784</item>
    </izvorni_sadrzaj>
    <derivirana_varijabla naziv="DomainObject.Predmet.ProtuStrankaListFormatedOIB_1">
      <item>AUTO PNEUMATIK j.d.o.o. PULA, OIB 15259135784</item>
    </derivirana_varijabla>
  </DomainObject.Predmet.ProtuStrankaListFormatedOIB>
  <DomainObject.Predmet.ProtuStrankaListFormatedWithAdress>
    <izvorni_sadrzaj>
      <item>AUTO PNEUMATIK j.d.o.o. PULA, Divkovićeva/8 A, 52100 Pula</item>
    </izvorni_sadrzaj>
    <derivirana_varijabla naziv="DomainObject.Predmet.ProtuStrankaListFormatedWithAdress_1">
      <item>AUTO PNEUMATIK j.d.o.o. PULA, Divkovićeva/8 A, 52100 Pula</item>
    </derivirana_varijabla>
  </DomainObject.Predmet.ProtuStrankaListFormatedWithAdress>
  <DomainObject.Predmet.ProtuStrankaListFormatedWithAdressOIB>
    <izvorni_sadrzaj>
      <item>AUTO PNEUMATIK j.d.o.o. PULA, OIB 15259135784, Divkovićeva/8 A, 52100 Pula</item>
    </izvorni_sadrzaj>
    <derivirana_varijabla naziv="DomainObject.Predmet.ProtuStrankaListFormatedWithAdressOIB_1">
      <item>AUTO PNEUMATIK j.d.o.o. PULA, OIB 15259135784, Divkovićeva/8 A, 52100 Pula</item>
    </derivirana_varijabla>
  </DomainObject.Predmet.ProtuStrankaListFormatedWithAdressOIB>
  <DomainObject.Predmet.ProtuStrankaListNazivFormated>
    <izvorni_sadrzaj>
      <item>AUTO PNEUMATIK j.d.o.o. PULA</item>
    </izvorni_sadrzaj>
    <derivirana_varijabla naziv="DomainObject.Predmet.ProtuStrankaListNazivFormated_1">
      <item>AUTO PNEUMATIK j.d.o.o. PULA</item>
    </derivirana_varijabla>
  </DomainObject.Predmet.ProtuStrankaListNazivFormated>
  <DomainObject.Predmet.ProtuStrankaListNazivFormatedOIB>
    <izvorni_sadrzaj>
      <item>AUTO PNEUMATIK j.d.o.o. PULA, OIB 15259135784</item>
    </izvorni_sadrzaj>
    <derivirana_varijabla naziv="DomainObject.Predmet.ProtuStrankaListNazivFormatedOIB_1">
      <item>AUTO PNEUMATIK j.d.o.o. PULA, OIB 15259135784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učinkovitost, Zagreb</izvorni_sadrzaj>
    <derivirana_varijabla naziv="DomainObject.Predmet.StrankaIDrugi_1">Fond za zaštitu okoliša i energetsku učinkovitost, Zagreb</derivirana_varijabla>
  </DomainObject.Predmet.StrankaIDrugi>
  <DomainObject.Predmet.ProtustrankaIDrugi>
    <izvorni_sadrzaj>AUTO PNEUMATIK j.d.o.o. PULA</izvorni_sadrzaj>
    <derivirana_varijabla naziv="DomainObject.Predmet.ProtustrankaIDrugi_1">AUTO PNEUMATIK j.d.o.o. PULA</derivirana_varijabla>
  </DomainObject.Predmet.ProtustrankaIDrugi>
  <DomainObject.Predmet.StrankaIDrugiAdressOIB>
    <izvorni_sadrzaj>Fond za zaštitu okoliša i energetsku učinkovitost, Zagreb, OIB 85828625994, Radnička cesta 80, 10000 Zagreb</izvorni_sadrzaj>
    <derivirana_varijabla naziv="DomainObject.Predmet.StrankaIDrugiAdressOIB_1">Fond za zaštitu okoliša i energetsku učinkovitost, Zagreb, OIB 85828625994, Radnička cesta 80, 10000 Zagreb</derivirana_varijabla>
  </DomainObject.Predmet.StrankaIDrugiAdressOIB>
  <DomainObject.Predmet.ProtustrankaIDrugiAdressOIB>
    <izvorni_sadrzaj>AUTO PNEUMATIK j.d.o.o. PULA, OIB 15259135784, Divkovićeva/8 A, 52100 Pula</izvorni_sadrzaj>
    <derivirana_varijabla naziv="DomainObject.Predmet.ProtustrankaIDrugiAdressOIB_1">AUTO PNEUMATIK j.d.o.o. PULA, OIB 15259135784, Divkovićeva/8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PNEUMATIK j.d.o.o. PULA</item>
      <item>Fond za zaštitu okoliša i energetsku učinkovitost, Zagreb</item>
    </izvorni_sadrzaj>
    <derivirana_varijabla naziv="DomainObject.Predmet.SudioniciListNaziv_1">
      <item>AUTO PNEUMATIK j.d.o.o. PULA</item>
      <item>Fond za zaštitu okoliša i energetsku učinkovitost, Zagreb</item>
    </derivirana_varijabla>
  </DomainObject.Predmet.SudioniciListNaziv>
  <DomainObject.Predmet.SudioniciListAdressOIB>
    <izvorni_sadrzaj>
      <item>AUTO PNEUMATIK j.d.o.o. PULA, OIB 15259135784, Divkovićeva/8 A,52100 Pula</item>
      <item>Fond za zaštitu okoliša i energetsku učinkovitost, Zagreb, OIB 85828625994, Radnička cesta 80,10000 Zagreb</item>
    </izvorni_sadrzaj>
    <derivirana_varijabla naziv="DomainObject.Predmet.SudioniciListAdressOIB_1">
      <item>AUTO PNEUMATIK j.d.o.o. PULA, OIB 15259135784, Divkovićeva/8 A,52100 Pula</item>
      <item>Fond za zaštitu okoliša i energetsku učinkovitost, Zagreb,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15259135784</item>
      <item>, OIB 85828625994</item>
    </izvorni_sadrzaj>
    <derivirana_varijabla naziv="DomainObject.Predmet.SudioniciListNazivOIB_1">
      <item>, OIB 15259135784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339</properties:Words>
  <properties:Characters>1703</properties:Characters>
  <properties:Lines>48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2018-09-03T06:53:00Z</dcterms:created>
  <dc:creator>Jasmina Matika</dc:creator>
  <cp:lastModifiedBy>Jasmina Matika</cp:lastModifiedBy>
  <dcterms:modified xmlns:xsi="http://www.w3.org/2001/XMLSchema-instance" xsi:type="dcterms:W3CDTF">2018-09-03T07:06:00Z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prethodnog postupka nakon obustave skraćenog stečajnog postupka (St-309-18 - RJEŠENJE - PRETHODNI POSTUPAK - ROČIŠTE - iz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