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a9fb" w14:paraId="f7ba9fb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1E107D">
        <w:t>4</w:t>
      </w:r>
      <w:r w:rsidR="00E215C0">
        <w:t>3</w:t>
      </w:r>
      <w:r w:rsidR="00482167">
        <w:t>6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817C1" w:rsidR="00864DF7" w:rsidRPr="003817C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E215C0" w:rsidR="00E215C0">
      <w:pPr>
        <w:jc w:val="both"/>
      </w:pPr>
      <w:r>
        <w:tab/>
      </w:r>
      <w:r w:rsidR="00E215C0">
        <w:t xml:space="preserve">Trgovački sud u Osijeku, po sucu mr. sc. Tihomiru Kovačeviću, kao stečajnom sucu, u stečajnom postupku nad stečajnim dužnikom: </w:t>
      </w:r>
      <w:r w:rsidR="00E215C0">
        <w:rPr>
          <w:bCs/>
        </w:rPr>
        <w:t>PAN – papirna industrija – TRGOPROMET dioničko društvo u stečaju, Đakovo, Pape Ivana Pavla II br. 10, MBS 030016649, OIB 53266342722</w:t>
      </w:r>
      <w:r w:rsidR="00E215C0">
        <w:rPr>
          <w:b/>
          <w:bCs/>
        </w:rPr>
        <w:t>,</w:t>
      </w:r>
      <w:r w:rsidR="00E215C0">
        <w:t xml:space="preserve"> dana 12. studenog 2018.</w:t>
      </w:r>
    </w:p>
    <w:p w:rsidRDefault="00E215C0" w:rsidP="00E215C0" w:rsidR="00E215C0">
      <w:pPr>
        <w:jc w:val="both"/>
      </w:pPr>
    </w:p>
    <w:p w:rsidRDefault="00E215C0" w:rsidP="00E215C0" w:rsidR="00E215C0">
      <w:pPr>
        <w:jc w:val="both"/>
      </w:pPr>
    </w:p>
    <w:p w:rsidRDefault="00E215C0" w:rsidP="00E215C0" w:rsidR="00E215C0">
      <w:pPr>
        <w:ind w:firstLine="708"/>
        <w:jc w:val="center"/>
      </w:pPr>
      <w:r>
        <w:t>r i j e š i o  j e</w:t>
      </w:r>
    </w:p>
    <w:p w:rsidRDefault="00E215C0" w:rsidP="00E215C0" w:rsidR="00E215C0">
      <w:pPr>
        <w:jc w:val="both"/>
      </w:pPr>
    </w:p>
    <w:p w:rsidRDefault="00E215C0" w:rsidP="00E215C0" w:rsidR="00E215C0">
      <w:pPr>
        <w:jc w:val="both"/>
      </w:pPr>
    </w:p>
    <w:p w:rsidRDefault="00E215C0" w:rsidP="00E215C0" w:rsidR="00E215C0">
      <w:pPr>
        <w:ind w:left="709"/>
        <w:jc w:val="both"/>
      </w:pPr>
      <w:r>
        <w:t xml:space="preserve">Ispravlja se tablica rješenje ovoga suda poslovnog broja 14 St-2/15-211 od 13. lipnja 2017. tako da u tablici izreke rješenja utvrđenih tražbina vjerovnika II. višeg isplatnog reda pod rednim brojem </w:t>
      </w:r>
      <w:r>
        <w:rPr>
          <w:color w:val="000000"/>
        </w:rPr>
        <w:t xml:space="preserve">29. </w:t>
      </w:r>
      <w:r>
        <w:t>umjesto teksta:</w:t>
      </w:r>
    </w:p>
    <w:p w:rsidRDefault="00E215C0" w:rsidP="00E215C0" w:rsidR="00E215C0"/>
    <w:p w:rsidRDefault="00E215C0" w:rsidP="00E215C0" w:rsidR="00E215C0"/>
    <w:tbl>
      <w:tblPr>
        <w:tblW w:type="pct" w:w="5000"/>
        <w:tblLook w:val="04A0" w:noVBand="1" w:noHBand="0" w:lastColumn="0" w:firstColumn="1" w:lastRow="0" w:firstRow="1"/>
      </w:tblPr>
      <w:tblGrid>
        <w:gridCol w:w="616"/>
        <w:gridCol w:w="3961"/>
        <w:gridCol w:w="1397"/>
        <w:gridCol w:w="1344"/>
        <w:gridCol w:w="1327"/>
        <w:gridCol w:w="1209"/>
      </w:tblGrid>
      <w:tr w:rsidTr="00B6126A" w:rsidR="00E215C0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R.br.</w:t>
            </w:r>
          </w:p>
        </w:tc>
        <w:tc>
          <w:tcPr>
            <w:tcW w:type="pct" w:w="20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Tvrtka  ili naziv vjerovnika, OIB, Adresa</w:t>
            </w:r>
          </w:p>
        </w:tc>
        <w:tc>
          <w:tcPr>
            <w:tcW w:type="pct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pct" w:w="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osporene tražbine (kn) - stečajni upravitelj</w:t>
            </w:r>
          </w:p>
        </w:tc>
        <w:tc>
          <w:tcPr>
            <w:tcW w:type="pct" w:w="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osporene tražbine (kn) - stečajni vjerovnici</w:t>
            </w:r>
          </w:p>
        </w:tc>
      </w:tr>
      <w:tr w:rsidTr="00B6126A" w:rsidR="00E215C0" w:rsidRPr="00D3583D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 w:rsidRPr="00D3583D">
            <w:pPr>
              <w:jc w:val="center"/>
              <w:rPr>
                <w:b/>
                <w:bCs/>
                <w:sz w:val="20"/>
                <w:szCs w:val="20"/>
              </w:rPr>
            </w:pPr>
            <w:r w:rsidRPr="00D3583D">
              <w:rPr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type="pct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15C0" w:rsidP="00B6126A" w:rsidR="00E215C0" w:rsidRPr="00D3583D">
            <w:pPr>
              <w:rPr>
                <w:sz w:val="20"/>
                <w:szCs w:val="20"/>
              </w:rPr>
            </w:pPr>
            <w:r w:rsidRPr="00D3583D">
              <w:rPr>
                <w:color w:val="000000"/>
                <w:sz w:val="20"/>
                <w:szCs w:val="20"/>
              </w:rPr>
              <w:t>EUROHERC osiguranje d.d., OIB: 22694857747, ULICA GRADA VUKOVARA 282   10000 ZAGREB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 w:rsidRPr="00D3583D">
            <w:pPr>
              <w:jc w:val="right"/>
              <w:rPr>
                <w:sz w:val="20"/>
                <w:szCs w:val="20"/>
              </w:rPr>
            </w:pPr>
            <w:r w:rsidRPr="00D3583D">
              <w:rPr>
                <w:color w:val="000000"/>
                <w:sz w:val="20"/>
                <w:szCs w:val="20"/>
              </w:rPr>
              <w:t>122.393,84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 w:rsidRPr="00D3583D">
            <w:pPr>
              <w:jc w:val="right"/>
              <w:rPr>
                <w:sz w:val="20"/>
                <w:szCs w:val="20"/>
              </w:rPr>
            </w:pPr>
            <w:r w:rsidRPr="00D3583D">
              <w:rPr>
                <w:sz w:val="20"/>
                <w:szCs w:val="20"/>
              </w:rPr>
              <w:t>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 w:rsidRPr="00D3583D">
            <w:pPr>
              <w:jc w:val="right"/>
              <w:rPr>
                <w:sz w:val="20"/>
                <w:szCs w:val="20"/>
              </w:rPr>
            </w:pPr>
            <w:r w:rsidRPr="00D3583D">
              <w:rPr>
                <w:sz w:val="20"/>
                <w:szCs w:val="20"/>
              </w:rPr>
              <w:t>0,00 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215C0" w:rsidP="00B6126A" w:rsidR="00E215C0" w:rsidRPr="00D3583D">
            <w:pPr>
              <w:jc w:val="right"/>
              <w:rPr>
                <w:sz w:val="20"/>
                <w:szCs w:val="20"/>
              </w:rPr>
            </w:pPr>
            <w:r w:rsidRPr="00D3583D">
              <w:rPr>
                <w:color w:val="000000"/>
                <w:sz w:val="20"/>
                <w:szCs w:val="20"/>
              </w:rPr>
              <w:t>122.393,84</w:t>
            </w:r>
          </w:p>
        </w:tc>
      </w:tr>
    </w:tbl>
    <w:p w:rsidRDefault="00E215C0" w:rsidP="00E215C0" w:rsidR="00E215C0">
      <w:pPr>
        <w:rPr>
          <w:sz w:val="20"/>
          <w:szCs w:val="20"/>
        </w:rPr>
      </w:pPr>
    </w:p>
    <w:p w:rsidRDefault="00E215C0" w:rsidP="00E215C0" w:rsidR="00E215C0">
      <w:pPr>
        <w:rPr>
          <w:sz w:val="20"/>
          <w:szCs w:val="20"/>
        </w:rPr>
      </w:pPr>
    </w:p>
    <w:p w:rsidRDefault="00E215C0" w:rsidP="00E215C0" w:rsidR="00E215C0" w:rsidRPr="00FA161A">
      <w:r w:rsidRPr="00FA161A">
        <w:tab/>
        <w:t>treba stajati tekst:</w:t>
      </w:r>
    </w:p>
    <w:p w:rsidRDefault="00E215C0" w:rsidP="00E215C0" w:rsidR="00E215C0">
      <w:pPr>
        <w:rPr>
          <w:sz w:val="20"/>
          <w:szCs w:val="20"/>
        </w:rPr>
      </w:pPr>
    </w:p>
    <w:tbl>
      <w:tblPr>
        <w:tblW w:type="pct" w:w="5001"/>
        <w:tblLook w:val="04A0" w:noVBand="1" w:noHBand="0" w:lastColumn="0" w:firstColumn="1" w:lastRow="0" w:firstRow="1"/>
      </w:tblPr>
      <w:tblGrid>
        <w:gridCol w:w="655"/>
        <w:gridCol w:w="3772"/>
        <w:gridCol w:w="1449"/>
        <w:gridCol w:w="1449"/>
        <w:gridCol w:w="1135"/>
        <w:gridCol w:w="1396"/>
      </w:tblGrid>
      <w:tr w:rsidTr="00B6126A" w:rsidR="00E215C0">
        <w:trPr>
          <w:trHeight w:val="675"/>
          <w:tblHeader/>
        </w:trPr>
        <w:tc>
          <w:tcPr>
            <w:tcW w:type="pct" w:w="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R.br.</w:t>
            </w:r>
          </w:p>
        </w:tc>
        <w:tc>
          <w:tcPr>
            <w:tcW w:type="pct" w:w="19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Tvrtka  ili naziv vjerovnika, OIB, Adresa</w:t>
            </w: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pct" w:w="5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osporene tražbine (kn) - stečajni upravitelj</w:t>
            </w:r>
          </w:p>
        </w:tc>
        <w:tc>
          <w:tcPr>
            <w:tcW w:type="pct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215C0" w:rsidP="00B6126A" w:rsidR="00E215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Iznos osporene tražbine (kn) - stečajni vjerovnici</w:t>
            </w:r>
          </w:p>
        </w:tc>
      </w:tr>
      <w:tr w:rsidTr="00B6126A" w:rsidR="00E215C0" w:rsidRPr="00D3583D">
        <w:trPr>
          <w:trHeight w:val="450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 w:rsidRPr="00D3583D">
            <w:pPr>
              <w:jc w:val="center"/>
              <w:rPr>
                <w:b/>
                <w:bCs/>
                <w:sz w:val="20"/>
                <w:szCs w:val="20"/>
              </w:rPr>
            </w:pPr>
            <w:r w:rsidRPr="00D3583D">
              <w:rPr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type="pct" w:w="19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15C0" w:rsidP="00B6126A" w:rsidR="00E215C0" w:rsidRPr="00D3583D">
            <w:pPr>
              <w:rPr>
                <w:sz w:val="20"/>
                <w:szCs w:val="20"/>
              </w:rPr>
            </w:pPr>
            <w:r w:rsidRPr="00D3583D">
              <w:rPr>
                <w:color w:val="000000"/>
                <w:sz w:val="20"/>
                <w:szCs w:val="20"/>
              </w:rPr>
              <w:t>EUROHERC osiguranje d.d., OIB: 22694857747, ULICA GRADA VUKOVARA 282   10000 ZAGREB</w:t>
            </w:r>
          </w:p>
        </w:tc>
        <w:tc>
          <w:tcPr>
            <w:tcW w:type="pct" w:w="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 w:rsidRPr="00D3583D">
            <w:pPr>
              <w:jc w:val="right"/>
              <w:rPr>
                <w:sz w:val="20"/>
                <w:szCs w:val="20"/>
              </w:rPr>
            </w:pPr>
            <w:r w:rsidRPr="00D3583D">
              <w:rPr>
                <w:color w:val="000000"/>
                <w:sz w:val="20"/>
                <w:szCs w:val="20"/>
              </w:rPr>
              <w:t>122.393,84</w:t>
            </w:r>
          </w:p>
        </w:tc>
        <w:tc>
          <w:tcPr>
            <w:tcW w:type="pct" w:w="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 w:rsidRPr="00D3583D">
            <w:pPr>
              <w:jc w:val="right"/>
              <w:rPr>
                <w:sz w:val="20"/>
                <w:szCs w:val="20"/>
              </w:rPr>
            </w:pPr>
            <w:r w:rsidRPr="00D3583D">
              <w:rPr>
                <w:color w:val="000000"/>
                <w:sz w:val="20"/>
                <w:szCs w:val="20"/>
              </w:rPr>
              <w:t>122.393,84</w:t>
            </w:r>
          </w:p>
        </w:tc>
        <w:tc>
          <w:tcPr>
            <w:tcW w:type="pct" w:w="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E215C0" w:rsidP="00B6126A" w:rsidR="00E215C0" w:rsidRPr="00D3583D">
            <w:pPr>
              <w:jc w:val="right"/>
              <w:rPr>
                <w:sz w:val="20"/>
                <w:szCs w:val="20"/>
              </w:rPr>
            </w:pPr>
            <w:r w:rsidRPr="00D3583D">
              <w:rPr>
                <w:sz w:val="20"/>
                <w:szCs w:val="20"/>
              </w:rPr>
              <w:t>0,00</w:t>
            </w:r>
          </w:p>
        </w:tc>
        <w:tc>
          <w:tcPr>
            <w:tcW w:type="pct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215C0" w:rsidP="00B6126A" w:rsidR="00E215C0" w:rsidRPr="00D358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Default="00E215C0" w:rsidP="00E215C0" w:rsidR="00E215C0">
      <w:pPr>
        <w:ind w:left="1134"/>
        <w:jc w:val="both"/>
        <w:rPr>
          <w:color w:val="000000"/>
        </w:rPr>
      </w:pPr>
    </w:p>
    <w:p w:rsidRDefault="00E215C0" w:rsidP="00E215C0" w:rsidR="00E215C0">
      <w:pPr>
        <w:ind w:hanging="1276" w:left="1276"/>
        <w:jc w:val="both"/>
      </w:pPr>
    </w:p>
    <w:p w:rsidRDefault="00E215C0" w:rsidP="00E215C0" w:rsidR="00E215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E215C0" w:rsidP="00E215C0" w:rsidR="00E215C0">
      <w:pPr>
        <w:rPr>
          <w:b/>
          <w:bCs/>
        </w:rPr>
      </w:pPr>
    </w:p>
    <w:p w:rsidRDefault="00E215C0" w:rsidP="00E215C0" w:rsidR="00E215C0">
      <w:pPr>
        <w:rPr>
          <w:b/>
          <w:bCs/>
        </w:rPr>
      </w:pPr>
    </w:p>
    <w:p w:rsidRDefault="00E215C0" w:rsidP="00E215C0" w:rsidR="00E215C0">
      <w:pPr>
        <w:jc w:val="both"/>
        <w:rPr>
          <w:color w:val="000000"/>
        </w:rPr>
      </w:pPr>
      <w:r>
        <w:rPr>
          <w:b/>
          <w:bCs/>
        </w:rPr>
        <w:tab/>
      </w:r>
      <w:r>
        <w:t xml:space="preserve">Nakon donošenja predmetnog rješenja od 13.06.2017. dana 9.11.2018. zaprimljen je podnesak stečajnog upravitelja kojim predlaže ispravak tablice kao u izreci ovoga rješenja </w:t>
      </w:r>
      <w:r w:rsidRPr="00CC3389">
        <w:t xml:space="preserve">budući je  vjerovniku </w:t>
      </w:r>
      <w:r w:rsidRPr="00CC3389">
        <w:rPr>
          <w:color w:val="000000"/>
        </w:rPr>
        <w:t>EUROHERC osiguranje d.d.Zagreb rješenjem Visokog Trgovačkog suda</w:t>
      </w:r>
      <w:r>
        <w:rPr>
          <w:color w:val="000000"/>
        </w:rPr>
        <w:t xml:space="preserve"> Republike Hrvatske poslovni broj 44 Pž-3302/2018-2 od 26.09.2018. potvrđena prvostupanjska presuda Trgovačkog suda u Osijeku poslovnog broja 3 P-270/17-24 od 23.03.2018. slijedom čega je otklonjeno osporavanje predmetne tražbine.</w:t>
      </w:r>
    </w:p>
    <w:p w:rsidRDefault="00E215C0" w:rsidP="00E215C0" w:rsidR="00E215C0">
      <w:pPr>
        <w:pStyle w:val="Tijeloteksta"/>
      </w:pPr>
    </w:p>
    <w:p w:rsidRDefault="00E215C0" w:rsidP="00E215C0" w:rsidR="00E215C0">
      <w:pPr>
        <w:jc w:val="both"/>
        <w:rPr>
          <w:rFonts w:cstheme="majorBidi" w:hAnsiTheme="majorBidi" w:asciiTheme="majorBidi"/>
        </w:rPr>
      </w:pPr>
      <w:r>
        <w:tab/>
        <w:t xml:space="preserve">Slijedom navedenoga odlučeno je kao u izreci temeljem odredbe čl. 181. st. 2. </w:t>
      </w:r>
      <w:r>
        <w:rPr>
          <w:rFonts w:cstheme="majorBidi" w:hAnsiTheme="majorBidi" w:asciiTheme="majorBidi"/>
        </w:rPr>
        <w:t>Stečajnog zakona (NN 44/96, 29/99, 129/00, 123/03, 82/06, 116/10, 25/12 i 133/12).</w:t>
      </w:r>
    </w:p>
    <w:p w:rsidRDefault="00E215C0" w:rsidP="00E215C0" w:rsidR="00E215C0">
      <w:pPr>
        <w:pStyle w:val="Tijeloteksta"/>
      </w:pPr>
    </w:p>
    <w:p w:rsidRDefault="00E215C0" w:rsidP="00E215C0" w:rsidR="00E215C0">
      <w:pPr>
        <w:pStyle w:val="Tijeloteksta"/>
      </w:pPr>
    </w:p>
    <w:p w:rsidRDefault="00E215C0" w:rsidP="00E215C0" w:rsidR="00E215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12. studenog 2018. </w:t>
      </w:r>
    </w:p>
    <w:p w:rsidRDefault="00E215C0" w:rsidP="00E215C0" w:rsidR="00E215C0"/>
    <w:p w:rsidRDefault="00E215C0" w:rsidP="00E215C0" w:rsidR="00E215C0"/>
    <w:p w:rsidRDefault="00E215C0" w:rsidP="00E215C0" w:rsidR="00E215C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215C0" w:rsidP="00E215C0" w:rsidR="00E215C0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mr. sc. Tihomir Kovačević</w:t>
      </w:r>
    </w:p>
    <w:p w:rsidRDefault="00E215C0" w:rsidP="00E215C0" w:rsidR="00E215C0">
      <w:pPr>
        <w:jc w:val="both"/>
      </w:pPr>
    </w:p>
    <w:p w:rsidRDefault="00E215C0" w:rsidP="00E215C0" w:rsidR="00E215C0">
      <w:pPr>
        <w:jc w:val="both"/>
      </w:pPr>
    </w:p>
    <w:p w:rsidRDefault="00E215C0" w:rsidP="00E215C0" w:rsidR="00E215C0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E215C0" w:rsidP="00E215C0" w:rsidR="00E215C0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215C0" w:rsidP="00E215C0" w:rsidR="00E215C0">
      <w:pPr>
        <w:tabs>
          <w:tab w:pos="6240" w:val="left"/>
        </w:tabs>
      </w:pPr>
    </w:p>
    <w:p w:rsidRDefault="00E215C0" w:rsidP="00E215C0" w:rsidR="00E215C0">
      <w:pPr>
        <w:tabs>
          <w:tab w:pos="6240" w:val="left"/>
        </w:tabs>
      </w:pPr>
      <w:r>
        <w:tab/>
        <w:t xml:space="preserve">   </w:t>
      </w:r>
    </w:p>
    <w:p w:rsidRDefault="00E215C0" w:rsidP="00E215C0" w:rsidR="00E215C0">
      <w:r>
        <w:t>D N A :</w:t>
      </w:r>
    </w:p>
    <w:p w:rsidRDefault="00E215C0" w:rsidP="00E215C0" w:rsidR="00E215C0">
      <w:pPr>
        <w:pStyle w:val="Odlomakpopisa"/>
        <w:numPr>
          <w:ilvl w:val="0"/>
          <w:numId w:val="50"/>
        </w:numPr>
        <w:jc w:val="both"/>
        <w:rPr>
          <w:lang w:eastAsia="hr-HR" w:val="hr-HR"/>
        </w:rPr>
      </w:pPr>
      <w:r>
        <w:rPr>
          <w:lang w:eastAsia="hr-HR" w:val="hr-HR"/>
        </w:rPr>
        <w:t xml:space="preserve">Stečajni upravitelj Tihomir Zec </w:t>
      </w:r>
    </w:p>
    <w:p w:rsidRDefault="00E215C0" w:rsidP="00E215C0" w:rsidR="00E215C0" w:rsidRPr="00A24846">
      <w:pPr>
        <w:numPr>
          <w:ilvl w:val="0"/>
          <w:numId w:val="50"/>
        </w:numPr>
        <w:jc w:val="both"/>
      </w:pPr>
      <w:r w:rsidRPr="00A24846">
        <w:rPr>
          <w:color w:val="000000"/>
        </w:rPr>
        <w:t xml:space="preserve">EUROHERC osiguranje d.d., </w:t>
      </w:r>
      <w:r>
        <w:rPr>
          <w:color w:val="000000"/>
        </w:rPr>
        <w:t>Ulica g</w:t>
      </w:r>
      <w:r w:rsidRPr="00A24846">
        <w:rPr>
          <w:color w:val="000000"/>
        </w:rPr>
        <w:t xml:space="preserve">rada Vukovara 282, Zagreb </w:t>
      </w:r>
    </w:p>
    <w:p w:rsidRDefault="00E215C0" w:rsidP="00E215C0" w:rsidR="00E215C0">
      <w:pPr>
        <w:numPr>
          <w:ilvl w:val="0"/>
          <w:numId w:val="50"/>
        </w:numPr>
        <w:jc w:val="both"/>
      </w:pPr>
      <w:r>
        <w:t xml:space="preserve">mrežna stranica e-Oglasna ploča sudova </w:t>
      </w:r>
    </w:p>
    <w:p w:rsidRDefault="00E215C0" w:rsidP="00E215C0" w:rsidR="00E215C0"/>
    <w:p w:rsidRDefault="00767023" w:rsidP="00E215C0" w:rsidR="00767023" w:rsidRPr="00482167">
      <w:pPr>
        <w:jc w:val="both"/>
      </w:pPr>
    </w:p>
    <w:sectPr w:rsidSect="007A14D5" w:rsidR="00767023" w:rsidRPr="00482167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2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1E107D">
      <w:t>4</w:t>
    </w:r>
    <w:r w:rsidR="00E215C0">
      <w:t>3</w:t>
    </w:r>
    <w:r w:rsidR="00482167">
      <w:t>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4"/>
  </w:num>
  <w:num w:numId="7">
    <w:abstractNumId w:val="47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40"/>
  </w:num>
  <w:num w:numId="16">
    <w:abstractNumId w:val="48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9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3"/>
  </w:num>
  <w:num w:numId="32">
    <w:abstractNumId w:val="46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2"/>
  </w:num>
  <w:num w:numId="41">
    <w:abstractNumId w:val="26"/>
  </w:num>
  <w:num w:numId="42">
    <w:abstractNumId w:val="45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  <w:num w:numId="48">
    <w:abstractNumId w:val="15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3F0A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62E11"/>
    <w:rsid w:val="001735D4"/>
    <w:rsid w:val="00177DBB"/>
    <w:rsid w:val="00180573"/>
    <w:rsid w:val="00187D74"/>
    <w:rsid w:val="001A0482"/>
    <w:rsid w:val="001A6998"/>
    <w:rsid w:val="001B2F25"/>
    <w:rsid w:val="001B35CE"/>
    <w:rsid w:val="001C475C"/>
    <w:rsid w:val="001C6813"/>
    <w:rsid w:val="001D1463"/>
    <w:rsid w:val="001D3BEE"/>
    <w:rsid w:val="001D3CBA"/>
    <w:rsid w:val="001D5362"/>
    <w:rsid w:val="001D5B84"/>
    <w:rsid w:val="001E107D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85246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2167"/>
    <w:rsid w:val="00483744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56AF"/>
    <w:rsid w:val="00557899"/>
    <w:rsid w:val="00577A54"/>
    <w:rsid w:val="00581A6F"/>
    <w:rsid w:val="00592B4D"/>
    <w:rsid w:val="0059636F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5AC4"/>
    <w:rsid w:val="007162F6"/>
    <w:rsid w:val="00716BE7"/>
    <w:rsid w:val="007214E5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2EED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AED"/>
    <w:rsid w:val="009E4BDA"/>
    <w:rsid w:val="009E6D7A"/>
    <w:rsid w:val="009F2DD7"/>
    <w:rsid w:val="009F4294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2E75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3C9A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CF2A34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73F69"/>
    <w:rsid w:val="00D75BB0"/>
    <w:rsid w:val="00D76AE4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A7B52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15C0"/>
    <w:rsid w:val="00E267DF"/>
    <w:rsid w:val="00E316E4"/>
    <w:rsid w:val="00E35A74"/>
    <w:rsid w:val="00E36021"/>
    <w:rsid w:val="00E40E50"/>
    <w:rsid w:val="00E429CD"/>
    <w:rsid w:val="00E4487C"/>
    <w:rsid w:val="00E45C0B"/>
    <w:rsid w:val="00E55338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5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5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kal. 9.10.
REF. 28.09.2018.
kal. 9.10.
spis je na Vrhovnom sudu RH od 24.8.2017
REF.7.11.</izvorni_sadrzaj>
    <derivirana_varijabla naziv="DomainObject.Predmet.PrimjedbaSuca_1">uložena kopij spisa Pu P-951/15
kal. 9.10.
REF. 28.09.2018.
kal. 9.10.
spis je na Vrhovnom sudu RH od 24.8.2017
REF.7.11.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rujna 2018.</izvorni_sadrzaj>
    <derivirana_varijabla naziv="DomainObject.Predmet.SpisIzvanSuda.DatumIzlazaSpisa_1">24.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Vrhovni sud Republike Hrvatske</izvorni_sadrzaj>
    <derivirana_varijabla naziv="DomainObject.Predmet.TrenutnaLokacijaSpisa.Naziv_1">Vrhovni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St-2/2015-430</izvorni_sadrzaj>
    <derivirana_varijabla naziv="DomainObject.PredzadnjaOdlukaIzPredmeta.Oznaka_1">St-2/2015-430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0FDF6-A530-4AEC-90F7-B0E3E007B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350</properties:Words>
  <properties:Characters>2041</properties:Characters>
  <properties:Lines>111</properties:Lines>
  <properties:Paragraphs>45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2018-11-12T08:34:00Z</dcterms:created>
  <dc:creator>banka</dc:creator>
  <cp:lastModifiedBy>Elizabeta Đeke</cp:lastModifiedBy>
  <cp:lastPrinted>2018-09-20T07:50:00Z</cp:lastPrinted>
  <dcterms:modified xmlns:xsi="http://www.w3.org/2001/XMLSchema-instance" xsi:type="dcterms:W3CDTF">2018-11-12T08:47:00Z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12.11.docx)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