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e97d2" w14:paraId="fae97d2" w:rsidRDefault="00B719C9" w:rsidP="00B719C9" w:rsidR="00B719C9">
      <w:pPr>
        <w:spacing w:lineRule="auto" w:line="24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</w:t>
      </w:r>
      <w:r w:rsidR="0078545B">
        <w:rPr>
          <w:rFonts w:cs="Times New Roman" w:hAnsi="Times New Roman" w:ascii="Times New Roman"/>
          <w:sz w:val="24"/>
          <w:szCs w:val="24"/>
        </w:rPr>
        <w:t>Poslovni broj: 4 St-339</w:t>
      </w:r>
      <w:r>
        <w:rPr>
          <w:rFonts w:cs="Times New Roman" w:hAnsi="Times New Roman" w:ascii="Times New Roman"/>
          <w:sz w:val="24"/>
          <w:szCs w:val="24"/>
        </w:rPr>
        <w:t>/1</w:t>
      </w:r>
      <w:r w:rsidR="0078545B">
        <w:rPr>
          <w:rFonts w:cs="Times New Roman" w:hAnsi="Times New Roman" w:ascii="Times New Roman"/>
          <w:sz w:val="24"/>
          <w:szCs w:val="24"/>
        </w:rPr>
        <w:t>6-</w:t>
      </w:r>
      <w:r w:rsidR="00BB4896">
        <w:rPr>
          <w:rFonts w:cs="Times New Roman" w:hAnsi="Times New Roman" w:ascii="Times New Roman"/>
          <w:sz w:val="24"/>
          <w:szCs w:val="24"/>
        </w:rPr>
        <w:t>26</w:t>
      </w:r>
    </w:p>
    <w:p w:rsidRDefault="0078545B" w:rsidP="00B719C9" w:rsidR="0078545B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B719C9" w:rsidP="00B719C9" w:rsidR="00B719C9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>
        <w:rPr>
          <w:noProof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hAnsi="Times New Roman" w:ascii="Times New Roman"/>
          <w:bCs/>
          <w:sz w:val="24"/>
          <w:szCs w:val="24"/>
        </w:rPr>
        <w:tab/>
      </w:r>
    </w:p>
    <w:p w:rsidRDefault="00B719C9" w:rsidP="00B719C9" w:rsidR="00B719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719C9" w:rsidP="00B719C9" w:rsidR="00B719C9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B719C9" w:rsidP="00B719C9" w:rsidR="00B719C9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B719C9" w:rsidP="00B719C9" w:rsidR="00B719C9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B719C9" w:rsidP="00B719C9" w:rsidR="00B719C9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B719C9" w:rsidP="00B719C9" w:rsidR="00B719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B719C9" w:rsidP="00B719C9" w:rsidR="00B719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B719C9" w:rsidP="00B719C9" w:rsidR="00B719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B719C9" w:rsidP="00B719C9" w:rsidR="00B719C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B719C9" w:rsidP="00B719C9" w:rsidR="00B719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19C9" w:rsidP="00B719C9" w:rsidR="00B719C9">
      <w:pPr>
        <w:pStyle w:val="Naslov2"/>
        <w:rPr>
          <w:b w:val="false"/>
          <w:szCs w:val="24"/>
        </w:rPr>
      </w:pPr>
      <w:r>
        <w:rPr>
          <w:b w:val="false"/>
          <w:szCs w:val="24"/>
        </w:rPr>
        <w:t>R J E Š E NJ E</w:t>
      </w:r>
    </w:p>
    <w:p w:rsidRDefault="00B719C9" w:rsidP="00B719C9" w:rsidR="00B719C9">
      <w:pPr>
        <w:spacing w:lineRule="auto" w:line="240" w:after="0"/>
        <w:rPr>
          <w:lang w:eastAsia="hr-HR"/>
        </w:rPr>
      </w:pPr>
    </w:p>
    <w:p w:rsidRDefault="00B719C9" w:rsidP="00B719C9" w:rsidR="00B719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19C9" w:rsidP="00B719C9" w:rsidR="00B719C9" w:rsidRPr="005E0B0F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Trgovački sud u Varaždinu, po sucu toga suda Iris Hatvalić Nemec, kao stečajnom sucu, u stečajnom predmetu</w:t>
      </w:r>
      <w:r w:rsidR="00E67EC3" w:rsidRPr="00E67EC3">
        <w:rPr>
          <w:rFonts w:cs="Times New Roman" w:hAnsi="Times New Roman" w:ascii="Times New Roman"/>
          <w:sz w:val="24"/>
          <w:szCs w:val="24"/>
        </w:rPr>
        <w:t xml:space="preserve"> </w:t>
      </w:r>
      <w:r w:rsidR="00E67EC3">
        <w:rPr>
          <w:rFonts w:cs="Times New Roman" w:hAnsi="Times New Roman" w:ascii="Times New Roman"/>
          <w:sz w:val="24"/>
          <w:szCs w:val="24"/>
        </w:rPr>
        <w:t>povodom prijedloga podnositelja FINA, RC Zagreb, Podružnica Varaždin, A. Cesarca 2, OIB: 85821130368, za pokretanje stečajnog postupka nad dužnikom MAR-PARKETI d.o.o., Križevci, Ulica Mirka Bogovića 19, OIB: 47506609351</w:t>
      </w:r>
      <w:r w:rsidRPr="005E0B0F">
        <w:rPr>
          <w:rFonts w:cs="Times New Roman" w:hAnsi="Times New Roman" w:ascii="Times New Roman"/>
          <w:sz w:val="24"/>
          <w:szCs w:val="24"/>
        </w:rPr>
        <w:t xml:space="preserve">, dana 20. ožujka 2017. </w:t>
      </w:r>
    </w:p>
    <w:p w:rsidRDefault="00B719C9" w:rsidP="00B719C9" w:rsidR="00B719C9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19C9" w:rsidP="00B719C9" w:rsidR="00B719C9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 j e š i o    j e</w:t>
      </w:r>
    </w:p>
    <w:p w:rsidRDefault="00B719C9" w:rsidP="00B719C9" w:rsidR="00B719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19C9" w:rsidP="00B719C9" w:rsidR="00B719C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za provedbom stečajnog postupka nad dužnikom</w:t>
      </w:r>
      <w:r w:rsidR="00E67EC3" w:rsidRPr="00E67EC3">
        <w:rPr>
          <w:rFonts w:cs="Times New Roman" w:hAnsi="Times New Roman" w:ascii="Times New Roman"/>
          <w:sz w:val="24"/>
          <w:szCs w:val="24"/>
        </w:rPr>
        <w:t xml:space="preserve"> </w:t>
      </w:r>
      <w:r w:rsidR="00E67EC3">
        <w:rPr>
          <w:rFonts w:cs="Times New Roman" w:hAnsi="Times New Roman" w:ascii="Times New Roman"/>
          <w:sz w:val="24"/>
          <w:szCs w:val="24"/>
        </w:rPr>
        <w:t>MAR-PARKETI d.o.o., Križevci, Ulica Mirka Bogovića 19, OIB: 47506609351</w:t>
      </w:r>
      <w:r>
        <w:rPr>
          <w:rFonts w:cs="Times New Roman" w:hAnsi="Times New Roman" w:ascii="Times New Roman"/>
          <w:sz w:val="24"/>
          <w:szCs w:val="24"/>
        </w:rPr>
        <w:t>, da u roku od 15 dana od dana objave oglasa na mrežnoj stranici e-Oglasna ploča suda na žiro-račun ovog suda otvoren kod Hrvatske poštanske banke broj: HR4023900011300002754, p</w:t>
      </w:r>
      <w:r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="00E67EC3">
        <w:rPr>
          <w:rFonts w:cs="Times New Roman" w:hAnsi="Times New Roman" w:ascii="Times New Roman"/>
          <w:b/>
          <w:sz w:val="24"/>
          <w:szCs w:val="24"/>
        </w:rPr>
        <w:t>220339</w:t>
      </w:r>
      <w:r>
        <w:rPr>
          <w:rFonts w:cs="Times New Roman" w:hAnsi="Times New Roman" w:ascii="Times New Roman"/>
          <w:b/>
          <w:sz w:val="24"/>
          <w:szCs w:val="24"/>
        </w:rPr>
        <w:t>1</w:t>
      </w:r>
      <w:r w:rsidR="00E67EC3">
        <w:rPr>
          <w:rFonts w:cs="Times New Roman" w:hAnsi="Times New Roman" w:ascii="Times New Roman"/>
          <w:b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, iznos od 8.000,00 kn na ime predujmljivanja troškova prethodnog i otvorenog stečajnog postupka.</w:t>
      </w:r>
    </w:p>
    <w:p w:rsidRDefault="00B719C9" w:rsidP="00B719C9" w:rsidR="00B719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19C9" w:rsidP="00B719C9" w:rsidR="00B719C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B719C9" w:rsidP="00B719C9" w:rsidR="00B719C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719C9" w:rsidP="00B719C9" w:rsidR="00B719C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20. ožujka 2017.</w:t>
      </w:r>
    </w:p>
    <w:p w:rsidRDefault="00B719C9" w:rsidP="00B719C9" w:rsidR="00B719C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19C9" w:rsidP="00B719C9" w:rsidR="00B719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B719C9" w:rsidP="00B719C9" w:rsidR="00B719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19C9" w:rsidP="00B719C9" w:rsidR="00B719C9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Iris Hatvalić Nemec,v.r.</w:t>
      </w:r>
    </w:p>
    <w:p w:rsidRDefault="00B719C9" w:rsidP="00B719C9" w:rsidR="00B719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19C9" w:rsidP="00B719C9" w:rsidR="00B719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19C9" w:rsidP="00B719C9" w:rsidR="00B719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B719C9" w:rsidP="00B719C9" w:rsidR="00B719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B719C9" w:rsidP="00B719C9" w:rsidR="00B719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19C9" w:rsidP="00B719C9" w:rsidR="00B719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B719C9" w:rsidP="00B719C9" w:rsidR="00B719C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066EE5" w:rsidR="00066EE5"/>
    <w:sectPr w:rsidSect="007B484E" w:rsidR="00066EE5">
      <w:pgSz w:code="9" w:h="16839" w:w="11907"/>
      <w:pgMar w:gutter="0" w:footer="1134" w:header="1134" w:left="1418" w:bottom="1560" w:right="1418" w:top="1418"/>
      <w:paperSrc w:other="15" w:first="15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0"/>
  <w:doNotDisplayPageBoundaries/>
  <w:proofState w:grammar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19C9"/>
    <w:rsid w:val="00066EE5"/>
    <w:rsid w:val="00344C71"/>
    <w:rsid w:val="0078545B"/>
    <w:rsid w:val="007B484E"/>
    <w:rsid w:val="00B719C9"/>
    <w:rsid w:val="00BB4896"/>
    <w:rsid w:val="00E6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719C9"/>
  </w:style>
  <w:style w:styleId="Naslov2" w:type="paragraph">
    <w:name w:val="heading 2"/>
    <w:basedOn w:val="Normal"/>
    <w:next w:val="Normal"/>
    <w:link w:val="Naslov2Char"/>
    <w:semiHidden/>
    <w:unhideWhenUsed/>
    <w:qFormat/>
    <w:rsid w:val="00B719C9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B719C9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719C9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B719C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44C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C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4C7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4C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4C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719C9"/>
  </w:style>
  <w:style w:styleId="Naslov2" w:type="paragraph">
    <w:name w:val="heading 2"/>
    <w:basedOn w:val="Normal"/>
    <w:next w:val="Normal"/>
    <w:link w:val="Naslov2Char"/>
    <w:semiHidden/>
    <w:unhideWhenUsed/>
    <w:qFormat/>
    <w:rsid w:val="00B719C9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B719C9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719C9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B719C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44C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C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4C7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4C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4C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hr.wikipedia.org/wiki/Datoteka:Coat_of_arms_of_Croatia.sv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upload.wikimedia.org/wikipedia/commons/thumb/c/c9/Coat_of_arms_of_Croatia.svg/220px-Coat_of_arms_of_Croatia.svg.pn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St-339/2016-26</izvorni_sadrzaj>
    <derivirana_varijabla naziv="DomainObject.Oznaka_1">St-339/2016-26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St-339/2016</izvorni_sadrzaj>
    <derivirana_varijabla naziv="DomainObject.Predmet.OznakaBroj_1">St-339/2016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MAR-PARKETI d.o.o. za usluge i trgovinu zastupanog po punomoćniku Željko Marenčić</izvorni_sadrzaj>
    <derivirana_varijabla naziv="DomainObject.Predmet.ProtustrankaFormated_1">  MAR-PARKETI d.o.o. za usluge i trgovinu zastupanog po punomoćniku Željko Marenčić</derivirana_varijabla>
  </DomainObject.Predmet.ProtustrankaFormated>
  <DomainObject.Predmet.ProtustrankaFormatedOIB>
    <izvorni_sadrzaj>  MAR-PARKETI d.o.o. za usluge i trgovinu, OIB 47506609351 zastupanog po punomoćniku Željko Marenčić</izvorni_sadrzaj>
    <derivirana_varijabla naziv="DomainObject.Predmet.ProtustrankaFormatedOIB_1">  MAR-PARKETI d.o.o. za usluge i trgovinu, OIB 47506609351 zastupanog po punomoćniku Željko Marenčić</derivirana_varijabla>
  </DomainObject.Predmet.ProtustrankaFormatedOIB>
  <DomainObject.Predmet.ProtustrankaFormatedWithAdress>
    <izvorni_sadrzaj> MAR-PARKETI d.o.o. za usluge i trgovinu, Ulica Mirka Bogovića 19, 48260 Križevci zastupanog po punomoćniku Željko Marenčić</izvorni_sadrzaj>
    <derivirana_varijabla naziv="DomainObject.Predmet.ProtustrankaFormatedWithAdress_1"> MAR-PARKETI d.o.o. za usluge i trgovinu, Ulica Mirka Bogovića 19, 48260 Križevci zastupanog po punomoćniku Željko Marenčić</derivirana_varijabla>
  </DomainObject.Predmet.ProtustrankaFormatedWithAdress>
  <DomainObject.Predmet.ProtustrankaFormatedWithAdressOIB>
    <izvorni_sadrzaj> MAR-PARKETI d.o.o. za usluge i trgovinu, OIB 47506609351, Ulica Mirka Bogovića 19, 48260 Križevci zastupanog po punomoćniku Željko Marenčić</izvorni_sadrzaj>
    <derivirana_varijabla naziv="DomainObject.Predmet.ProtustrankaFormatedWithAdressOIB_1"> MAR-PARKETI d.o.o. za usluge i trgovinu, OIB 47506609351, Ulica Mirka Bogovića 19, 48260 Križevci zastupanog po punomoćniku Željko Marenčić</derivirana_varijabla>
  </DomainObject.Predmet.ProtustrankaFormatedWithAdressOIB>
  <DomainObject.Predmet.ProtustrankaWithAdress>
    <izvorni_sadrzaj>MAR-PARKETI d.o.o. za usluge i trgovinu Ulica Mirka Bogovića 19, 48260 Križevci</izvorni_sadrzaj>
    <derivirana_varijabla naziv="DomainObject.Predmet.ProtustrankaWithAdress_1">MAR-PARKETI d.o.o. za usluge i trgovinu Ulica Mirka Bogovića 19, 48260 Križevci</derivirana_varijabla>
  </DomainObject.Predmet.ProtustrankaWithAdress>
  <DomainObject.Predmet.ProtustrankaWithAdressOIB>
    <izvorni_sadrzaj>MAR-PARKETI d.o.o. za usluge i trgovinu, OIB 47506609351, Ulica Mirka Bogovića 19, 48260 Križevci</izvorni_sadrzaj>
    <derivirana_varijabla naziv="DomainObject.Predmet.ProtustrankaWithAdressOIB_1">MAR-PARKETI d.o.o. za usluge i trgovinu, OIB 47506609351, Ulica Mirka Bogovića 19, 48260 Križevci</derivirana_varijabla>
  </DomainObject.Predmet.ProtustrankaWithAdressOIB>
  <DomainObject.Predmet.ProtustrankaNazivFormated>
    <izvorni_sadrzaj>MAR-PARKETI d.o.o. za usluge i trgovinu</izvorni_sadrzaj>
    <derivirana_varijabla naziv="DomainObject.Predmet.ProtustrankaNazivFormated_1">MAR-PARKETI d.o.o. za usluge i trgovinu</derivirana_varijabla>
  </DomainObject.Predmet.ProtustrankaNazivFormated>
  <DomainObject.Predmet.ProtustrankaNazivFormatedOIB>
    <izvorni_sadrzaj>MAR-PARKETI d.o.o. za usluge i trgovinu, OIB 47506609351</izvorni_sadrzaj>
    <derivirana_varijabla naziv="DomainObject.Predmet.ProtustrankaNazivFormatedOIB_1">MAR-PARKETI d.o.o. za usluge i trgovinu, OIB 47506609351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76124.79</izvorni_sadrzaj>
    <derivirana_varijabla naziv="DomainObject.Predmet.TrenutnaVrijednost_1">76124.79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MAR-PARKETI d.o.o. za usluge i trgovinu zastupanog po punomoćniku Željko Marenčić</item>
    </izvorni_sadrzaj>
    <derivirana_varijabla naziv="DomainObject.Predmet.ProtuStrankaListFormated_1">
      <item>MAR-PARKETI d.o.o. za usluge i trgovinu zastupanog po punomoćniku Željko Marenčić</item>
    </derivirana_varijabla>
  </DomainObject.Predmet.ProtuStrankaListFormated>
  <DomainObject.Predmet.ProtuStrankaListFormatedOIB>
    <izvorni_sadrzaj>
      <item>MAR-PARKETI d.o.o. za usluge i trgovinu, OIB 47506609351 zastupanog po punomoćniku Željko Marenčić</item>
    </izvorni_sadrzaj>
    <derivirana_varijabla naziv="DomainObject.Predmet.ProtuStrankaListFormatedOIB_1">
      <item>MAR-PARKETI d.o.o. za usluge i trgovinu, OIB 47506609351 zastupanog po punomoćniku Željko Marenčić</item>
    </derivirana_varijabla>
  </DomainObject.Predmet.ProtuStrankaListFormatedOIB>
  <DomainObject.Predmet.ProtuStrankaListFormatedWithAdress>
    <izvorni_sadrzaj>
      <item>MAR-PARKETI d.o.o. za usluge i trgovinu, Ulica Mirka Bogovića 19, 48260 Križevci zastupanog po punomoćniku Željko Marenčić</item>
    </izvorni_sadrzaj>
    <derivirana_varijabla naziv="DomainObject.Predmet.ProtuStrankaListFormatedWithAdress_1">
      <item>MAR-PARKETI d.o.o. za usluge i trgovinu, Ulica Mirka Bogovića 19, 48260 Križevci zastupanog po punomoćniku Željko Marenčić</item>
    </derivirana_varijabla>
  </DomainObject.Predmet.ProtuStrankaListFormatedWithAdress>
  <DomainObject.Predmet.ProtuStrankaListFormatedWithAdressOIB>
    <izvorni_sadrzaj>
      <item>MAR-PARKETI d.o.o. za usluge i trgovinu, OIB 47506609351, Ulica Mirka Bogovića 19, 48260 Križevci zastupanog po punomoćniku Željko Marenčić</item>
    </izvorni_sadrzaj>
    <derivirana_varijabla naziv="DomainObject.Predmet.ProtuStrankaListFormatedWithAdressOIB_1">
      <item>MAR-PARKETI d.o.o. za usluge i trgovinu, OIB 47506609351, Ulica Mirka Bogovića 19, 48260 Križevci zastupanog po punomoćniku Željko Marenčić</item>
    </derivirana_varijabla>
  </DomainObject.Predmet.ProtuStrankaListFormatedWithAdressOIB>
  <DomainObject.Predmet.ProtuStrankaListNazivFormated>
    <izvorni_sadrzaj>
      <item>MAR-PARKETI d.o.o. za usluge i trgovinu</item>
    </izvorni_sadrzaj>
    <derivirana_varijabla naziv="DomainObject.Predmet.ProtuStrankaListNazivFormated_1">
      <item>MAR-PARKETI d.o.o. za usluge i trgovinu</item>
    </derivirana_varijabla>
  </DomainObject.Predmet.ProtuStrankaListNazivFormated>
  <DomainObject.Predmet.ProtuStrankaListNazivFormatedOIB>
    <izvorni_sadrzaj>
      <item>MAR-PARKETI d.o.o. za usluge i trgovinu, OIB 47506609351</item>
    </izvorni_sadrzaj>
    <derivirana_varijabla naziv="DomainObject.Predmet.ProtuStrankaListNazivFormatedOIB_1">
      <item>MAR-PARKETI d.o.o. za usluge i trgovinu, OIB 47506609351</item>
    </derivirana_varijabla>
  </DomainObject.Predmet.ProtuStrankaListNazivFormatedOIB>
  <DomainObject.Predmet.OstaliListFormated>
    <izvorni_sadrzaj>
      <item>Sudski registar</item>
      <item>Željko Marenčić punomoćnik sudionika u postupku MAR-PARKETI d.o.o. za usluge i trgovinu</item>
      <item>ŽDO Varaždin, Građansko upravni odjel</item>
      <item>Zagrebačka banka d.d.</item>
      <item>Erste &amp; Steiermarkische banka d.d.</item>
      <item>Općinski sud u Bjelovaru - z.k. odjek Križevci</item>
    </izvorni_sadrzaj>
    <derivirana_varijabla naziv="DomainObject.Predmet.OstaliListFormated_1">
      <item>Sudski registar</item>
      <item>Željko Marenčić punomoćnik sudionika u postupku MAR-PARKETI d.o.o. za usluge i trgovinu</item>
      <item>ŽDO Varaždin, Građansko upravni odjel</item>
      <item>Zagrebačka banka d.d.</item>
      <item>Erste &amp; Steiermarkische banka d.d.</item>
      <item>Općinski sud u Bjelovaru - z.k. odjek Križevci</item>
    </derivirana_varijabla>
  </DomainObject.Predmet.OstaliListFormated>
  <DomainObject.Predmet.OstaliListFormatedOIB>
    <izvorni_sadrzaj>
      <item>Sudski registar</item>
      <item>Željko Marenčić, OIB 26147482029 punomoćnik sudionika u postupku MAR-PARKETI d.o.o. za usluge i trgovinu</item>
      <item>ŽDO Varaždin, Građansko upravni odjel</item>
      <item>Zagrebačka banka d.d.</item>
      <item>Erste &amp; Steiermarkische banka d.d.</item>
      <item>Općinski sud u Bjelovaru - z.k. odjek Križevci</item>
    </izvorni_sadrzaj>
    <derivirana_varijabla naziv="DomainObject.Predmet.OstaliListFormatedOIB_1">
      <item>Sudski registar</item>
      <item>Željko Marenčić, OIB 26147482029 punomoćnik sudionika u postupku MAR-PARKETI d.o.o. za usluge i trgovinu</item>
      <item>ŽDO Varaždin, Građansko upravni odjel</item>
      <item>Zagrebačka banka d.d.</item>
      <item>Erste &amp; Steiermarkische banka d.d.</item>
      <item>Općinski sud u Bjelovaru - z.k. odjek Križevci</item>
    </derivirana_varijabla>
  </DomainObject.Predmet.OstaliListFormatedOIB>
  <DomainObject.Predmet.OstaliListFormatedWithAdress>
    <izvorni_sadrzaj>
      <item>Sudski registar</item>
      <item>Željko Marenčić, Ulica Mirka Bogovića 19, 48260 Križevci punomoćnik sudionika u postupku MAR-PARKETI d.o.o. za usluge i trgovinu</item>
      <item>ŽDO Varaždin, Građansko upravni odjel</item>
      <item>Zagrebačka banka d.d., Trg bana J. Jelačića 10, 10000 Zagreb</item>
      <item>Erste &amp; Steiermarkische banka d.d., Jadranski trg 3A, 51000 Rijeka</item>
      <item>Općinski sud u Bjelovaru - z.k. odjek Križevci</item>
    </izvorni_sadrzaj>
    <derivirana_varijabla naziv="DomainObject.Predmet.OstaliListFormatedWithAdress_1">
      <item>Sudski registar</item>
      <item>Željko Marenčić, Ulica Mirka Bogovića 19, 48260 Križevci punomoćnik sudionika u postupku MAR-PARKETI d.o.o. za usluge i trgovinu</item>
      <item>ŽDO Varaždin, Građansko upravni odjel</item>
      <item>Zagrebačka banka d.d., Trg bana J. Jelačića 10, 10000 Zagreb</item>
      <item>Erste &amp; Steiermarkische banka d.d., Jadranski trg 3A, 51000 Rijeka</item>
      <item>Općinski sud u Bjelovaru - z.k. odjek Križevci</item>
    </derivirana_varijabla>
  </DomainObject.Predmet.OstaliListFormatedWithAdress>
  <DomainObject.Predmet.OstaliListFormatedWithAdressOIB>
    <izvorni_sadrzaj>
      <item>Sudski registar</item>
      <item>Željko Marenčić, OIB 26147482029, Ulica Mirka Bogovića 19, 48260 Križevci punomoćnik sudionika u postupku MAR-PARKETI d.o.o. za usluge i trgovinu</item>
      <item>ŽDO Varaždin, Građansko upravni odjel</item>
      <item>Zagrebačka banka d.d., Trg bana J. Jelačića 10, 10000 Zagreb</item>
      <item>Erste &amp; Steiermarkische banka d.d., Jadranski trg 3A, 51000 Rijeka</item>
      <item>Općinski sud u Bjelovaru - z.k. odjek Križevci</item>
    </izvorni_sadrzaj>
    <derivirana_varijabla naziv="DomainObject.Predmet.OstaliListFormatedWithAdressOIB_1">
      <item>Sudski registar</item>
      <item>Željko Marenčić, OIB 26147482029, Ulica Mirka Bogovića 19, 48260 Križevci punomoćnik sudionika u postupku MAR-PARKETI d.o.o. za usluge i trgovinu</item>
      <item>ŽDO Varaždin, Građansko upravni odjel</item>
      <item>Zagrebačka banka d.d., Trg bana J. Jelačića 10, 10000 Zagreb</item>
      <item>Erste &amp; Steiermarkische banka d.d., Jadranski trg 3A, 51000 Rijeka</item>
      <item>Općinski sud u Bjelovaru - z.k. odjek Križevci</item>
    </derivirana_varijabla>
  </DomainObject.Predmet.OstaliListFormatedWithAdressOIB>
  <DomainObject.Predmet.OstaliListNazivFormated>
    <izvorni_sadrzaj>
      <item>Sudski registar</item>
      <item>Željko Marenčić</item>
      <item>ŽDO Varaždin, Građansko upravni odjel</item>
      <item>Zagrebačka banka d.d.</item>
      <item>Erste &amp; Steiermarkische banka d.d.</item>
      <item>Općinski sud u Bjelovaru - z.k. odjek Križevci</item>
    </izvorni_sadrzaj>
    <derivirana_varijabla naziv="DomainObject.Predmet.OstaliListNazivFormated_1">
      <item>Sudski registar</item>
      <item>Željko Marenčić</item>
      <item>ŽDO Varaždin, Građansko upravni odjel</item>
      <item>Zagrebačka banka d.d.</item>
      <item>Erste &amp; Steiermarkische banka d.d.</item>
      <item>Općinski sud u Bjelovaru - z.k. odjek Križevci</item>
    </derivirana_varijabla>
  </DomainObject.Predmet.OstaliListNazivFormated>
  <DomainObject.Predmet.OstaliListNazivFormatedOIB>
    <izvorni_sadrzaj>
      <item>Sudski registar</item>
      <item>Željko Marenčić, OIB 26147482029</item>
      <item>ŽDO Varaždin, Građansko upravni odjel</item>
      <item>Zagrebačka banka d.d.</item>
      <item>Erste &amp; Steiermarkische banka d.d.</item>
      <item>Općinski sud u Bjelovaru - z.k. odjek Križevci</item>
    </izvorni_sadrzaj>
    <derivirana_varijabla naziv="DomainObject.Predmet.OstaliListNazivFormatedOIB_1">
      <item>Sudski registar</item>
      <item>Željko Marenčić, OIB 26147482029</item>
      <item>ŽDO Varaždin, Građansko upravni odjel</item>
      <item>Zagrebačka banka d.d.</item>
      <item>Erste &amp; Steiermarkische banka d.d.</item>
      <item>Općinski sud u Bjelovaru - z.k. odjek Križevci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>St-339/2016-26</izvorni_sadrzaj>
    <derivirana_varijabla naziv="DomainObject.PoslovniBrojDokumenta_1">St-339/2016-26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MAR-PARKETI d.o.o. za usluge i trgovinu</izvorni_sadrzaj>
    <derivirana_varijabla naziv="DomainObject.Predmet.ProtustrankaIDrugi_1">MAR-PARKETI d.o.o.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MAR-PARKETI d.o.o. za usluge i trgovinu, OIB 47506609351, Ulica Mirka Bogovića 19, 48260 Križevci</izvorni_sadrzaj>
    <derivirana_varijabla naziv="DomainObject.Predmet.ProtustrankaIDrugiAdressOIB_1">MAR-PARKETI d.o.o. za usluge i trgovinu, OIB 47506609351, Ulica Mirka Bogovića 19,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MAR-PARKETI d.o.o. za usluge i trgovinu</item>
      <item>Sudski registar</item>
      <item>Željko Marenčić</item>
      <item>ŽDO Varaždin, Građansko upravni odjel</item>
      <item>Zagrebačka banka d.d.</item>
      <item>Erste &amp; Steiermarkische banka d.d.</item>
      <item>Općinski sud u Bjelovaru - z.k. odjek Križevci</item>
    </izvorni_sadrzaj>
    <derivirana_varijabla naziv="DomainObject.Predmet.SudioniciListNaziv_1">
      <item>Financijska agencija</item>
      <item>MAR-PARKETI d.o.o. za usluge i trgovinu</item>
      <item>Sudski registar</item>
      <item>Željko Marenčić</item>
      <item>ŽDO Varaždin, Građansko upravni odjel</item>
      <item>Zagrebačka banka d.d.</item>
      <item>Erste &amp; Steiermarkische banka d.d.</item>
      <item>Općinski sud u Bjelovaru - z.k. odjek Križevci</item>
    </derivirana_varijabla>
  </DomainObject.Predmet.SudioniciListNaziv>
  <DomainObject.Predmet.SudioniciListAdressOIB>
    <izvorni_sadrzaj>
      <item>Financijska agencija, OIB 85821130368, A. Cesarca 2,42000 Varaždin</item>
      <item>MAR-PARKETI d.o.o. za usluge i trgovinu, OIB 47506609351, Ulica Mirka Bogovića 19,48260 Križevci</item>
      <item>Sudski registar</item>
      <item>Željko Marenčić, OIB 26147482029, Ulica Mirka Bogovića 19,48260 Križevci</item>
      <item>ŽDO Varaždin, Građansko upravni odjel</item>
      <item>Zagrebačka banka d.d., Trg bana J. Jelačića 10,10000 Zagreb</item>
      <item>Erste &amp; Steiermarkische banka d.d., Jadranski trg 3A,51000 Rijeka</item>
      <item>Općinski sud u Bjelovaru - z.k. odjek Križevci</item>
    </izvorni_sadrzaj>
    <derivirana_varijabla naziv="DomainObject.Predmet.SudioniciListAdressOIB_1">
      <item>Financijska agencija, OIB 85821130368, A. Cesarca 2,42000 Varaždin</item>
      <item>MAR-PARKETI d.o.o. za usluge i trgovinu, OIB 47506609351, Ulica Mirka Bogovića 19,48260 Križevci</item>
      <item>Sudski registar</item>
      <item>Željko Marenčić, OIB 26147482029, Ulica Mirka Bogovića 19,48260 Križevci</item>
      <item>ŽDO Varaždin, Građansko upravni odjel</item>
      <item>Zagrebačka banka d.d., Trg bana J. Jelačića 10,10000 Zagreb</item>
      <item>Erste &amp; Steiermarkische banka d.d., Jadranski trg 3A,51000 Rijeka</item>
      <item>Općinski sud u Bjelovaru - z.k. odjek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47506609351</item>
      <item>, OIB null</item>
      <item>, OIB 26147482029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47506609351</item>
      <item>, OIB null</item>
      <item>, OIB 26147482029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1214</properties:Characters>
  <properties:Lines>48</properties:Lines>
  <properties:Paragraphs>17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2017-03-20T11:51:00Z</dcterms:created>
  <dc:creator>Katarina Breški</dc:creator>
  <cp:lastModifiedBy>Katarina Breški</cp:lastModifiedBy>
  <cp:lastPrinted>2017-03-20T12:34:00Z</cp:lastPrinted>
  <dcterms:modified xmlns:xsi="http://www.w3.org/2001/XMLSchema-instance" xsi:type="dcterms:W3CDTF">2017-03-20T12:36:00Z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St-339/2016-26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