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b1c" w14:paraId="4b5bb1c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877A5B">
        <w:rPr>
          <w:sz w:val="24"/>
          <w:szCs w:val="24"/>
        </w:rPr>
        <w:t>799/19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537FB3">
        <w:rPr>
          <w:sz w:val="24"/>
          <w:szCs w:val="24"/>
        </w:rPr>
        <w:t>Stečajna masa iza A.M.T. MODERNA d.o.o., Zagreb (Grad Zagreb), Ulica grada Chicaga 18, OIB 56467458276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537FB3">
        <w:rPr>
          <w:sz w:val="24"/>
          <w:szCs w:val="24"/>
        </w:rPr>
        <w:t>a 4</w:t>
      </w:r>
      <w:r>
        <w:rPr>
          <w:sz w:val="24"/>
          <w:szCs w:val="24"/>
        </w:rPr>
        <w:t xml:space="preserve">. </w:t>
      </w:r>
      <w:r w:rsidR="00DC5DA8">
        <w:rPr>
          <w:sz w:val="24"/>
          <w:szCs w:val="24"/>
        </w:rPr>
        <w:t>srpnja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37FB3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4</w:t>
      </w:r>
      <w:r w:rsidR="007C75E5">
        <w:rPr>
          <w:sz w:val="24"/>
          <w:szCs w:val="24"/>
        </w:rPr>
        <w:t xml:space="preserve">. </w:t>
      </w:r>
      <w:r w:rsidR="00E73011">
        <w:rPr>
          <w:sz w:val="24"/>
          <w:szCs w:val="24"/>
        </w:rPr>
        <w:t>srpnja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0643B5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0643B5" w:rsidP="006F7248" w:rsidR="000643B5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0643B5" w:rsidP="006F7248" w:rsidR="000643B5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25B0B"/>
    <w:rsid w:val="000643B5"/>
    <w:rsid w:val="00066DED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537FB3"/>
    <w:rsid w:val="005A4A78"/>
    <w:rsid w:val="006946BE"/>
    <w:rsid w:val="00696B29"/>
    <w:rsid w:val="00745170"/>
    <w:rsid w:val="00772EA7"/>
    <w:rsid w:val="007C75E5"/>
    <w:rsid w:val="007E7635"/>
    <w:rsid w:val="0085206A"/>
    <w:rsid w:val="00854D6E"/>
    <w:rsid w:val="00877A5B"/>
    <w:rsid w:val="008D2245"/>
    <w:rsid w:val="008E20FF"/>
    <w:rsid w:val="008F77F1"/>
    <w:rsid w:val="009C7950"/>
    <w:rsid w:val="00AA44D8"/>
    <w:rsid w:val="00B06999"/>
    <w:rsid w:val="00B307AD"/>
    <w:rsid w:val="00B65025"/>
    <w:rsid w:val="00BF52B2"/>
    <w:rsid w:val="00C73AF2"/>
    <w:rsid w:val="00D005B5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St-799/2019</izvorni_sadrzaj>
    <derivirana_varijabla naziv="DomainObject.Predmet.OznakaBroj_1">St-799/2019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A.M.T. MODERNA društvo s ograničenom odgovornošću za trgovinu, proizvodnju, agencija za promet nekretnina</izvorni_sadrzaj>
    <derivirana_varijabla naziv="DomainObject.Predmet.ProtustrankaFormated_1">  Stečajna masa iza A.M.T. MODERNA društvo s ograničenom odgovornošću za trgovinu, proizvodnju, agencija za promet nekretnina</derivirana_varijabla>
  </DomainObject.Predmet.ProtustrankaFormated>
  <DomainObject.Predmet.ProtustrankaFormatedOIB>
    <izvorni_sadrzaj>  Stečajna masa iza A.M.T. MODERNA društvo s ograničenom odgovornošću za trgovinu, proizvodnju, agencija za promet nekretnina, OIB 56467458276</izvorni_sadrzaj>
    <derivirana_varijabla naziv="DomainObject.Predmet.ProtustrankaFormatedOIB_1">  Stečajna masa iza A.M.T. MODERNA društvo s ograničenom odgovornošću za trgovinu, proizvodnju, agencija za promet nekretnina, OIB 56467458276</derivirana_varijabla>
  </DomainObject.Predmet.ProtustrankaFormatedOIB>
  <DomainObject.Predmet.ProtustrankaFormatedWithAdress>
    <izvorni_sadrzaj> Stečajna masa iza A.M.T. MODERNA društvo s ograničenom odgovornošću za trgovinu, proizvodnju, agencija za promet nekretnina, Ulica grada Chicaga 18, 10000 Zagreb</izvorni_sadrzaj>
    <derivirana_varijabla naziv="DomainObject.Predmet.ProtustrankaFormatedWithAdress_1"> Stečajna masa iza A.M.T. MODERNA društvo s ograničenom odgovornošću za trgovinu, proizvodnju, agencija za promet nekretnina, Ulica grada Chicaga 18, 10000 Zagreb</derivirana_varijabla>
  </DomainObject.Predmet.ProtustrankaFormatedWithAdress>
  <DomainObject.Predmet.ProtustrankaFormatedWithAdressOIB>
    <izvorni_sadrzaj> Stečajna masa iza A.M.T. MODERNA društvo s ograničenom odgovornošću za trgovinu, proizvodnju, agencija za promet nekretnina, OIB 56467458276, Ulica grada Chicaga 18, 10000 Zagreb</izvorni_sadrzaj>
    <derivirana_varijabla naziv="DomainObject.Predmet.ProtustrankaFormatedWithAdressOIB_1"> Stečajna masa iza A.M.T. MODERNA društvo s ograničenom odgovornošću za trgovinu, proizvodnju, agencija za promet nekretnina, OIB 56467458276, Ulica grada Chicaga 18, 10000 Zagreb</derivirana_varijabla>
  </DomainObject.Predmet.ProtustrankaFormatedWithAdressOIB>
  <DomainObject.Predmet.ProtustrankaWithAdress>
    <izvorni_sadrzaj>Stečajna masa iza A.M.T. MODERNA društvo s ograničenom odgovornošću za trgovinu, proizvodnju, agencija za promet nekretnina Ulica grada Chicaga 18, 10000 Zagreb</izvorni_sadrzaj>
    <derivirana_varijabla naziv="DomainObject.Predmet.ProtustrankaWithAdress_1">Stečajna masa iza A.M.T. MODERNA društvo s ograničenom odgovornošću za trgovinu, proizvodnju, agencija za promet nekretnina Ulica grada Chicaga 18, 10000 Zagreb</derivirana_varijabla>
  </DomainObject.Predmet.ProtustrankaWithAdress>
  <DomainObject.Predmet.ProtustrankaWith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WithAdressOIB_1">Stečajna masa iza A.M.T. MODERNA društvo s ograničenom odgovornošću za trgovinu, proizvodnju, agencija za promet nekretnina, OIB 56467458276, Ulica grada Chicaga 18, 10000 Zagreb</derivirana_varijabla>
  </DomainObject.Predmet.ProtustrankaWithAdressOIB>
  <DomainObject.Predmet.ProtustrankaNazivFormated>
    <izvorni_sadrzaj>Stečajna masa iza A.M.T. MODERNA društvo s ograničenom odgovornošću za trgovinu, proizvodnju, agencija za promet nekretnina</izvorni_sadrzaj>
    <derivirana_varijabla naziv="DomainObject.Predmet.ProtustrankaNazivFormated_1">Stečajna masa iza A.M.T. MODERNA društvo s ograničenom odgovornošću za trgovinu, proizvodnju, agencija za promet nekretnina</derivirana_varijabla>
  </DomainObject.Predmet.ProtustrankaNazivFormated>
  <DomainObject.Predmet.ProtustrankaNazivFormatedOIB>
    <izvorni_sadrzaj>Stečajna masa iza A.M.T. MODERNA društvo s ograničenom odgovornošću za trgovinu, proizvodnju, agencija za promet nekretnina, OIB 56467458276</izvorni_sadrzaj>
    <derivirana_varijabla naziv="DomainObject.Predmet.ProtustrankaNazivFormatedOIB_1">Stečajna masa iza A.M.T. MODERNA društvo s ograničenom odgovornošću za trgovinu, proizvodnju, agencija za promet nekretnina, OIB 56467458276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DRUŽBA ZA UPRAVLJANJE TERJATEV BANK d.d. zastupanog po punomoćniku BUTERIN&amp;POSAVEC odvjetničko društvo, društvo s ograničenom odgovornošću; BUTERIN&amp;POSAVEC odvjetničko društvo, društvo s ograničenom odgovornošću</izvorni_sadrzaj>
    <derivirana_varijabla naziv="DomainObject.Predmet.StrankaFormated_1">  DRUŽBA ZA UPRAVLJANJE TERJATEV BANK d.d. zastupanog po punomoćniku BUTERIN&amp;POSAVEC odvjetničko društvo, društvo s ograničenom odgovornošću; BUTERIN&amp;POSAVEC odvjetničko društvo, društvo s ograničenom odgovornošću</derivirana_varijabla>
  </DomainObject.Predmet.StrankaFormated>
  <DomainObject.Predmet.StrankaFormatedOIB>
    <izvorni_sadrzaj>  DRUŽBA ZA UPRAVLJANJE TERJATEV BANK d.d., OIB 35965662412 zastupanog po punomoćniku BUTERIN&amp;POSAVEC odvjetničko društvo, društvo s ograničenom odgovornošću; BUTERIN&amp;POSAVEC odvjetničko društvo, društvo s ograničenom odgovornošću, OIB 88443826619</izvorni_sadrzaj>
    <derivirana_varijabla naziv="DomainObject.Predmet.StrankaFormatedOIB_1">  DRUŽBA ZA UPRAVLJANJE TERJATEV BANK d.d., OIB 35965662412 zastupanog po punomoćniku BUTERIN&amp;POSAVEC odvjetničko društvo, društvo s ograničenom odgovornošću; BUTERIN&amp;POSAVEC odvjetničko društvo, društvo s ograničenom odgovornošću, OIB 88443826619</derivirana_varijabla>
  </DomainObject.Predmet.StrankaFormatedOIB>
  <DomainObject.Predmet.StrankaFormatedWithAdress>
    <izvorni_sadrzaj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izvorni_sadrzaj>
    <derivirana_varijabla naziv="DomainObject.Predmet.StrankaFormatedWithAdress_1"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derivirana_varijabla>
  </DomainObject.Predmet.StrankaFormatedWithAdress>
  <DomainObject.Predmet.StrankaFormatedWithAdressOIB>
    <izvorni_sadrzaj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izvorni_sadrzaj>
    <derivirana_varijabla naziv="DomainObject.Predmet.StrankaFormatedWithAdressOIB_1"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derivirana_varijabla>
  </DomainObject.Predmet.StrankaFormatedWithAdressOIB>
  <DomainObject.Predmet.StrankaWithAdress>
    <izvorni_sadrzaj>DRUŽBA ZA UPRAVLJANJE TERJATEV BANK d.d. Davčna ulica 1,1000 Ljubljana,BUTERIN&amp;POSAVEC odvjetničko društvo, društvo s ograničenom odgovornošću Draškovićeva 82,10000 Zagreb</izvorni_sadrzaj>
    <derivirana_varijabla naziv="DomainObject.Predmet.StrankaWithAdress_1">DRUŽBA ZA UPRAVLJANJE TERJATEV BANK d.d. Davčna ulica 1,1000 Ljubljana,BUTERIN&amp;POSAVEC odvjetničko društvo, društvo s ograničenom odgovornošću Draškovićeva 82,10000 Zagreb</derivirana_varijabla>
  </DomainObject.Predmet.StrankaWithAdress>
  <DomainObject.Predmet.StrankaWithAdressOIB>
    <izvorni_sadrzaj>DRUŽBA ZA UPRAVLJANJE TERJATEV BANK d.d., OIB 35965662412, Davčna ulica 1,1000 Ljubljana,BUTERIN&amp;POSAVEC odvjetničko društvo, društvo s ograničenom odgovornošću, OIB 88443826619, Draškovićeva 82,10000 Zagreb</izvorni_sadrzaj>
    <derivirana_varijabla naziv="DomainObject.Predmet.StrankaWithAdressOIB_1">DRUŽBA ZA UPRAVLJANJE TERJATEV BANK d.d., OIB 35965662412, Davčna ulica 1,1000 Ljubljana,BUTERIN&amp;POSAVEC odvjetničko društvo, društvo s ograničenom odgovornošću, OIB 88443826619, Draškovićeva 82,10000 Zagreb</derivirana_varijabla>
  </DomainObject.Predmet.StrankaWithAdressOIB>
  <DomainObject.Predmet.StrankaNazivFormated>
    <izvorni_sadrzaj>DRUŽBA ZA UPRAVLJANJE TERJATEV BANK d.d.,BUTERIN&amp;POSAVEC odvjetničko društvo, društvo s ograničenom odgovornošću</izvorni_sadrzaj>
    <derivirana_varijabla naziv="DomainObject.Predmet.StrankaNazivFormated_1">DRUŽBA ZA UPRAVLJANJE TERJATEV BANK d.d.,BUTERIN&amp;POSAVEC odvjetničko društvo, društvo s ograničenom odgovornošću</derivirana_varijabla>
  </DomainObject.Predmet.StrankaNazivFormated>
  <DomainObject.Predmet.StrankaNazivFormatedOIB>
    <izvorni_sadrzaj>DRUŽBA ZA UPRAVLJANJE TERJATEV BANK d.d., OIB 35965662412,BUTERIN&amp;POSAVEC odvjetničko društvo, društvo s ograničenom odgovornošću, OIB 88443826619</izvorni_sadrzaj>
    <derivirana_varijabla naziv="DomainObject.Predmet.StrankaNazivFormatedOIB_1">DRUŽBA ZA UPRAVLJANJE TERJATEV BANK d.d., OIB 35965662412,BUTERIN&amp;POSAVEC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DRUŽBA ZA UPRAVLJANJE TERJATEV BANK d.d. zastupanog po punomoćniku BUTERIN&amp;POSAVEC odvjetničko društvo, društvo s ograničenom odgovornošću</item>
      <item>BUTERIN&amp;POSAVEC odvjetničko društvo, društvo s ograničenom odgovornošću</item>
    </izvorni_sadrzaj>
    <derivirana_varijabla naziv="DomainObject.Predmet.StrankaListFormated_1">
      <item>DRUŽBA ZA UPRAVLJANJE TERJATEV BANK d.d. zastupanog po punomoćniku BUTERIN&amp;POSAVEC odvjetničko društvo, društvo s ograničenom odgovornošću</item>
      <item>BUTERIN&amp;POSAVEC odvjetničko društvo, društvo s ograničenom odgovornošću</item>
    </derivirana_varijabla>
  </DomainObject.Predmet.StrankaListFormated>
  <DomainObject.Predmet.StrankaListFormatedOIB>
    <izvorni_sadrzaj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izvorni_sadrzaj>
    <derivirana_varijabla naziv="DomainObject.Predmet.StrankaListFormatedOIB_1"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izvorni_sadrzaj>
    <derivirana_varijabla naziv="DomainObject.Predmet.StrankaListFormatedWithAdress_1"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DRUŽBA ZA UPRAVLJANJE TERJATEV BANK d.d.</item>
      <item>BUTERIN&amp;POSAVEC odvjetničko društvo, društvo s ograničenom odgovornošću</item>
    </izvorni_sadrzaj>
    <derivirana_varijabla naziv="DomainObject.Predmet.StrankaListNazivFormated_1">
      <item>DRUŽBA ZA UPRAVLJANJE TERJATEV BANK d.d.</item>
      <item>BUTERIN&amp;POSAVEC odvjetničko društvo, društvo s ograničenom odgovornošću</item>
    </derivirana_varijabla>
  </DomainObject.Predmet.StrankaListNazivFormated>
  <DomainObject.Predmet.StrankaListNazivFormatedOIB>
    <izvorni_sadrzaj>
      <item>DRUŽBA ZA UPRAVLJANJE TERJATEV BANK d.d., OIB 35965662412</item>
      <item>BUTERIN&amp;POSAVEC odvjetničko društvo, društvo s ograničenom odgovornošću, OIB 88443826619</item>
    </izvorni_sadrzaj>
    <derivirana_varijabla naziv="DomainObject.Predmet.StrankaListNazivFormatedOIB_1">
      <item>DRUŽBA ZA UPRAVLJANJE TERJATEV BANK d.d., OIB 35965662412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Stečajna masa iza A.M.T. MODERNA društvo s ograničenom odgovornošću za trgovinu, proizvodnju, agencija za promet nekretnina</item>
    </izvorni_sadrzaj>
    <derivirana_varijabla naziv="DomainObject.Predmet.ProtuStrankaListFormated_1">
      <item>Stečajna masa iza A.M.T. MODERNA društvo s ograničenom odgovornošću za trgovinu, proizvodnju, agencija za promet nekretnina</item>
    </derivirana_varijabla>
  </DomainObject.Predmet.ProtuStrankaListFormated>
  <DomainObject.Predmet.ProtuStrankaList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FormatedOIB_1">
      <item>Stečajna masa iza A.M.T. MODERNA društvo s ograničenom odgovornošću za trgovinu, proizvodnju, agencija za promet nekretnina, OIB 56467458276</item>
    </derivirana_varijabla>
  </DomainObject.Predmet.ProtuStrankaListFormatedOIB>
  <DomainObject.Predmet.ProtuStrankaListFormatedWithAdress>
    <izvorni_sadrzaj>
      <item>Stečajna masa iza A.M.T. MODERNA društvo s ograničenom odgovornošću za trgovinu, proizvodnju, agencija za promet nekretnina, Ulica grada Chicaga 18, 10000 Zagreb</item>
    </izvorni_sadrzaj>
    <derivirana_varijabla naziv="DomainObject.Predmet.ProtuStrankaListFormatedWithAdress_1">
      <item>Stečajna masa iza A.M.T. MODERNA društvo s ograničenom odgovornošću za trgovinu, proizvodnju, agencija za promet nekretnina, Ulica grada Chicaga 18, 10000 Zagreb</item>
    </derivirana_varijabla>
  </DomainObject.Predmet.ProtuStrankaListFormatedWithAdress>
  <DomainObject.Predmet.ProtuStrankaListFormatedWithAdressOIB>
    <izvorni_sadrzaj>
      <item>Stečajna masa iza A.M.T. MODERNA društvo s ograničenom odgovornošću za trgovinu, proizvodnju, agencija za promet nekretnina, OIB 56467458276, Ulica grada Chicaga 18, 10000 Zagreb</item>
    </izvorni_sadrzaj>
    <derivirana_varijabla naziv="DomainObject.Predmet.ProtuStrankaListFormatedWithAdressOIB_1">
      <item>Stečajna masa iza A.M.T. MODERNA društvo s ograničenom odgovornošću za trgovinu, proizvodnju, agencija za promet nekretnina, OIB 56467458276, Ulica grada Chicaga 18, 10000 Zagreb</item>
    </derivirana_varijabla>
  </DomainObject.Predmet.ProtuStrankaListFormatedWithAdressOIB>
  <DomainObject.Predmet.ProtuStrankaListNazivFormated>
    <izvorni_sadrzaj>
      <item>Stečajna masa iza A.M.T. MODERNA društvo s ograničenom odgovornošću za trgovinu, proizvodnju, agencija za promet nekretnina</item>
    </izvorni_sadrzaj>
    <derivirana_varijabla naziv="DomainObject.Predmet.ProtuStrankaListNazivFormated_1">
      <item>Stečajna masa iza A.M.T. MODERNA društvo s ograničenom odgovornošću za trgovinu, proizvodnju, agencija za promet nekretnina</item>
    </derivirana_varijabla>
  </DomainObject.Predmet.ProtuStrankaListNazivFormated>
  <DomainObject.Predmet.ProtuStrankaListNaziv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NazivFormatedOIB_1">
      <item>Stečajna masa iza A.M.T. MODERNA društvo s ograničenom odgovornošću za trgovinu, proizvodnju, agencija za promet nekretnina, OIB 56467458276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DRUŽBA ZA UPRAVLJANJE TERJATEV BANK d.d.</item>
      <item>Marijana Sabljić</item>
    </izvorni_sadrzaj>
    <derivirana_varijabla naziv="DomainObject.Predmet.OstaliListFormated_1">
      <item>BUTERIN&amp;POSAVEC odvjetničko društvo, društvo s ograničenom odgovornošću punomoćnik sudionika u postupku DRUŽBA ZA UPRAVLJANJE TERJATEV BANK d.d.</item>
      <item>Marijana Sabljić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DRUŽBA ZA UPRAVLJANJE TERJATEV BANK d.d.</item>
      <item>Marijana Sabljić, OIB 67071032106</item>
    </izvorni_sadrzaj>
    <derivirana_varijabla naziv="DomainObject.Predmet.OstaliListFormatedOIB_1">
      <item>BUTERIN&amp;POSAVEC odvjetničko društvo, društvo s ograničenom odgovornošću, OIB 88443826619 punomoćnik sudionika u postupku DRUŽBA ZA UPRAVLJANJE TERJATEV BANK d.d.</item>
      <item>Marijana Sabljić, OIB 67071032106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izvorni_sadrzaj>
    <derivirana_varijabla naziv="DomainObject.Predmet.OstaliListFormatedWithAdress_1"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  <item>Marijana Sabljić</item>
    </izvorni_sadrzaj>
    <derivirana_varijabla naziv="DomainObject.Predmet.OstaliListNazivFormated_1">
      <item>BUTERIN&amp;POSAVEC odvjetničko društvo, društvo s ograničenom odgovornošću</item>
      <item>Marijana Sabljić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Marijana Sabljić, OIB 67071032106</item>
    </izvorni_sadrzaj>
    <derivirana_varijabla naziv="DomainObject.Predmet.OstaliListNazivFormatedOIB_1">
      <item>BUTERIN&amp;POSAVEC odvjetničko društvo, društvo s ograničenom odgovornošću, OIB 88443826619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DRUŽBA ZA UPRAVLJANJE TERJATEV BANK d.d. i dr.</izvorni_sadrzaj>
    <derivirana_varijabla naziv="DomainObject.Predmet.StrankaIDrugi_1">DRUŽBA ZA UPRAVLJANJE TERJATEV BANK d.d. i dr.</derivirana_varijabla>
  </DomainObject.Predmet.StrankaIDrugi>
  <DomainObject.Predmet.ProtustrankaIDrugi>
    <izvorni_sadrzaj>Stečajna masa iza A.M.T. MODERNA društvo s ograničenom odgovornošću za trgovinu, proizvodnju, agencija za promet nekretnina</izvorni_sadrzaj>
    <derivirana_varijabla naziv="DomainObject.Predmet.ProtustrankaIDrugi_1">Stečajna masa iza A.M.T. MODERNA društvo s ograničenom odgovornošću za trgovinu, proizvodnju, agencija za promet nekretnina</derivirana_varijabla>
  </DomainObject.Predmet.ProtustrankaIDrugi>
  <DomainObject.Predmet.StrankaIDrugiAdressOIB>
    <izvorni_sadrzaj>DRUŽBA ZA UPRAVLJANJE TERJATEV BANK d.d., OIB 35965662412, Davčna ulica 1, 1000 Ljubljana i dr.</izvorni_sadrzaj>
    <derivirana_varijabla naziv="DomainObject.Predmet.StrankaIDrugiAdressOIB_1">DRUŽBA ZA UPRAVLJANJE TERJATEV BANK d.d., OIB 35965662412, Davčna ulica 1, 1000 Ljubljana i dr.</derivirana_varijabla>
  </DomainObject.Predmet.StrankaIDrugiAdressOIB>
  <DomainObject.Predmet.ProtustrankaIDrugi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IDrugiAdressOIB_1">Stečajna masa iza A.M.T. MODERNA društvo s ograničenom odgovornošću za trgovinu, proizvodnju, agencija za promet nekretnina, OIB 56467458276,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Marijana Sabljić</item>
      <item>BUTERIN&amp;POSAVEC odvjetničko društvo, društvo s ograničenom odgovornošću</item>
    </izvorni_sadrzaj>
    <derivirana_varijabla naziv="DomainObject.Predmet.SudioniciListNaziv_1"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Marijana Sabljić</item>
      <item>BUTERIN&amp;POSAVEC odvjetničko društvo, društvo s ograničenom odgovornošću</item>
    </derivirana_varijabla>
  </DomainObject.Predmet.SudioniciListNaziv>
  <DomainObject.Predmet.SudioniciListAdressOIB>
    <izvorni_sadrzaj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Marijana Sabljić, OIB 67071032106, Ulica Grada Chicaga 18,10000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Marijana Sabljić, OIB 67071032106, Ulica Grada Chicaga 18,10000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35965662412</item>
      <item>, OIB 56467458276</item>
      <item>, OIB 88443826619</item>
      <item>, OIB 67071032106</item>
      <item>, OIB 88443826619</item>
    </izvorni_sadrzaj>
    <derivirana_varijabla naziv="DomainObject.Predmet.SudioniciListNazivOIB_1">
      <item>, OIB 35965662412</item>
      <item>, OIB 56467458276</item>
      <item>, OIB 88443826619</item>
      <item>, OIB 67071032106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St-799/2019-30</izvorni_sadrzaj>
    <derivirana_varijabla naziv="DomainObject.PredzadnjaOdlukaIzPredmeta.Oznaka_1">St-799/2019-30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608</properties:Characters>
  <properties:Lines>35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2019-07-04T08:26:00Z</dcterms:created>
  <dc:creator>Monika Grbac</dc:creator>
  <cp:lastModifiedBy>Monika Grbac</cp:lastModifiedBy>
  <cp:lastPrinted>2019-04-18T11:52:00Z</cp:lastPrinted>
  <dcterms:modified xmlns:xsi="http://www.w3.org/2001/XMLSchema-instance" xsi:type="dcterms:W3CDTF">2019-07-04T08:44:00Z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