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e106" w14:paraId="97de106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101D30">
      <w:pPr>
        <w:jc w:val="both"/>
        <w:rPr>
          <w:b/>
        </w:rPr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101D30">
        <w:rPr>
          <w:b/>
        </w:rPr>
        <w:t>704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4A0D7B">
        <w:t>nad dužnikom</w:t>
      </w:r>
      <w:r w:rsidR="00CA6BA7">
        <w:t xml:space="preserve"> </w:t>
      </w:r>
      <w:r w:rsidR="00101D30">
        <w:t xml:space="preserve">ANDA COMFORT jednostavno društvo s ograničenom odgovornošću za građenje i usluge, </w:t>
      </w:r>
      <w:r w:rsidR="0051209F">
        <w:t>skraćena tvrtka:</w:t>
      </w:r>
      <w:r w:rsidR="00101D30">
        <w:t xml:space="preserve"> ANDA COMFORT j.d.o.o.</w:t>
      </w:r>
      <w:r w:rsidR="0051209F">
        <w:t xml:space="preserve">, Zagreb, </w:t>
      </w:r>
      <w:r w:rsidR="00101D30">
        <w:t>Ulica Ante Topić Mimare 10, OIB: 78370566716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51209F">
        <w:t>08. studenog</w:t>
      </w:r>
      <w:r w:rsidR="00B65E50">
        <w:t xml:space="preserve"> 2016</w:t>
      </w:r>
      <w:r w:rsidR="00224AFF">
        <w:t>. godine, objavljuje sljedeći</w:t>
      </w:r>
    </w:p>
    <w:p w:rsidRDefault="006412E4" w:rsidP="00AE7B4B" w:rsidR="006412E4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243E45">
        <w:rPr>
          <w:bCs/>
        </w:rPr>
        <w:t xml:space="preserve"> dužnika</w:t>
      </w:r>
      <w:r w:rsidR="00B47904" w:rsidRPr="00B47904">
        <w:t xml:space="preserve"> </w:t>
      </w:r>
      <w:r w:rsidR="00101D30" w:rsidRPr="00101D30">
        <w:t>ANDA COMFORT jednostavno društvo s ograničenom odgovornošću za građenje i usluge, skraćena tvrtka: ANDA COMFORT j.d.o.o., Zagreb, Ulica Ante Topić Mimare 10, OIB: 78370566716</w:t>
      </w:r>
      <w:r w:rsidR="00067508">
        <w:t xml:space="preserve">, </w:t>
      </w:r>
      <w:r w:rsidR="00B76165">
        <w:t xml:space="preserve">iznosi </w:t>
      </w:r>
      <w:r w:rsidR="00101D30">
        <w:t>88.788,34</w:t>
      </w:r>
      <w:r w:rsidR="00CA6BA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 xml:space="preserve">zakonski zastupnik dužnika </w:t>
      </w:r>
      <w:r w:rsidR="00101D30">
        <w:t>Žarko Andačić iz Zagreba, Sitnice 9, OIB: 56951456152</w:t>
      </w:r>
      <w:r w:rsidR="006412E4">
        <w:t xml:space="preserve">,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51209F">
        <w:rPr>
          <w:b/>
        </w:rPr>
        <w:t>2</w:t>
      </w:r>
      <w:r w:rsidR="00101D30">
        <w:rPr>
          <w:b/>
        </w:rPr>
        <w:t>704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51209F">
        <w:t>08. studenog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981" w:rsidR="00F62981">
      <w:r>
        <w:separator/>
      </w:r>
    </w:p>
  </w:endnote>
  <w:endnote w:id="0" w:type="continuationSeparator">
    <w:p w:rsidRDefault="00F62981" w:rsidR="00F629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981" w:rsidR="00F62981">
      <w:r>
        <w:separator/>
      </w:r>
    </w:p>
  </w:footnote>
  <w:footnote w:id="0" w:type="continuationSeparator">
    <w:p w:rsidRDefault="00F62981" w:rsidR="00F629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E762A"/>
    <w:rsid w:val="000F61EA"/>
    <w:rsid w:val="00101D30"/>
    <w:rsid w:val="00102060"/>
    <w:rsid w:val="00106A56"/>
    <w:rsid w:val="00107D9E"/>
    <w:rsid w:val="00114078"/>
    <w:rsid w:val="0011475A"/>
    <w:rsid w:val="0012539F"/>
    <w:rsid w:val="001437B2"/>
    <w:rsid w:val="00173F18"/>
    <w:rsid w:val="00177EC7"/>
    <w:rsid w:val="00192124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31FE"/>
    <w:rsid w:val="002358E7"/>
    <w:rsid w:val="002430DD"/>
    <w:rsid w:val="00243E45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7681"/>
    <w:rsid w:val="002E500F"/>
    <w:rsid w:val="002E5451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05B4"/>
    <w:rsid w:val="00421D71"/>
    <w:rsid w:val="00423F56"/>
    <w:rsid w:val="0042724C"/>
    <w:rsid w:val="00431FE9"/>
    <w:rsid w:val="004351D0"/>
    <w:rsid w:val="00436570"/>
    <w:rsid w:val="00443F69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7C66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16DDD"/>
    <w:rsid w:val="00A214C9"/>
    <w:rsid w:val="00A405B5"/>
    <w:rsid w:val="00A41A68"/>
    <w:rsid w:val="00A46436"/>
    <w:rsid w:val="00A5576A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D1CE6"/>
    <w:rsid w:val="00AE7B4B"/>
    <w:rsid w:val="00B01505"/>
    <w:rsid w:val="00B17622"/>
    <w:rsid w:val="00B24B41"/>
    <w:rsid w:val="00B31C15"/>
    <w:rsid w:val="00B32948"/>
    <w:rsid w:val="00B402A0"/>
    <w:rsid w:val="00B44E4B"/>
    <w:rsid w:val="00B47904"/>
    <w:rsid w:val="00B5144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5F16"/>
    <w:rsid w:val="00C56925"/>
    <w:rsid w:val="00C64152"/>
    <w:rsid w:val="00C66216"/>
    <w:rsid w:val="00C8590C"/>
    <w:rsid w:val="00CA01EF"/>
    <w:rsid w:val="00CA6BA7"/>
    <w:rsid w:val="00CA703F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B4C83"/>
    <w:rsid w:val="00EC0019"/>
    <w:rsid w:val="00EC7376"/>
    <w:rsid w:val="00ED4C16"/>
    <w:rsid w:val="00EE1BD8"/>
    <w:rsid w:val="00EF538A"/>
    <w:rsid w:val="00F02A50"/>
    <w:rsid w:val="00F040DB"/>
    <w:rsid w:val="00F1723F"/>
    <w:rsid w:val="00F2165F"/>
    <w:rsid w:val="00F31F3F"/>
    <w:rsid w:val="00F376FF"/>
    <w:rsid w:val="00F46E60"/>
    <w:rsid w:val="00F4767A"/>
    <w:rsid w:val="00F56763"/>
    <w:rsid w:val="00F6215D"/>
    <w:rsid w:val="00F62981"/>
    <w:rsid w:val="00F7307B"/>
    <w:rsid w:val="00F734CA"/>
    <w:rsid w:val="00F73514"/>
    <w:rsid w:val="00F75E50"/>
    <w:rsid w:val="00F75F94"/>
    <w:rsid w:val="00F82537"/>
    <w:rsid w:val="00F83779"/>
    <w:rsid w:val="00FA4271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31F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F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F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F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F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31F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F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F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F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F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2704</izvorni_sadrzaj>
    <derivirana_varijabla naziv="DomainObject.Predmet.Broj_1">2704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</izvorni_sadrzaj>
    <derivirana_varijabla naziv="DomainObject.Predmet.Opis_1">ČL.429.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St-2704/2016</izvorni_sadrzaj>
    <derivirana_varijabla naziv="DomainObject.Predmet.OznakaBroj_1">St-2704/2016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Čl.11</izvorni_sadrzaj>
    <derivirana_varijabla naziv="DomainObject.Predmet.PrimjedbaSuca_1">USTUP Čl.11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ANDA COMFORT jednostavno društvo s ograničenom odgovornošću za građenje i usluge</izvorni_sadrzaj>
    <derivirana_varijabla naziv="DomainObject.Predmet.ProtustrankaFormated_1">  ANDA COMFORT jednostavno društvo s ograničenom odgovornošću za građenje i usluge</derivirana_varijabla>
  </DomainObject.Predmet.ProtustrankaFormated>
  <DomainObject.Predmet.ProtustrankaFormatedOIB>
    <izvorni_sadrzaj>  ANDA COMFORT jednostavno društvo s ograničenom odgovornošću za građenje i usluge, OIB 78370566716</izvorni_sadrzaj>
    <derivirana_varijabla naziv="DomainObject.Predmet.ProtustrankaFormatedOIB_1">  ANDA COMFORT jednostavno društvo s ograničenom odgovornošću za građenje i usluge, OIB 78370566716</derivirana_varijabla>
  </DomainObject.Predmet.ProtustrankaFormatedOIB>
  <DomainObject.Predmet.ProtustrankaFormatedWithAdress>
    <izvorni_sadrzaj> ANDA COMFORT jednostavno društvo s ograničenom odgovornošću za građenje i usluge, Ulica Ante Topić Mimare 10, 10000 Zagreb</izvorni_sadrzaj>
    <derivirana_varijabla naziv="DomainObject.Predmet.ProtustrankaFormatedWithAdress_1"> ANDA COMFORT jednostavno društvo s ograničenom odgovornošću za građenje i usluge, Ulica Ante Topić Mimare 10, 10000 Zagreb</derivirana_varijabla>
  </DomainObject.Predmet.ProtustrankaFormatedWithAdress>
  <DomainObject.Predmet.ProtustrankaFormatedWithAdressOIB>
    <izvorni_sadrzaj> ANDA COMFORT jednostavno društvo s ograničenom odgovornošću za građenje i usluge, OIB 78370566716, Ulica Ante Topić Mimare 10, 10000 Zagreb</izvorni_sadrzaj>
    <derivirana_varijabla naziv="DomainObject.Predmet.ProtustrankaFormatedWithAdressOIB_1"> ANDA COMFORT jednostavno društvo s ograničenom odgovornošću za građenje i usluge, OIB 78370566716, Ulica Ante Topić Mimare 10, 10000 Zagreb</derivirana_varijabla>
  </DomainObject.Predmet.ProtustrankaFormatedWithAdressOIB>
  <DomainObject.Predmet.ProtustrankaWithAdress>
    <izvorni_sadrzaj>ANDA COMFORT jednostavno društvo s ograničenom odgovornošću za građenje i usluge Ulica Ante Topić Mimare 10, 10000 Zagreb</izvorni_sadrzaj>
    <derivirana_varijabla naziv="DomainObject.Predmet.ProtustrankaWithAdress_1">ANDA COMFORT jednostavno društvo s ograničenom odgovornošću za građenje i usluge Ulica Ante Topić Mimare 10, 10000 Zagreb</derivirana_varijabla>
  </DomainObject.Predmet.ProtustrankaWithAdress>
  <DomainObject.Predmet.ProtustrankaWithAdressOIB>
    <izvorni_sadrzaj>ANDA COMFORT jednostavno društvo s ograničenom odgovornošću za građenje i usluge, OIB 78370566716, Ulica Ante Topić Mimare 10, 10000 Zagreb</izvorni_sadrzaj>
    <derivirana_varijabla naziv="DomainObject.Predmet.ProtustrankaWithAdressOIB_1">ANDA COMFORT jednostavno društvo s ograničenom odgovornošću za građenje i usluge, OIB 78370566716, Ulica Ante Topić Mimare 10, 10000 Zagreb</derivirana_varijabla>
  </DomainObject.Predmet.ProtustrankaWithAdressOIB>
  <DomainObject.Predmet.ProtustrankaNazivFormated>
    <izvorni_sadrzaj>ANDA COMFORT jednostavno društvo s ograničenom odgovornošću za građenje i usluge</izvorni_sadrzaj>
    <derivirana_varijabla naziv="DomainObject.Predmet.ProtustrankaNazivFormated_1">ANDA COMFORT jednostavno društvo s ograničenom odgovornošću za građenje i usluge</derivirana_varijabla>
  </DomainObject.Predmet.ProtustrankaNazivFormated>
  <DomainObject.Predmet.ProtustrankaNazivFormatedOIB>
    <izvorni_sadrzaj>ANDA COMFORT jednostavno društvo s ograničenom odgovornošću za građenje i usluge, OIB 78370566716</izvorni_sadrzaj>
    <derivirana_varijabla naziv="DomainObject.Predmet.ProtustrankaNazivFormatedOIB_1">ANDA COMFORT jednostavno društvo s ograničenom odgovornošću za građenje i usluge, OIB 78370566716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ANDA COMFORT jednostavno društvo s ograničenom odgovornošću za građenje i usluge</item>
    </izvorni_sadrzaj>
    <derivirana_varijabla naziv="DomainObject.Predmet.ProtuStrankaListFormated_1">
      <item>ANDA COMFORT jednostavno društvo s ograničenom odgovornošću za građenje i usluge</item>
    </derivirana_varijabla>
  </DomainObject.Predmet.ProtuStrankaListFormated>
  <DomainObject.Predmet.ProtuStrankaListFormatedOIB>
    <izvorni_sadrzaj>
      <item>ANDA COMFORT jednostavno društvo s ograničenom odgovornošću za građenje i usluge, OIB 78370566716</item>
    </izvorni_sadrzaj>
    <derivirana_varijabla naziv="DomainObject.Predmet.ProtuStrankaListFormatedOIB_1">
      <item>ANDA COMFORT jednostavno društvo s ograničenom odgovornošću za građenje i usluge, OIB 78370566716</item>
    </derivirana_varijabla>
  </DomainObject.Predmet.ProtuStrankaListFormatedOIB>
  <DomainObject.Predmet.ProtuStrankaListFormatedWithAdress>
    <izvorni_sadrzaj>
      <item>ANDA COMFORT jednostavno društvo s ograničenom odgovornošću za građenje i usluge, Ulica Ante Topić Mimare 10, 10000 Zagreb</item>
    </izvorni_sadrzaj>
    <derivirana_varijabla naziv="DomainObject.Predmet.ProtuStrankaListFormatedWithAdress_1">
      <item>ANDA COMFORT jednostavno društvo s ograničenom odgovornošću za građenje i usluge, Ulica Ante Topić Mimare 10, 10000 Zagreb</item>
    </derivirana_varijabla>
  </DomainObject.Predmet.ProtuStrankaListFormatedWithAdress>
  <DomainObject.Predmet.ProtuStrankaListFormatedWithAdressOIB>
    <izvorni_sadrzaj>
      <item>ANDA COMFORT jednostavno društvo s ograničenom odgovornošću za građenje i usluge, OIB 78370566716, Ulica Ante Topić Mimare 10, 10000 Zagreb</item>
    </izvorni_sadrzaj>
    <derivirana_varijabla naziv="DomainObject.Predmet.ProtuStrankaListFormatedWithAdressOIB_1">
      <item>ANDA COMFORT jednostavno društvo s ograničenom odgovornošću za građenje i usluge, OIB 78370566716, Ulica Ante Topić Mimare 10, 10000 Zagreb</item>
    </derivirana_varijabla>
  </DomainObject.Predmet.ProtuStrankaListFormatedWithAdressOIB>
  <DomainObject.Predmet.ProtuStrankaListNazivFormated>
    <izvorni_sadrzaj>
      <item>ANDA COMFORT jednostavno društvo s ograničenom odgovornošću za građenje i usluge</item>
    </izvorni_sadrzaj>
    <derivirana_varijabla naziv="DomainObject.Predmet.ProtuStrankaListNazivFormated_1">
      <item>ANDA COMFORT jednostavno društvo s ograničenom odgovornošću za građenje i usluge</item>
    </derivirana_varijabla>
  </DomainObject.Predmet.ProtuStrankaListNazivFormated>
  <DomainObject.Predmet.ProtuStrankaListNazivFormatedOIB>
    <izvorni_sadrzaj>
      <item>ANDA COMFORT jednostavno društvo s ograničenom odgovornošću za građenje i usluge, OIB 78370566716</item>
    </izvorni_sadrzaj>
    <derivirana_varijabla naziv="DomainObject.Predmet.ProtuStrankaListNazivFormatedOIB_1">
      <item>ANDA COMFORT jednostavno društvo s ograničenom odgovornošću za građenje i usluge, OIB 78370566716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ANDA COMFORT jednostavno društvo s ograničenom odgovornošću za građenje i usluge</izvorni_sadrzaj>
    <derivirana_varijabla naziv="DomainObject.Predmet.ProtustrankaIDrugi_1">ANDA COMFORT jednostavno društvo s ograničenom odgovornošću za građenje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ANDA COMFORT jednostavno društvo s ograničenom odgovornošću za građenje i usluge, OIB 78370566716, Ulica Ante Topić Mimare 10, 10000 Zagreb</izvorni_sadrzaj>
    <derivirana_varijabla naziv="DomainObject.Predmet.ProtustrankaIDrugiAdressOIB_1">ANDA COMFORT jednostavno društvo s ograničenom odgovornošću za građenje i usluge, OIB 78370566716, Ulica Ante Topić Mimare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ANDA COMFORT jednostavno društvo s ograničenom odgovornošću za građenje i usluge</item>
      <item>FINA Regionalni centar Zagreb</item>
    </izvorni_sadrzaj>
    <derivirana_varijabla naziv="DomainObject.Predmet.SudioniciListNaziv_1">
      <item>ANDA COMFORT jednostavno društvo s ograničenom odgovornošću za građenje i usluge</item>
      <item>FINA Regionalni centar Zagreb</item>
    </derivirana_varijabla>
  </DomainObject.Predmet.SudioniciListNaziv>
  <DomainObject.Predmet.SudioniciListAdressOIB>
    <izvorni_sadrzaj>
      <item>ANDA COMFORT jednostavno društvo s ograničenom odgovornošću za građenje i usluge, OIB 78370566716, Ulica Ante Topić Mimare 10,10000 Zagreb</item>
      <item>FINA Regionalni centar Zagreb, OIB 85821130368, Trg svibanjskih žrtava 1995. br. 1,10000 Zagreb</item>
    </izvorni_sadrzaj>
    <derivirana_varijabla naziv="DomainObject.Predmet.SudioniciListAdressOIB_1">
      <item>ANDA COMFORT jednostavno društvo s ograničenom odgovornošću za građenje i usluge, OIB 78370566716, Ulica Ante Topić Mimare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78370566716</item>
      <item>, OIB 85821130368</item>
    </izvorni_sadrzaj>
    <derivirana_varijabla naziv="DomainObject.Predmet.SudioniciListNazivOIB_1">
      <item>, OIB 78370566716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415</properties:Words>
  <properties:Characters>2290</properties:Characters>
  <properties:Lines>58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2016-11-07T11:14:00Z</dcterms:created>
  <dc:creator>Korisnik</dc:creator>
  <cp:lastModifiedBy>wsadmin</cp:lastModifiedBy>
  <cp:lastPrinted>2016-11-07T11:17:00Z</cp:lastPrinted>
  <dcterms:modified xmlns:xsi="http://www.w3.org/2001/XMLSchema-instance" xsi:type="dcterms:W3CDTF">2016-11-08T13:01:00Z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