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6509" w14:paraId="f2a6509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214BC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St-2366/2016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</w:t>
      </w:r>
      <w:r w:rsidR="007214BC">
        <w:t xml:space="preserve">prijedloga predlagatelja likvidatora ALME </w:t>
      </w:r>
      <w:proofErr w:type="spellStart"/>
      <w:r w:rsidR="007214BC">
        <w:t>KLEPAC</w:t>
      </w:r>
      <w:proofErr w:type="spellEnd"/>
      <w:r w:rsidR="007214BC">
        <w:t xml:space="preserve">, </w:t>
      </w:r>
      <w:proofErr w:type="spellStart"/>
      <w:r w:rsidR="007214BC">
        <w:t>OIB</w:t>
      </w:r>
      <w:proofErr w:type="spellEnd"/>
      <w:r w:rsidR="007214BC">
        <w:t xml:space="preserve"> 20525854329, Zagreb, D. </w:t>
      </w:r>
      <w:proofErr w:type="spellStart"/>
      <w:r w:rsidR="007214BC">
        <w:t>Gervaisa</w:t>
      </w:r>
      <w:proofErr w:type="spellEnd"/>
      <w:r w:rsidR="007214BC">
        <w:t xml:space="preserve"> 4</w:t>
      </w:r>
      <w:r w:rsidR="00C909BC">
        <w:t xml:space="preserve"> za otvaranje stečajnog postupka nad</w:t>
      </w:r>
      <w:r w:rsidR="00FE2676">
        <w:t xml:space="preserve"> </w:t>
      </w:r>
      <w:r w:rsidR="00EC784F">
        <w:t>imovinom pravne osobe koja je prestala postojati</w:t>
      </w:r>
      <w:r>
        <w:t xml:space="preserve"> </w:t>
      </w:r>
      <w:r w:rsidR="007214BC">
        <w:t>SIPO-KRAPINA</w:t>
      </w:r>
      <w:r w:rsidRPr="00E13F99">
        <w:t xml:space="preserve"> d.o.o., </w:t>
      </w:r>
      <w:proofErr w:type="spellStart"/>
      <w:r w:rsidRPr="00E13F99">
        <w:t>OIB</w:t>
      </w:r>
      <w:proofErr w:type="spellEnd"/>
      <w:r w:rsidRPr="00E13F99">
        <w:t xml:space="preserve"> </w:t>
      </w:r>
      <w:r w:rsidR="007214BC">
        <w:t xml:space="preserve">29564410486, Krapina, </w:t>
      </w:r>
      <w:proofErr w:type="spellStart"/>
      <w:r w:rsidR="007214BC">
        <w:t>Žutnica</w:t>
      </w:r>
      <w:proofErr w:type="spellEnd"/>
      <w:r w:rsidR="007214BC">
        <w:t xml:space="preserve"> </w:t>
      </w:r>
      <w:proofErr w:type="spellStart"/>
      <w:r w:rsidR="007214BC">
        <w:t>bb</w:t>
      </w:r>
      <w:proofErr w:type="spellEnd"/>
      <w:r w:rsidRPr="00E13F99">
        <w:t>,</w:t>
      </w:r>
      <w:r>
        <w:t xml:space="preserve"> </w:t>
      </w:r>
      <w:r w:rsidR="007214BC">
        <w:t>4.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BF215F" w:rsidR="00E13F99">
      <w:pPr>
        <w:jc w:val="both"/>
      </w:pPr>
      <w:r>
        <w:tab/>
      </w:r>
      <w:r w:rsidR="00094E6D">
        <w:t xml:space="preserve">Poziva se predlagatelj Alma </w:t>
      </w:r>
      <w:proofErr w:type="spellStart"/>
      <w:r w:rsidR="00094E6D">
        <w:t>Klepac</w:t>
      </w:r>
      <w:proofErr w:type="spellEnd"/>
      <w:r w:rsidR="00B56FE2">
        <w:t xml:space="preserve"> u roku od 8 dana očitovati je li obustavio postupak likvidacije </w:t>
      </w:r>
      <w:r w:rsidR="00D25729">
        <w:t xml:space="preserve">nad imovinom </w:t>
      </w:r>
      <w:r w:rsidR="00BC4040">
        <w:t>pravne osobe koja je prestala postojati SIPO-KRAPINA</w:t>
      </w:r>
      <w:r w:rsidR="00BC4040" w:rsidRPr="00E13F99">
        <w:t xml:space="preserve"> d.o.o., </w:t>
      </w:r>
      <w:proofErr w:type="spellStart"/>
      <w:r w:rsidR="00BC4040" w:rsidRPr="00E13F99">
        <w:t>OIB</w:t>
      </w:r>
      <w:proofErr w:type="spellEnd"/>
      <w:r w:rsidR="00BC4040" w:rsidRPr="00E13F99">
        <w:t xml:space="preserve"> </w:t>
      </w:r>
      <w:r w:rsidR="00BC4040">
        <w:t xml:space="preserve">29564410486, Krapina, </w:t>
      </w:r>
      <w:proofErr w:type="spellStart"/>
      <w:r w:rsidR="00BC4040">
        <w:t>Žutnica</w:t>
      </w:r>
      <w:proofErr w:type="spellEnd"/>
      <w:r w:rsidR="00BC4040">
        <w:t xml:space="preserve"> </w:t>
      </w:r>
      <w:proofErr w:type="spellStart"/>
      <w:r w:rsidR="00BC4040">
        <w:t>bb</w:t>
      </w:r>
      <w:proofErr w:type="spellEnd"/>
      <w:r w:rsidR="00BC4040" w:rsidRPr="00E13F99">
        <w:t>,</w:t>
      </w:r>
      <w:r w:rsidR="00BC4040">
        <w:t xml:space="preserve"> </w:t>
      </w:r>
      <w:r w:rsidR="006B4D56">
        <w:t>u smislu odredbe</w:t>
      </w:r>
      <w:r w:rsidR="00B56FE2">
        <w:t xml:space="preserve"> čl. 70. </w:t>
      </w:r>
      <w:r w:rsidR="002420A7">
        <w:t xml:space="preserve">st. 19. </w:t>
      </w:r>
      <w:r w:rsidR="00940449">
        <w:t>Zakona o sudskom registru („Narodne novine</w:t>
      </w:r>
      <w:r w:rsidR="00940449">
        <w:rPr>
          <w:rFonts w:cs="Arial"/>
        </w:rPr>
        <w:t>”</w:t>
      </w:r>
      <w:r w:rsidR="00940449">
        <w:t xml:space="preserve"> broj 1/95, 57/96, 1/98, 30/99, 45/99, 54/05, 40/07, 91/10, 90/11, 148/13, 93/14 i 110/15</w:t>
      </w:r>
      <w:r w:rsidR="00940449" w:rsidRPr="00B86591">
        <w:t>)</w:t>
      </w:r>
      <w:r w:rsidR="00DA0D8D">
        <w:t xml:space="preserve"> te dostaviti dokaz o tome, budući da iz izvješća od 27. siječnja 2016. ne proizlazi jasno je li postupak likvidacije obustavljen.</w:t>
      </w:r>
    </w:p>
    <w:p w:rsidRDefault="00094E6D" w:rsidP="00E13F99" w:rsidR="00094E6D">
      <w:pPr>
        <w:jc w:val="both"/>
        <w:rPr>
          <w:rFonts w:cs="Times New Roman" w:eastAsia="Times New Roman"/>
        </w:rPr>
      </w:pPr>
    </w:p>
    <w:p w:rsidRDefault="009B4E32" w:rsidP="00094E6D" w:rsidR="00E13F99" w:rsidRPr="00F35D8C">
      <w:pPr>
        <w:jc w:val="center"/>
      </w:pPr>
      <w:r w:rsidRPr="00F35D8C">
        <w:t>Zagreb,</w:t>
      </w:r>
      <w:r w:rsidR="007214BC">
        <w:t xml:space="preserve"> 4. travnja</w:t>
      </w:r>
      <w:r w:rsidR="00C909B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C909BC">
        <w:t>Stečajnog zakona –</w:t>
      </w:r>
      <w:r w:rsidR="00BF215F">
        <w:t xml:space="preserve"> „Narodne novine“ broj 71/15 i 104/17;</w:t>
      </w:r>
      <w:r w:rsidR="00BF215F" w:rsidRPr="003E1B82">
        <w:t xml:space="preserve"> dalje: SZ</w:t>
      </w:r>
      <w:r w:rsidR="00325B56">
        <w:t>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094E6D" w:rsidP="00F274CB" w:rsidR="00094E6D">
      <w:pPr>
        <w:pStyle w:val="Odlomakpopisa"/>
        <w:numPr>
          <w:ilvl w:val="0"/>
          <w:numId w:val="1"/>
        </w:numPr>
        <w:jc w:val="both"/>
      </w:pPr>
      <w:r>
        <w:t>likvidatoru na adresu</w:t>
      </w:r>
    </w:p>
    <w:p w:rsidRDefault="005562C6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94E6D"/>
    <w:rsid w:val="001B65DB"/>
    <w:rsid w:val="001E4977"/>
    <w:rsid w:val="002420A7"/>
    <w:rsid w:val="00325B56"/>
    <w:rsid w:val="00350BBC"/>
    <w:rsid w:val="00371E92"/>
    <w:rsid w:val="005562C6"/>
    <w:rsid w:val="005B735C"/>
    <w:rsid w:val="005C4C7F"/>
    <w:rsid w:val="006B4D56"/>
    <w:rsid w:val="006F5090"/>
    <w:rsid w:val="007214BC"/>
    <w:rsid w:val="007D519D"/>
    <w:rsid w:val="008239EC"/>
    <w:rsid w:val="008E2FE0"/>
    <w:rsid w:val="00940449"/>
    <w:rsid w:val="0095217E"/>
    <w:rsid w:val="00957DC4"/>
    <w:rsid w:val="009B4E32"/>
    <w:rsid w:val="00A108F3"/>
    <w:rsid w:val="00A24E67"/>
    <w:rsid w:val="00B2480F"/>
    <w:rsid w:val="00B43929"/>
    <w:rsid w:val="00B56FE2"/>
    <w:rsid w:val="00BC3073"/>
    <w:rsid w:val="00BC4040"/>
    <w:rsid w:val="00BF215F"/>
    <w:rsid w:val="00C909BC"/>
    <w:rsid w:val="00D25729"/>
    <w:rsid w:val="00DA0D8D"/>
    <w:rsid w:val="00E13F99"/>
    <w:rsid w:val="00EC784F"/>
    <w:rsid w:val="00F274CB"/>
    <w:rsid w:val="00F35D8C"/>
    <w:rsid w:val="00F8068F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CEA90AE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DC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DC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DC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DC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St-2366/2016</izvorni_sadrzaj>
    <derivirana_varijabla naziv="DomainObject.Predmet.OznakaBroj_1">St-2366/2016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SIPO-KRAPINA d.o.o.</izvorni_sadrzaj>
    <derivirana_varijabla naziv="DomainObject.Predmet.ProtustrankaFormated_1">  SIPO-KRAPINA d.o.o.</derivirana_varijabla>
  </DomainObject.Predmet.ProtustrankaFormated>
  <DomainObject.Predmet.ProtustrankaFormatedOIB>
    <izvorni_sadrzaj>  SIPO-KRAPINA d.o.o., OIB 29564410486</izvorni_sadrzaj>
    <derivirana_varijabla naziv="DomainObject.Predmet.ProtustrankaFormatedOIB_1">  SIPO-KRAPINA d.o.o., OIB 29564410486</derivirana_varijabla>
  </DomainObject.Predmet.ProtustrankaFormatedOIB>
  <DomainObject.Predmet.ProtustrankaFormatedWithAdress>
    <izvorni_sadrzaj> SIPO-KRAPINA d.o.o., Žutnica bb, 49000 Krapina</izvorni_sadrzaj>
    <derivirana_varijabla naziv="DomainObject.Predmet.ProtustrankaFormatedWithAdress_1"> SIPO-KRAPINA d.o.o., Žutnica bb, 49000 Krapina</derivirana_varijabla>
  </DomainObject.Predmet.ProtustrankaFormatedWithAdress>
  <DomainObject.Predmet.ProtustrankaFormatedWithAdressOIB>
    <izvorni_sadrzaj> SIPO-KRAPINA d.o.o., OIB 29564410486, Žutnica bb, 49000 Krapina</izvorni_sadrzaj>
    <derivirana_varijabla naziv="DomainObject.Predmet.ProtustrankaFormatedWithAdressOIB_1"> SIPO-KRAPINA d.o.o., OIB 29564410486, Žutnica bb, 49000 Krapina</derivirana_varijabla>
  </DomainObject.Predmet.ProtustrankaFormatedWithAdressOIB>
  <DomainObject.Predmet.ProtustrankaWithAdress>
    <izvorni_sadrzaj>SIPO-KRAPINA d.o.o. Žutnica bb, 49000 Krapina</izvorni_sadrzaj>
    <derivirana_varijabla naziv="DomainObject.Predmet.ProtustrankaWithAdress_1">SIPO-KRAPINA d.o.o. Žutnica bb, 49000 Krapina</derivirana_varijabla>
  </DomainObject.Predmet.ProtustrankaWithAdress>
  <DomainObject.Predmet.ProtustrankaWithAdressOIB>
    <izvorni_sadrzaj>SIPO-KRAPINA d.o.o., OIB 29564410486, Žutnica bb, 49000 Krapina</izvorni_sadrzaj>
    <derivirana_varijabla naziv="DomainObject.Predmet.ProtustrankaWithAdressOIB_1">SIPO-KRAPINA d.o.o., OIB 29564410486, Žutnica bb, 49000 Krapina</derivirana_varijabla>
  </DomainObject.Predmet.ProtustrankaWithAdressOIB>
  <DomainObject.Predmet.ProtustrankaNazivFormated>
    <izvorni_sadrzaj>SIPO-KRAPINA d.o.o.</izvorni_sadrzaj>
    <derivirana_varijabla naziv="DomainObject.Predmet.ProtustrankaNazivFormated_1">SIPO-KRAPINA d.o.o.</derivirana_varijabla>
  </DomainObject.Predmet.ProtustrankaNazivFormated>
  <DomainObject.Predmet.ProtustrankaNazivFormatedOIB>
    <izvorni_sadrzaj>SIPO-KRAPINA d.o.o., OIB 29564410486</izvorni_sadrzaj>
    <derivirana_varijabla naziv="DomainObject.Predmet.ProtustrankaNazivFormatedOIB_1">SIPO-KRAPINA d.o.o., OIB 29564410486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SIPO-KRAPINA d.o.o.</item>
    </izvorni_sadrzaj>
    <derivirana_varijabla naziv="DomainObject.Predmet.ProtuStrankaListFormated_1">
      <item>SIPO-KRAPINA d.o.o.</item>
    </derivirana_varijabla>
  </DomainObject.Predmet.ProtuStrankaListFormated>
  <DomainObject.Predmet.ProtuStrankaListFormatedOIB>
    <izvorni_sadrzaj>
      <item>SIPO-KRAPINA d.o.o., OIB 29564410486</item>
    </izvorni_sadrzaj>
    <derivirana_varijabla naziv="DomainObject.Predmet.ProtuStrankaListFormatedOIB_1">
      <item>SIPO-KRAPINA d.o.o., OIB 29564410486</item>
    </derivirana_varijabla>
  </DomainObject.Predmet.ProtuStrankaListFormatedOIB>
  <DomainObject.Predmet.ProtuStrankaListFormatedWithAdress>
    <izvorni_sadrzaj>
      <item>SIPO-KRAPINA d.o.o., Žutnica bb, 49000 Krapina</item>
    </izvorni_sadrzaj>
    <derivirana_varijabla naziv="DomainObject.Predmet.ProtuStrankaListFormatedWithAdress_1">
      <item>SIPO-KRAPINA d.o.o., Žutnica bb, 49000 Krapina</item>
    </derivirana_varijabla>
  </DomainObject.Predmet.ProtuStrankaListFormatedWithAdress>
  <DomainObject.Predmet.ProtuStrankaListFormatedWithAdressOIB>
    <izvorni_sadrzaj>
      <item>SIPO-KRAPINA d.o.o., OIB 29564410486, Žutnica bb, 49000 Krapina</item>
    </izvorni_sadrzaj>
    <derivirana_varijabla naziv="DomainObject.Predmet.ProtuStrankaListFormatedWithAdressOIB_1">
      <item>SIPO-KRAPINA d.o.o., OIB 29564410486, Žutnica bb, 49000 Krapina</item>
    </derivirana_varijabla>
  </DomainObject.Predmet.ProtuStrankaListFormatedWithAdressOIB>
  <DomainObject.Predmet.ProtuStrankaListNazivFormated>
    <izvorni_sadrzaj>
      <item>SIPO-KRAPINA d.o.o.</item>
    </izvorni_sadrzaj>
    <derivirana_varijabla naziv="DomainObject.Predmet.ProtuStrankaListNazivFormated_1">
      <item>SIPO-KRAPINA d.o.o.</item>
    </derivirana_varijabla>
  </DomainObject.Predmet.ProtuStrankaListNazivFormated>
  <DomainObject.Predmet.ProtuStrankaListNazivFormatedOIB>
    <izvorni_sadrzaj>
      <item>SIPO-KRAPINA d.o.o., OIB 29564410486</item>
    </izvorni_sadrzaj>
    <derivirana_varijabla naziv="DomainObject.Predmet.ProtuStrankaListNazivFormatedOIB_1">
      <item>SIPO-KRAPINA d.o.o., OIB 29564410486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SIPO-KRAPINA d.o.o.</izvorni_sadrzaj>
    <derivirana_varijabla naziv="DomainObject.Predmet.ProtustrankaIDrugi_1">SIPO-KRAPINA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SIPO-KRAPINA d.o.o., OIB 29564410486, Žutnica bb, 49000 Krapina</izvorni_sadrzaj>
    <derivirana_varijabla naziv="DomainObject.Predmet.ProtustrankaIDrugiAdressOIB_1">SIPO-KRAPINA d.o.o., OIB 29564410486, Žutnica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SIPO-KRAPINA d.o.o.</item>
    </izvorni_sadrzaj>
    <derivirana_varijabla naziv="DomainObject.Predmet.SudioniciListNaziv_1">
      <item>Alma Klepac</item>
      <item>SIPO-KRAPINA d.o.o.</item>
    </derivirana_varijabla>
  </DomainObject.Predmet.SudioniciListNaziv>
  <DomainObject.Predmet.SudioniciListAdressOIB>
    <izvorni_sadrzaj>
      <item>Alma Klepac, OIB 20525854329, Ulica Drage Stipca 4,10000 Zagreb</item>
      <item>SIPO-KRAPINA d.o.o., OIB 29564410486, Žutnica bb,49000 Krapina</item>
    </izvorni_sadrzaj>
    <derivirana_varijabla naziv="DomainObject.Predmet.SudioniciListAdressOIB_1">
      <item>Alma Klepac, OIB 20525854329, Ulica Drage Stipca 4,10000 Zagreb</item>
      <item>SIPO-KRAPINA d.o.o., OIB 29564410486, Žutnica bb,49000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29564410486</item>
    </izvorni_sadrzaj>
    <derivirana_varijabla naziv="DomainObject.Predmet.SudioniciListNazivOIB_1">
      <item>, OIB 20525854329</item>
      <item>, OIB 29564410486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193</properties:Words>
  <properties:Characters>1021</properties:Characters>
  <properties:Lines>43</properties:Lines>
  <properties:Paragraphs>16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2019-04-04T09:03:00Z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2019-04-04T11:18:00Z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(Zaključak_-_poziv_likvidatoru_je_li_obustavio_likvidaciju.docx)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