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e96c910" w14:paraId="e96c910" w:rsidRDefault="00916A8C" w:rsidP="00010973" w:rsidR="00916A8C">
      <w:pPr>
        <w:jc w:val="right"/>
        <w15:collapsed w:val="false"/>
      </w:pPr>
      <w:r w:rsidRPr="001A4844">
        <w:t>Poslovni broj: 4. St-</w:t>
      </w:r>
      <w:r w:rsidR="00F72B35">
        <w:t>803</w:t>
      </w:r>
      <w:r w:rsidR="009126D3">
        <w:t>/2017-13</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CF77CB" w:rsidRPr="009F7D6F">
        <w:t>REPANIĆ d.o.o.</w:t>
      </w:r>
      <w:r w:rsidR="00CF77CB">
        <w:t xml:space="preserve">, Vis, Dalmatinska 1, OIB: </w:t>
      </w:r>
      <w:r w:rsidR="00CF77CB" w:rsidRPr="009F7D6F">
        <w:t>77377683757</w:t>
      </w:r>
      <w:r>
        <w:t>, 10. listopada</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CF77CB" w:rsidRPr="009F7D6F">
        <w:t>REPANIĆ d.o.o.</w:t>
      </w:r>
      <w:r w:rsidR="00CF77CB">
        <w:t xml:space="preserve">, Vis, Dalmatinska 1, OIB: </w:t>
      </w:r>
      <w:r w:rsidR="00CF77CB" w:rsidRPr="009F7D6F">
        <w:t>77377683757</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CF77CB">
        <w:t>803</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CF77CB" w:rsidP="00CF77CB" w:rsidR="00CF77CB">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8. kolovoza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F7D6F">
        <w:t>REPANIĆ d.o.o.</w:t>
      </w:r>
      <w:r w:rsidRPr="0048697F">
        <w:rPr>
          <w:rFonts w:cstheme="minorBidi" w:eastAsiaTheme="minorHAnsi"/>
        </w:rPr>
        <w:t>, navodeći d</w:t>
      </w:r>
      <w:r>
        <w:rPr>
          <w:rFonts w:cstheme="minorBidi" w:eastAsiaTheme="minorHAnsi"/>
        </w:rPr>
        <w:t>a dužnik ima jednog zaposlenog</w:t>
      </w:r>
      <w:r w:rsidRPr="0048697F">
        <w:rPr>
          <w:rFonts w:cstheme="minorBidi" w:eastAsiaTheme="minorHAnsi"/>
        </w:rPr>
        <w:t xml:space="preserve">, a da na dan </w:t>
      </w:r>
      <w:r>
        <w:rPr>
          <w:rFonts w:cstheme="minorBidi" w:eastAsiaTheme="minorHAnsi"/>
        </w:rPr>
        <w:t>3.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95.665,23</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CF77CB">
        <w:t>803</w:t>
      </w:r>
      <w:r w:rsidR="0059429A">
        <w:t>/2017</w:t>
      </w:r>
      <w:r w:rsidR="00EF5700" w:rsidRPr="006A49A6">
        <w:t xml:space="preserve"> od </w:t>
      </w:r>
      <w:r w:rsidR="009126D3">
        <w:t>25</w:t>
      </w:r>
      <w:r w:rsidR="0059429A">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CF77CB" w:rsidR="00CF77CB">
      <w:pPr>
        <w:ind w:firstLine="708"/>
        <w:jc w:val="both"/>
        <w:rPr>
          <w:szCs w:val="24"/>
        </w:rPr>
      </w:pPr>
      <w:r w:rsidRPr="00B15C97">
        <w:t xml:space="preserve">Na ročištu održanom </w:t>
      </w:r>
      <w:r w:rsidR="009126D3">
        <w:t>10</w:t>
      </w:r>
      <w:r w:rsidR="0059429A">
        <w:t>. listopada</w:t>
      </w:r>
      <w:r>
        <w:t xml:space="preserve"> 2018.</w:t>
      </w:r>
      <w:r w:rsidRPr="00B15C97">
        <w:t xml:space="preserve"> zz dužnika </w:t>
      </w:r>
      <w:r w:rsidR="00CF77CB">
        <w:rPr>
          <w:szCs w:val="24"/>
        </w:rPr>
        <w:t>Ivica Repanić</w:t>
      </w:r>
      <w:r w:rsidRPr="00B15C97">
        <w:t xml:space="preserve"> se </w:t>
      </w:r>
      <w:r w:rsidR="00CF77CB">
        <w:t>izjasnio</w:t>
      </w:r>
      <w:r>
        <w:t xml:space="preserve"> </w:t>
      </w:r>
      <w:r w:rsidRPr="00B15C97">
        <w:t xml:space="preserve">o prijedlogu za otvaranje stečajnog postupka nad </w:t>
      </w:r>
      <w:r>
        <w:t>dužnikom</w:t>
      </w:r>
      <w:r w:rsidRPr="00B15C97">
        <w:t xml:space="preserve">, te je </w:t>
      </w:r>
      <w:r w:rsidR="00CF77CB">
        <w:t>izjavio</w:t>
      </w:r>
      <w:r w:rsidRPr="00B15C97">
        <w:t xml:space="preserve"> da </w:t>
      </w:r>
      <w:r w:rsidR="009126D3">
        <w:t>se</w:t>
      </w:r>
      <w:r w:rsidRPr="00B15C97">
        <w:t xml:space="preserve"> navedeno</w:t>
      </w:r>
      <w:r>
        <w:t xml:space="preserve"> društvo </w:t>
      </w:r>
      <w:r w:rsidR="009126D3">
        <w:rPr>
          <w:szCs w:val="24"/>
        </w:rPr>
        <w:t xml:space="preserve">bavilo </w:t>
      </w:r>
      <w:r w:rsidR="00CF77CB">
        <w:rPr>
          <w:szCs w:val="24"/>
        </w:rPr>
        <w:t xml:space="preserve">prodajom građevinskog materijala. Djelatnost se obavljala u Splitu dok je njegovim preseljenjem na Vis promijenjena adresa firme. Djelatnost se obavljala 20-tak godina. Zaposlenika je dvoje. Društvu svoju djelatnost ne obavlja od travnja 2017. Blokada se iskazana u potvrdi FINE se odnosi na obveze prema dobavljačima te dio za poreze. Nikakvu imovinu društvo ne posjeduje. Društvo je imalo opremu kao što su kasa, laptop, telefon koji se nalazi kod njega. Navedena oprema je stara preko 20 godina. Postoji još jedan viličar koji </w:t>
      </w:r>
      <w:r w:rsidR="00CF77CB">
        <w:rPr>
          <w:szCs w:val="24"/>
        </w:rPr>
        <w:lastRenderedPageBreak/>
        <w:t xml:space="preserve">je star isto preko 20 godina te se isti nalazi u prostoru gdje je društvo obavljalo djelatnost ali isti nije u voznom stanju. Od materijala koji se prodao više nije ostalo ništa. Istaknuo je da se ne protivi prijedlogu za otvaranje stečaja. </w:t>
      </w:r>
    </w:p>
    <w:p w:rsidRDefault="009126D3" w:rsidP="009126D3" w:rsidR="009126D3">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126D3">
        <w:t>20</w:t>
      </w:r>
      <w:r>
        <w:t xml:space="preserve"> spisa) kojom se potvrđuje da dužnik na dan </w:t>
      </w:r>
      <w:r w:rsidR="009126D3">
        <w:t>9</w:t>
      </w:r>
      <w:r w:rsidR="0059429A">
        <w:t xml:space="preserve">. listopada </w:t>
      </w:r>
      <w:r>
        <w:t xml:space="preserve">2018., u Očevidniku </w:t>
      </w:r>
      <w:r>
        <w:rPr>
          <w:szCs w:val="24"/>
        </w:rPr>
        <w:t xml:space="preserve">redoslijeda osnova za plaćanje, ima evidentirane neizvršne osnove za plaćanje u neprekinutom razdoblju od </w:t>
      </w:r>
      <w:r w:rsidR="00CF77CB">
        <w:rPr>
          <w:szCs w:val="24"/>
        </w:rPr>
        <w:t>551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9126D3">
        <w:rPr>
          <w:szCs w:val="24"/>
        </w:rPr>
        <w:t>10</w:t>
      </w:r>
      <w:r>
        <w:rPr>
          <w:szCs w:val="24"/>
        </w:rPr>
        <w:t>.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A71B71">
      <w:pPr>
        <w:jc w:val="right"/>
      </w:pPr>
      <w:r>
        <w:t>Katarina Mikulić</w:t>
      </w:r>
      <w:r w:rsidR="00A71B71">
        <w:t>,v.r.</w:t>
      </w:r>
    </w:p>
    <w:p w:rsidRDefault="00A71B71" w:rsidP="0071700F" w:rsidR="00A71B7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71B71" w:rsidP="0071700F" w:rsidR="00A71B7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A71B71">
      <w:rPr>
        <w:noProof/>
      </w:rPr>
      <w:t>3</w:t>
    </w:r>
    <w:r w:rsidR="00EF5700">
      <w:fldChar w:fldCharType="end"/>
    </w:r>
    <w:r w:rsidR="00EF5700">
      <w:tab/>
      <w:t xml:space="preserve">   </w:t>
    </w:r>
    <w:r w:rsidR="00916A8C">
      <w:tab/>
    </w:r>
    <w:r w:rsidR="00916A8C">
      <w:tab/>
    </w:r>
    <w:r w:rsidR="00916A8C" w:rsidRPr="001A4844">
      <w:t>Poslovni broj: 4. St-</w:t>
    </w:r>
    <w:r w:rsidR="00F72B35">
      <w:t>803</w:t>
    </w:r>
    <w:r>
      <w:t>/2017-</w:t>
    </w:r>
    <w:r w:rsidR="009126D3">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46006"/>
    <w:rsid w:val="002C285B"/>
    <w:rsid w:val="003C2F22"/>
    <w:rsid w:val="00417EA6"/>
    <w:rsid w:val="0059429A"/>
    <w:rsid w:val="005C45A2"/>
    <w:rsid w:val="0071519E"/>
    <w:rsid w:val="007F7A84"/>
    <w:rsid w:val="00814EDB"/>
    <w:rsid w:val="00815142"/>
    <w:rsid w:val="00853B3E"/>
    <w:rsid w:val="008D3CAB"/>
    <w:rsid w:val="009126D3"/>
    <w:rsid w:val="00916A8C"/>
    <w:rsid w:val="00981D37"/>
    <w:rsid w:val="00A51DE9"/>
    <w:rsid w:val="00A71B71"/>
    <w:rsid w:val="00B7506F"/>
    <w:rsid w:val="00CF77CB"/>
    <w:rsid w:val="00D778AF"/>
    <w:rsid w:val="00D8632A"/>
    <w:rsid w:val="00DD0D50"/>
    <w:rsid w:val="00E73AA6"/>
    <w:rsid w:val="00EB6A52"/>
    <w:rsid w:val="00EF5700"/>
    <w:rsid w:val="00F2599E"/>
    <w:rsid w:val="00F72B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71B71"/>
    <w:rPr>
      <w:color w:val="808080"/>
      <w:bdr w:space="0" w:sz="0" w:color="auto" w:val="none"/>
      <w:shd w:fill="auto" w:color="auto" w:val="clear"/>
    </w:rPr>
  </w:style>
  <w:style w:customStyle="true" w:styleId="eSPISCCParagraphDefaultFont" w:type="character">
    <w:name w:val="eSPIS_CC_Paragraph Default Font"/>
    <w:basedOn w:val="Zadanifontodlomka"/>
    <w:rsid w:val="00A71B7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71B7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71B7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71B71"/>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71B7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71B71"/>
    <w:rPr>
      <w:color w:val="808080"/>
      <w:bdr w:color="auto" w:space="0" w:sz="0" w:val="none"/>
      <w:shd w:color="auto" w:fill="auto" w:val="clear"/>
    </w:rPr>
  </w:style>
  <w:style w:customStyle="1" w:styleId="eSPISCCParagraphDefaultFont" w:type="character">
    <w:name w:val="eSPIS_CC_Paragraph Default Font"/>
    <w:basedOn w:val="Zadanifontodlomka"/>
    <w:rsid w:val="00A71B7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71B7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71B7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71B71"/>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71B7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St-803/2017</izvorni_sadrzaj>
    <derivirana_varijabla naziv="DomainObject.Predmet.OznakaBroj_1">St-803/2017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REPANIĆ d.o.o. za trgovinu</izvorni_sadrzaj>
    <derivirana_varijabla naziv="DomainObject.Predmet.ProtustrankaFormated_1">  REPANIĆ d.o.o. za trgovinu</derivirana_varijabla>
  </DomainObject.Predmet.ProtustrankaFormated>
  <DomainObject.Predmet.ProtustrankaFormatedOIB>
    <izvorni_sadrzaj>  REPANIĆ d.o.o. za trgovinu, OIB 77377683757</izvorni_sadrzaj>
    <derivirana_varijabla naziv="DomainObject.Predmet.ProtustrankaFormatedOIB_1">  REPANIĆ d.o.o. za trgovinu, OIB 77377683757</derivirana_varijabla>
  </DomainObject.Predmet.ProtustrankaFormatedOIB>
  <DomainObject.Predmet.ProtustrankaFormatedWithAdress>
    <izvorni_sadrzaj> REPANIĆ d.o.o. za trgovinu, Dalmatinska 1, 21480 Vis</izvorni_sadrzaj>
    <derivirana_varijabla naziv="DomainObject.Predmet.ProtustrankaFormatedWithAdress_1"> REPANIĆ d.o.o. za trgovinu, Dalmatinska 1, 21480 Vis</derivirana_varijabla>
  </DomainObject.Predmet.ProtustrankaFormatedWithAdress>
  <DomainObject.Predmet.ProtustrankaFormatedWithAdressOIB>
    <izvorni_sadrzaj> REPANIĆ d.o.o. za trgovinu, OIB 77377683757, Dalmatinska 1, 21480 Vis</izvorni_sadrzaj>
    <derivirana_varijabla naziv="DomainObject.Predmet.ProtustrankaFormatedWithAdressOIB_1"> REPANIĆ d.o.o. za trgovinu, OIB 77377683757, Dalmatinska 1, 21480 Vis</derivirana_varijabla>
  </DomainObject.Predmet.ProtustrankaFormatedWithAdressOIB>
  <DomainObject.Predmet.ProtustrankaWithAdress>
    <izvorni_sadrzaj>REPANIĆ d.o.o. za trgovinu Dalmatinska 1, 21480 Vis</izvorni_sadrzaj>
    <derivirana_varijabla naziv="DomainObject.Predmet.ProtustrankaWithAdress_1">REPANIĆ d.o.o. za trgovinu Dalmatinska 1, 21480 Vis</derivirana_varijabla>
  </DomainObject.Predmet.ProtustrankaWithAdress>
  <DomainObject.Predmet.ProtustrankaWithAdressOIB>
    <izvorni_sadrzaj>REPANIĆ d.o.o. za trgovinu, OIB 77377683757, Dalmatinska 1, 21480 Vis</izvorni_sadrzaj>
    <derivirana_varijabla naziv="DomainObject.Predmet.ProtustrankaWithAdressOIB_1">REPANIĆ d.o.o. za trgovinu, OIB 77377683757, Dalmatinska 1, 21480 Vis</derivirana_varijabla>
  </DomainObject.Predmet.ProtustrankaWithAdressOIB>
  <DomainObject.Predmet.ProtustrankaNazivFormated>
    <izvorni_sadrzaj>REPANIĆ d.o.o. za trgovinu</izvorni_sadrzaj>
    <derivirana_varijabla naziv="DomainObject.Predmet.ProtustrankaNazivFormated_1">REPANIĆ d.o.o. za trgovinu</derivirana_varijabla>
  </DomainObject.Predmet.ProtustrankaNazivFormated>
  <DomainObject.Predmet.ProtustrankaNazivFormatedOIB>
    <izvorni_sadrzaj>REPANIĆ d.o.o. za trgovinu, OIB 77377683757</izvorni_sadrzaj>
    <derivirana_varijabla naziv="DomainObject.Predmet.ProtustrankaNazivFormatedOIB_1">REPANIĆ d.o.o. za trgovinu, OIB 77377683757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95665.23</izvorni_sadrzaj>
    <derivirana_varijabla naziv="DomainObject.Predmet.TrenutnaVrijednost_1">95665.23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REPANIĆ d.o.o. za trgovinu</item>
    </izvorni_sadrzaj>
    <derivirana_varijabla naziv="DomainObject.Predmet.ProtuStrankaListFormated_1">
      <item>REPANIĆ d.o.o. za trgovinu</item>
    </derivirana_varijabla>
  </DomainObject.Predmet.ProtuStrankaListFormated>
  <DomainObject.Predmet.ProtuStrankaListFormatedOIB>
    <izvorni_sadrzaj>
      <item>REPANIĆ d.o.o. za trgovinu, OIB 77377683757</item>
    </izvorni_sadrzaj>
    <derivirana_varijabla naziv="DomainObject.Predmet.ProtuStrankaListFormatedOIB_1">
      <item>REPANIĆ d.o.o. za trgovinu, OIB 77377683757</item>
    </derivirana_varijabla>
  </DomainObject.Predmet.ProtuStrankaListFormatedOIB>
  <DomainObject.Predmet.ProtuStrankaListFormatedWithAdress>
    <izvorni_sadrzaj>
      <item>REPANIĆ d.o.o. za trgovinu, Dalmatinska 1, 21480 Vis</item>
    </izvorni_sadrzaj>
    <derivirana_varijabla naziv="DomainObject.Predmet.ProtuStrankaListFormatedWithAdress_1">
      <item>REPANIĆ d.o.o. za trgovinu, Dalmatinska 1, 21480 Vis</item>
    </derivirana_varijabla>
  </DomainObject.Predmet.ProtuStrankaListFormatedWithAdress>
  <DomainObject.Predmet.ProtuStrankaListFormatedWithAdressOIB>
    <izvorni_sadrzaj>
      <item>REPANIĆ d.o.o. za trgovinu, OIB 77377683757, Dalmatinska 1, 21480 Vis</item>
    </izvorni_sadrzaj>
    <derivirana_varijabla naziv="DomainObject.Predmet.ProtuStrankaListFormatedWithAdressOIB_1">
      <item>REPANIĆ d.o.o. za trgovinu, OIB 77377683757, Dalmatinska 1, 21480 Vis</item>
    </derivirana_varijabla>
  </DomainObject.Predmet.ProtuStrankaListFormatedWithAdressOIB>
  <DomainObject.Predmet.ProtuStrankaListNazivFormated>
    <izvorni_sadrzaj>
      <item>REPANIĆ d.o.o. za trgovinu</item>
    </izvorni_sadrzaj>
    <derivirana_varijabla naziv="DomainObject.Predmet.ProtuStrankaListNazivFormated_1">
      <item>REPANIĆ d.o.o. za trgovinu</item>
    </derivirana_varijabla>
  </DomainObject.Predmet.ProtuStrankaListNazivFormated>
  <DomainObject.Predmet.ProtuStrankaListNazivFormatedOIB>
    <izvorni_sadrzaj>
      <item>REPANIĆ d.o.o. za trgovinu, OIB 77377683757</item>
    </izvorni_sadrzaj>
    <derivirana_varijabla naziv="DomainObject.Predmet.ProtuStrankaListNazivFormatedOIB_1">
      <item>REPANIĆ d.o.o. za trgovinu, OIB 77377683757</item>
    </derivirana_varijabla>
  </DomainObject.Predmet.ProtuStrankaListNazivFormatedOIB>
  <DomainObject.Predmet.OstaliListFormated>
    <izvorni_sadrzaj>
      <item>Ivica Repanić</item>
    </izvorni_sadrzaj>
    <derivirana_varijabla naziv="DomainObject.Predmet.OstaliListFormated_1">
      <item>Ivica Repanić</item>
    </derivirana_varijabla>
  </DomainObject.Predmet.OstaliListFormated>
  <DomainObject.Predmet.OstaliListFormatedOIB>
    <izvorni_sadrzaj>
      <item>Ivica Repanić, OIB 72908304759</item>
    </izvorni_sadrzaj>
    <derivirana_varijabla naziv="DomainObject.Predmet.OstaliListFormatedOIB_1">
      <item>Ivica Repanić, OIB 72908304759</item>
    </derivirana_varijabla>
  </DomainObject.Predmet.OstaliListFormatedOIB>
  <DomainObject.Predmet.OstaliListFormatedWithAdress>
    <izvorni_sadrzaj>
      <item>Ivica Repanić, Dalmatinska 1, 21480 Vis</item>
    </izvorni_sadrzaj>
    <derivirana_varijabla naziv="DomainObject.Predmet.OstaliListFormatedWithAdress_1">
      <item>Ivica Repanić, Dalmatinska 1, 21480 Vis</item>
    </derivirana_varijabla>
  </DomainObject.Predmet.OstaliListFormatedWithAdress>
  <DomainObject.Predmet.OstaliListFormatedWithAdressOIB>
    <izvorni_sadrzaj>
      <item>Ivica Repanić, OIB 72908304759, Dalmatinska 1, 21480 Vis</item>
    </izvorni_sadrzaj>
    <derivirana_varijabla naziv="DomainObject.Predmet.OstaliListFormatedWithAdressOIB_1">
      <item>Ivica Repanić, OIB 72908304759, Dalmatinska 1, 21480 Vis</item>
    </derivirana_varijabla>
  </DomainObject.Predmet.OstaliListFormatedWithAdressOIB>
  <DomainObject.Predmet.OstaliListNazivFormated>
    <izvorni_sadrzaj>
      <item>Ivica Repanić</item>
    </izvorni_sadrzaj>
    <derivirana_varijabla naziv="DomainObject.Predmet.OstaliListNazivFormated_1">
      <item>Ivica Repanić</item>
    </derivirana_varijabla>
  </DomainObject.Predmet.OstaliListNazivFormated>
  <DomainObject.Predmet.OstaliListNazivFormatedOIB>
    <izvorni_sadrzaj>
      <item>Ivica Repanić, OIB 72908304759</item>
    </izvorni_sadrzaj>
    <derivirana_varijabla naziv="DomainObject.Predmet.OstaliListNazivFormatedOIB_1">
      <item>Ivica Repanić, OIB 72908304759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REPANIĆ d.o.o. za trgovinu</izvorni_sadrzaj>
    <derivirana_varijabla naziv="DomainObject.Predmet.ProtustrankaIDrugi_1">REPANIĆ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REPANIĆ d.o.o. za trgovinu, OIB 77377683757, Dalmatinska 1, 21480 Vis</izvorni_sadrzaj>
    <derivirana_varijabla naziv="DomainObject.Predmet.ProtustrankaIDrugiAdressOIB_1">REPANIĆ d.o.o. za trgovinu, OIB 77377683757, Dalmatinska 1,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REPANIĆ d.o.o. za trgovinu</item>
      <item>FINANCIJSKA AGENCIJA, RC SPLIT</item>
      <item>Ivica Repanić</item>
    </izvorni_sadrzaj>
    <derivirana_varijabla naziv="DomainObject.Predmet.SudioniciListNaziv_1">
      <item>REPANIĆ d.o.o. za trgovinu</item>
      <item>FINANCIJSKA AGENCIJA, RC SPLIT</item>
      <item>Ivica Repanić</item>
    </derivirana_varijabla>
  </DomainObject.Predmet.SudioniciListNaziv>
  <DomainObject.Predmet.SudioniciListAdressOIB>
    <izvorni_sadrzaj>
      <item>REPANIĆ d.o.o. za trgovinu, OIB 77377683757, Dalmatinska 1,21480 Vis</item>
      <item>FINANCIJSKA AGENCIJA, RC SPLIT, OIB 85821130368, Mažuranićevo šetalište 24 b,21000 Split</item>
      <item>Ivica Repanić, OIB 72908304759, Dalmatinska 1,21480 Vis</item>
    </izvorni_sadrzaj>
    <derivirana_varijabla naziv="DomainObject.Predmet.SudioniciListAdressOIB_1">
      <item>REPANIĆ d.o.o. za trgovinu, OIB 77377683757, Dalmatinska 1,21480 Vis</item>
      <item>FINANCIJSKA AGENCIJA, RC SPLIT, OIB 85821130368, Mažuranićevo šetalište 24 b,21000 Split</item>
      <item>Ivica Repanić, OIB 72908304759, Dalmatinska 1,21480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77377683757</item>
      <item>, OIB 85821130368</item>
      <item>, OIB 72908304759</item>
    </izvorni_sadrzaj>
    <derivirana_varijabla naziv="DomainObject.Predmet.SudioniciListNazivOIB_1">
      <item>, OIB 77377683757</item>
      <item>, OIB 85821130368</item>
      <item>, OIB 72908304759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St-803/2017-7</izvorni_sadrzaj>
    <derivirana_varijabla naziv="DomainObject.PredzadnjaOdlukaIzPredmeta.Oznaka_1">St-803/2017-7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1072</properties:Words>
  <properties:Characters>5935</properties:Characters>
  <properties:Lines>118</properties:Lines>
  <properties:Paragraphs>28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2018-10-10T12:03:00Z</cp:lastPrinted>
  <dcterms:modified xmlns:xsi="http://www.w3.org/2001/XMLSchema-instance" xsi:type="dcterms:W3CDTF">2018-10-10T12:03:00Z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