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b51a" w14:paraId="906b51a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485F9D" w:rsidP="00485F9D" w:rsidR="004270AE" w:rsidRPr="005A072F">
      <w:pPr>
        <w:ind w:firstLine="708"/>
        <w:jc w:val="both"/>
      </w:pPr>
      <w:r>
        <w:t xml:space="preserve">Trgovački sud u Zadru, </w:t>
      </w:r>
      <w:r w:rsidR="00360AB6" w:rsidRPr="005A072F">
        <w:t>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ED1D93" w:rsidRPr="00ED1D93">
        <w:rPr>
          <w:lang w:val="en-AU"/>
        </w:rPr>
        <w:t>PAPICA d.o.o., Zadar, Lička 3,  OIB: 68636241369</w:t>
      </w:r>
      <w:r w:rsidR="000524EB">
        <w:t xml:space="preserve">, </w:t>
      </w:r>
      <w:r w:rsidR="00360AB6" w:rsidRPr="001349D9">
        <w:t xml:space="preserve">dana </w:t>
      </w:r>
      <w:r>
        <w:t xml:space="preserve">8. kolovoza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485F9D" w:rsidP="00485F9D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ED1D93" w:rsidRPr="00485F9D">
        <w:rPr>
          <w:lang w:val="en-AU"/>
        </w:rPr>
        <w:t>PAPICA d.o.o., Zadar, Lička 3,  OIB: 68636241369</w:t>
      </w:r>
      <w:r w:rsidR="00846B1C">
        <w:t>.</w:t>
      </w:r>
    </w:p>
    <w:p w:rsidRDefault="00485F9D" w:rsidP="00485F9D" w:rsidR="00485F9D">
      <w:pPr>
        <w:jc w:val="both"/>
      </w:pPr>
    </w:p>
    <w:p w:rsidRDefault="00485F9D" w:rsidP="00485F9D" w:rsidR="00485F9D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 xml:space="preserve">25. kolovoza </w:t>
      </w:r>
      <w:r w:rsidRPr="00485F9D">
        <w:rPr>
          <w:b/>
        </w:rPr>
        <w:t xml:space="preserve">2017. u </w:t>
      </w:r>
      <w:r>
        <w:rPr>
          <w:b/>
        </w:rPr>
        <w:t>8,1</w:t>
      </w:r>
      <w:r w:rsidRPr="00485F9D">
        <w:rPr>
          <w:b/>
        </w:rPr>
        <w:t>0</w:t>
      </w:r>
      <w:r w:rsidRPr="0050072D">
        <w:t xml:space="preserve"> </w:t>
      </w:r>
      <w:r w:rsidRPr="00485F9D">
        <w:rPr>
          <w:b/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485F9D" w:rsidP="00485F9D" w:rsidR="00485F9D">
      <w:pPr>
        <w:jc w:val="both"/>
      </w:pPr>
    </w:p>
    <w:p w:rsidRDefault="00485F9D" w:rsidP="00485F9D" w:rsidR="00485F9D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485F9D" w:rsidP="00485F9D" w:rsidR="00485F9D">
      <w:pPr>
        <w:jc w:val="both"/>
      </w:pPr>
    </w:p>
    <w:p w:rsidRDefault="00485F9D" w:rsidP="00485F9D" w:rsidR="00485F9D">
      <w:pPr>
        <w:jc w:val="both"/>
      </w:pPr>
      <w:r>
        <w:t>IV.</w:t>
      </w:r>
      <w:r>
        <w:tab/>
        <w:t>Upozorava se osoba ovlaštena za zastupanje dužnika po zakonu Sanja Dukić</w:t>
      </w:r>
      <w:r w:rsidRPr="005B0335">
        <w:t xml:space="preserve"> iz </w:t>
      </w:r>
      <w:r>
        <w:t>Zadra</w:t>
      </w:r>
      <w:r w:rsidRPr="005B0335">
        <w:t xml:space="preserve">, </w:t>
      </w:r>
      <w:r>
        <w:t xml:space="preserve"> da u slučaju neodazivanja iste ovom pozivu, Sud će temeljem čl. 180. u svezi čl. 178. Stečajnog zakona odrediti njezino prisilno dovođenje. </w:t>
      </w:r>
    </w:p>
    <w:p w:rsidRDefault="001349D9" w:rsidP="00485F9D" w:rsidR="001349D9"/>
    <w:p w:rsidRDefault="00485F9D" w:rsidP="00485F9D" w:rsidR="00485F9D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ED1D93">
        <w:t>28</w:t>
      </w:r>
      <w:r w:rsidR="00846B1C">
        <w:t xml:space="preserve">. </w:t>
      </w:r>
      <w:r w:rsidR="00ED1D93">
        <w:t>prosinca</w:t>
      </w:r>
      <w:r w:rsidR="00846B1C">
        <w:t xml:space="preserve"> </w:t>
      </w:r>
      <w:r w:rsidR="00ED1D93">
        <w:t>2016</w:t>
      </w:r>
      <w:r w:rsidRPr="00EF5927">
        <w:t>., oglasom ovog Suda od</w:t>
      </w:r>
      <w:r w:rsidR="00846B1C">
        <w:t xml:space="preserve"> </w:t>
      </w:r>
      <w:r w:rsidR="00ED1D93">
        <w:t>10</w:t>
      </w:r>
      <w:r w:rsidR="00F1060A">
        <w:t xml:space="preserve">. </w:t>
      </w:r>
      <w:r w:rsidR="005B0335">
        <w:t>siječnja</w:t>
      </w:r>
      <w:r w:rsidR="00F1060A">
        <w:t xml:space="preserve"> </w:t>
      </w:r>
      <w:r w:rsidR="005B033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ED1D93">
        <w:t>1170/16</w:t>
      </w:r>
      <w:r w:rsidR="00846B1C">
        <w:t>-</w:t>
      </w:r>
      <w:r w:rsidR="00ED1D93">
        <w:t>9</w:t>
      </w:r>
      <w:r w:rsidR="00846B1C">
        <w:t xml:space="preserve"> od </w:t>
      </w:r>
      <w:r w:rsidR="00ED1D93">
        <w:t>1</w:t>
      </w:r>
      <w:r w:rsidR="005B0335">
        <w:t>0</w:t>
      </w:r>
      <w:r w:rsidR="00846B1C">
        <w:t xml:space="preserve">. </w:t>
      </w:r>
      <w:r w:rsidR="005B0335">
        <w:t>ožujka</w:t>
      </w:r>
      <w:r w:rsidR="00F1060A">
        <w:t xml:space="preserve"> </w:t>
      </w:r>
      <w:r w:rsidR="005B033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ED1D93">
        <w:t>28</w:t>
      </w:r>
      <w:r w:rsidR="00846B1C">
        <w:t xml:space="preserve">. </w:t>
      </w:r>
      <w:r w:rsidR="00ED1D93">
        <w:t>ožujka</w:t>
      </w:r>
      <w:r w:rsidR="00846B1C">
        <w:t xml:space="preserve"> </w:t>
      </w:r>
      <w:r w:rsidR="005B033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485F9D">
        <w:t xml:space="preserve">8. kolovoza 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485F9D" w:rsidP="00671013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B0143C">
        <w:t>S</w:t>
      </w:r>
      <w:r w:rsidR="00360AB6" w:rsidRPr="005A072F">
        <w:t>utkinja</w:t>
      </w:r>
    </w:p>
    <w:p w:rsidRDefault="00485F9D" w:rsidP="00671013" w:rsidR="00004F3B" w:rsidRPr="005A072F">
      <w:pPr>
        <w:jc w:val="right"/>
      </w:pPr>
      <w:r>
        <w:tab/>
      </w:r>
      <w:r>
        <w:tab/>
        <w:t xml:space="preserve">            </w:t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 w:rsidR="00B0143C">
        <w:t>Ana Markač</w:t>
      </w:r>
    </w:p>
    <w:p w:rsidRDefault="001349D9" w:rsidP="00671013" w:rsidR="001349D9">
      <w:pPr>
        <w:jc w:val="right"/>
      </w:pPr>
    </w:p>
    <w:p w:rsidRDefault="001349D9" w:rsidP="00721F79" w:rsidR="001349D9"/>
    <w:p w:rsidRDefault="00485F9D" w:rsidP="00721F79" w:rsidR="00485F9D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485F9D" w:rsidP="0020610B" w:rsidR="00485F9D">
      <w:pPr>
        <w:ind w:firstLine="360"/>
      </w:pPr>
    </w:p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ED1D93" w:rsidP="00360AB6" w:rsidR="00ED1D93" w:rsidRPr="00ED1D93">
      <w:pPr>
        <w:pStyle w:val="Tijeloteksta"/>
        <w:numPr>
          <w:ilvl w:val="0"/>
          <w:numId w:val="3"/>
        </w:numPr>
        <w:rPr>
          <w:szCs w:val="24"/>
        </w:rPr>
      </w:pPr>
      <w:r w:rsidRPr="00ED1D93">
        <w:rPr>
          <w:szCs w:val="24"/>
          <w:lang w:val="en-AU"/>
        </w:rPr>
        <w:t>PAPICA d.o.o., Zadar, Lička 3</w:t>
      </w:r>
    </w:p>
    <w:p w:rsidRDefault="00ED1D93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Sanja Dukić, Zadar, Lička 3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485F9D">
        <w:t>O</w:t>
      </w:r>
      <w:r w:rsidR="0020610B" w:rsidRPr="005A072F">
        <w:t>glasna ploča</w:t>
      </w:r>
      <w:r w:rsidR="00485F9D">
        <w:t xml:space="preserve"> sudova 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F4C7F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ED1D93">
      <w:t>207</w:t>
    </w:r>
    <w:r w:rsidR="00846B1C">
      <w:t>/</w:t>
    </w:r>
    <w:r w:rsidR="002463E8">
      <w:t>17</w:t>
    </w:r>
    <w:r w:rsidR="005B0335">
      <w:t>-</w:t>
    </w:r>
    <w:r w:rsidR="00ED1D93">
      <w:t>13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ED1D93">
      <w:t>207</w:t>
    </w:r>
    <w:r>
      <w:t>/</w:t>
    </w:r>
    <w:r w:rsidR="002463E8">
      <w:t>17</w:t>
    </w:r>
    <w:r>
      <w:t>-</w:t>
    </w:r>
    <w:r w:rsidR="005B0335">
      <w:t>1</w:t>
    </w:r>
    <w:r w:rsidR="00ED1D9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D3579AA"/>
    <w:multiLevelType w:val="hybridMultilevel"/>
    <w:tmpl w:val="C5027536"/>
    <w:lvl w:tplc="4AB0A2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85F9D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0335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1013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386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162E9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4C7F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1D93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1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1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St-207/2017</izvorni_sadrzaj>
    <derivirana_varijabla naziv="DomainObject.Predmet.OznakaBroj_1">St-207/2017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PAPICA d.o.o. za ugostiteljstvo</item>
      <item>FINA</item>
    </izvorni_sadrzaj>
    <derivirana_varijabla naziv="DomainObject.Predmet.SudioniciListNaziv_1">
      <item>PAPICA d.o.o. za ugostiteljstvo</item>
      <item>FINA</item>
    </derivirana_varijabla>
  </DomainObject.Predmet.SudioniciListNaziv>
  <DomainObject.Predmet.SudioniciListAdressOIB>
    <izvorni_sadrzaj>
      <item>PAPICA d.o.o. za ugostiteljstvo, OIB 68636241369, Lička 3,23000 Zadar</item>
      <item>FINA, OIB 85821130368</item>
    </izvorni_sadrzaj>
    <derivirana_varijabla naziv="DomainObject.Predmet.SudioniciListAdressOIB_1">
      <item>PAPICA d.o.o. za ugostiteljstvo, OIB 68636241369, Lička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68636241369</item>
      <item>, OIB 85821130368</item>
    </izvorni_sadrzaj>
    <derivirana_varijabla naziv="DomainObject.Predmet.SudioniciListNazivOIB_1">
      <item>, OIB 68636241369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09FCE-A9B3-48B5-93E1-DDE9DCFA7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2411</properties:Characters>
  <properties:Lines>77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2017-06-02T07:46:00Z</dcterms:created>
  <dc:creator>Administrator</dc:creator>
  <cp:lastModifiedBy>Marijana Žuža</cp:lastModifiedBy>
  <cp:lastPrinted>2017-08-08T10:35:00Z</cp:lastPrinted>
  <dcterms:modified xmlns:xsi="http://www.w3.org/2001/XMLSchema-instance" xsi:type="dcterms:W3CDTF">2017-08-08T12:36:00Z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