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a93b" w14:paraId="139a93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7820CB">
        <w:rPr>
          <w:b/>
        </w:rPr>
        <w:t>1452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7820CB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7820CB" w:rsidRPr="007820CB">
        <w:t>PAURIJA jednostavno društvo s ograničenom odgovornošću za ugostiteljstvo, trgovinu i usluge, skraćena tvrtka: PAURIJA j.d.o.o., Nova Gradiška, Kralja Zvonimira 318, OIB 91219592008</w:t>
      </w:r>
      <w:r w:rsidR="00123855">
        <w:t xml:space="preserve">, dana </w:t>
      </w:r>
      <w:r w:rsidR="007820CB">
        <w:t>05</w:t>
      </w:r>
      <w:r w:rsidR="00AF73E0" w:rsidRPr="00AF73E0">
        <w:t xml:space="preserve">. </w:t>
      </w:r>
      <w:r w:rsidR="007820CB">
        <w:t>siječnja</w:t>
      </w:r>
      <w:r w:rsidR="00AF73E0" w:rsidRPr="00AF73E0">
        <w:t xml:space="preserve"> 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7820CB" w:rsidRPr="007820CB">
        <w:t>PAURIJA jednostavno društvo s ograničenom odgovornošću za ugostiteljstvo, trgovinu i usluge, skraćena tvrtka: PAURIJA j.d.o.o., Nova Gradiška, Kralja Zvonimira 318, OIB 91219592008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>
      <w:pPr>
        <w:ind w:firstLine="1440"/>
        <w:jc w:val="both"/>
      </w:pPr>
      <w:r>
        <w:t>2.Za s</w:t>
      </w:r>
      <w:r w:rsidR="0068262A">
        <w:t xml:space="preserve">tečajnog upravitelja imenuje se </w:t>
      </w:r>
      <w:r w:rsidR="00C36715">
        <w:t>Siniša Rajnović iz Virovitice, Sv.Trojstva 87, Milanovac, OIB 86217384445.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7820CB" w:rsidRPr="007820CB">
        <w:t>PAURIJA jednostavno društvo s ograničenom odgovornošću za ugostiteljstvo, trgovinu i usluge, skraćena tvrtka: PAURIJA j.d.o.o., Nova Gradiška, Kralja Zvonimira 318, OIB 91219592008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047527" w:rsidP="00AA7765" w:rsidR="00047527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t>Broj: 7/St-</w:t>
      </w:r>
      <w:r w:rsidR="007820CB">
        <w:rPr>
          <w:b/>
        </w:rPr>
        <w:t>1452</w:t>
      </w:r>
      <w:r w:rsidR="00533CCE">
        <w:rPr>
          <w:b/>
        </w:rPr>
        <w:t>/</w:t>
      </w:r>
      <w:r w:rsidRPr="002F214A">
        <w:rPr>
          <w:b/>
        </w:rPr>
        <w:t>201</w:t>
      </w:r>
      <w:r w:rsidR="00BC62D8">
        <w:rPr>
          <w:b/>
        </w:rPr>
        <w:t>7</w:t>
      </w:r>
      <w:r w:rsidRPr="002F214A">
        <w:rPr>
          <w:b/>
        </w:rPr>
        <w:t>-</w:t>
      </w:r>
      <w:r w:rsidR="007820CB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7820CB" w:rsidRPr="007820CB">
        <w:t>PAURIJA jednostavno društvo s ograničenom odgovornošću za ugostiteljstvo, trgovinu i usluge, skraćena tvrtka: PAURIJA j.d.o.o., Nova Gradiška, Kralja Zvonimira 318, OIB 91219592008</w:t>
      </w:r>
      <w:r w:rsidR="008353BC">
        <w:t xml:space="preserve"> </w:t>
      </w:r>
      <w:r w:rsidR="00B3343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635CA">
        <w:t>1</w:t>
      </w:r>
      <w:r w:rsidR="007820CB">
        <w:t>6</w:t>
      </w:r>
      <w:r w:rsidR="000B4504">
        <w:t xml:space="preserve">. </w:t>
      </w:r>
      <w:r w:rsidR="007820CB">
        <w:t>listopada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993DC7">
        <w:t xml:space="preserve">Nadalje, </w:t>
      </w:r>
      <w:r w:rsidR="00993DC7" w:rsidRPr="00993DC7">
        <w:t>službenom provjero</w:t>
      </w:r>
      <w:r w:rsidR="007820CB">
        <w:t>m utvrđeno je da dužnik na dan 05</w:t>
      </w:r>
      <w:r w:rsidR="00993DC7" w:rsidRPr="00993DC7">
        <w:t>.s</w:t>
      </w:r>
      <w:r w:rsidR="007820CB">
        <w:t>iječnja</w:t>
      </w:r>
      <w:r w:rsidR="00993DC7" w:rsidRPr="00993DC7">
        <w:t xml:space="preserve"> 201</w:t>
      </w:r>
      <w:r w:rsidR="007820CB">
        <w:t>8</w:t>
      </w:r>
      <w:r w:rsidR="00993DC7" w:rsidRPr="00993DC7">
        <w:t>.godin</w:t>
      </w:r>
      <w:r w:rsidR="00F34569">
        <w:t>e</w:t>
      </w:r>
      <w:r w:rsidR="00993DC7" w:rsidRPr="00993DC7">
        <w:t xml:space="preserve"> </w:t>
      </w:r>
      <w:r w:rsidR="005E1C86" w:rsidRPr="00993DC7">
        <w:t>u Očevidniku redoslijeda osnova za plaćanje</w:t>
      </w:r>
      <w:r w:rsidR="00993DC7" w:rsidRPr="00993DC7">
        <w:t xml:space="preserve"> i</w:t>
      </w:r>
      <w:r w:rsidR="00993DC7">
        <w:t xml:space="preserve"> na</w:t>
      </w:r>
      <w:r w:rsidR="00993DC7" w:rsidRPr="00993DC7">
        <w:t>dalje</w:t>
      </w:r>
      <w:r w:rsidR="005E1C86" w:rsidRPr="00993DC7">
        <w:t xml:space="preserve"> ima neizvršene osnove z</w:t>
      </w:r>
      <w:r w:rsidR="008A681F" w:rsidRPr="00993DC7">
        <w:t>a plaćanje</w:t>
      </w:r>
      <w:r w:rsidR="00993DC7">
        <w:t>,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111FB5">
      <w:pPr>
        <w:jc w:val="center"/>
      </w:pPr>
      <w:r>
        <w:t>U S</w:t>
      </w:r>
      <w:r w:rsidR="00703938">
        <w:t xml:space="preserve">lavonskom Brodu, </w:t>
      </w:r>
      <w:r w:rsidR="007820CB">
        <w:t>05</w:t>
      </w:r>
      <w:r w:rsidR="00C92D33">
        <w:t xml:space="preserve">. </w:t>
      </w:r>
      <w:r w:rsidR="007820CB">
        <w:t>siječnja</w:t>
      </w:r>
      <w:r w:rsidR="00D66FB6">
        <w:t xml:space="preserve"> 201</w:t>
      </w:r>
      <w:r w:rsidR="007820CB">
        <w:t>8</w:t>
      </w:r>
      <w:r>
        <w:t>. godine</w:t>
      </w:r>
    </w:p>
    <w:p w:rsidRDefault="008353BC" w:rsidP="00111FB5" w:rsidR="008353BC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7820CB" w:rsidR="007820C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 </w:t>
      </w:r>
      <w:r w:rsidR="007820CB">
        <w:t xml:space="preserve">   </w:t>
      </w:r>
      <w:r w:rsidR="00C910A7">
        <w:t xml:space="preserve"> </w:t>
      </w:r>
      <w:r w:rsidR="0016405B">
        <w:t xml:space="preserve"> </w:t>
      </w:r>
      <w:r>
        <w:t>Mirna Vujčić</w:t>
      </w:r>
    </w:p>
    <w:p w:rsidRDefault="00D23860" w:rsidP="008353BC" w:rsidR="008353BC">
      <w:r>
        <w:tab/>
        <w:t xml:space="preserve">  </w:t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911" w:rsidR="006D2911">
      <w:r>
        <w:separator/>
      </w:r>
    </w:p>
  </w:endnote>
  <w:endnote w:id="0" w:type="continuationSeparator">
    <w:p w:rsidRDefault="006D2911" w:rsidR="006D2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911" w:rsidR="006D2911">
      <w:r>
        <w:separator/>
      </w:r>
    </w:p>
  </w:footnote>
  <w:footnote w:id="0" w:type="continuationSeparator">
    <w:p w:rsidRDefault="006D2911" w:rsidR="006D2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9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47527"/>
    <w:rsid w:val="0005088D"/>
    <w:rsid w:val="00056D37"/>
    <w:rsid w:val="000635CA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6405B"/>
    <w:rsid w:val="00173911"/>
    <w:rsid w:val="00174C7D"/>
    <w:rsid w:val="001926DB"/>
    <w:rsid w:val="001A2C07"/>
    <w:rsid w:val="001B37AE"/>
    <w:rsid w:val="001B61FF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502A"/>
    <w:rsid w:val="00587D6B"/>
    <w:rsid w:val="00587DF3"/>
    <w:rsid w:val="005E1C86"/>
    <w:rsid w:val="005F74A0"/>
    <w:rsid w:val="006036A1"/>
    <w:rsid w:val="00617E44"/>
    <w:rsid w:val="006224BC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6D2911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16600"/>
    <w:rsid w:val="00832536"/>
    <w:rsid w:val="008353BC"/>
    <w:rsid w:val="00841F8D"/>
    <w:rsid w:val="00846CEC"/>
    <w:rsid w:val="00863A5B"/>
    <w:rsid w:val="00873A1A"/>
    <w:rsid w:val="00896044"/>
    <w:rsid w:val="0089623C"/>
    <w:rsid w:val="008A4B1F"/>
    <w:rsid w:val="008A681F"/>
    <w:rsid w:val="009135EF"/>
    <w:rsid w:val="00942E1D"/>
    <w:rsid w:val="009458D8"/>
    <w:rsid w:val="00961BE6"/>
    <w:rsid w:val="0096689E"/>
    <w:rsid w:val="00983065"/>
    <w:rsid w:val="00993DC7"/>
    <w:rsid w:val="009A2710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562F5"/>
    <w:rsid w:val="00A56478"/>
    <w:rsid w:val="00A57AD9"/>
    <w:rsid w:val="00A832A5"/>
    <w:rsid w:val="00AA0D20"/>
    <w:rsid w:val="00AA7765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36715"/>
    <w:rsid w:val="00C53A06"/>
    <w:rsid w:val="00C63D01"/>
    <w:rsid w:val="00C74CB4"/>
    <w:rsid w:val="00C868CA"/>
    <w:rsid w:val="00C910A7"/>
    <w:rsid w:val="00C92D33"/>
    <w:rsid w:val="00CB3C50"/>
    <w:rsid w:val="00CB5495"/>
    <w:rsid w:val="00CD466F"/>
    <w:rsid w:val="00D22AF4"/>
    <w:rsid w:val="00D23860"/>
    <w:rsid w:val="00D24F05"/>
    <w:rsid w:val="00D25655"/>
    <w:rsid w:val="00D35A6A"/>
    <w:rsid w:val="00D66FB6"/>
    <w:rsid w:val="00D80405"/>
    <w:rsid w:val="00DA7B24"/>
    <w:rsid w:val="00DB52D3"/>
    <w:rsid w:val="00DC4AFF"/>
    <w:rsid w:val="00DC7E31"/>
    <w:rsid w:val="00DF26AE"/>
    <w:rsid w:val="00E1784E"/>
    <w:rsid w:val="00E32656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8288.70</izvorni_sadrzaj>
    <derivirana_varijabla naziv="DomainObject.Predmet.InicijalnaVrijednost_1">8288.70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St-1452/2017</izvorni_sadrzaj>
    <derivirana_varijabla naziv="DomainObject.Predmet.OznakaBroj_1">St-1452/2017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PAURIJA jednostavno društvo s ograničenom odgovornošću za ugostiteljstvo, trgovinu i usluge</izvorni_sadrzaj>
    <derivirana_varijabla naziv="DomainObject.Predmet.ProtustrankaFormated_1">  PAURIJA jednostavno društvo s ograničenom odgovornošću za ugostiteljstvo, trgovinu i usluge</derivirana_varijabla>
  </DomainObject.Predmet.ProtustrankaFormated>
  <DomainObject.Predmet.ProtustrankaFormatedOIB>
    <izvorni_sadrzaj>  PAURIJA jednostavno društvo s ograničenom odgovornošću za ugostiteljstvo, trgovinu i usluge, OIB 91219592008</izvorni_sadrzaj>
    <derivirana_varijabla naziv="DomainObject.Predmet.ProtustrankaFormatedOIB_1">  PAURIJA jednostavno društvo s ograničenom odgovornošću za ugostiteljstvo, trgovinu i usluge, OIB 91219592008</derivirana_varijabla>
  </DomainObject.Predmet.ProtustrankaFormatedOIB>
  <DomainObject.Predmet.ProtustrankaFormatedWithAdress>
    <izvorni_sadrzaj> PAURIJA jednostavno društvo s ograničenom odgovornošću za ugostiteljstvo, trgovinu i usluge, Kralja Zvonimira 318, 35400 Nova Gradiška</izvorni_sadrzaj>
    <derivirana_varijabla naziv="DomainObject.Predmet.ProtustrankaFormatedWithAdress_1"> PAURIJA jednostavno društvo s ograničenom odgovornošću za ugostiteljstvo, trgovinu i usluge, Kralja Zvonimira 318, 35400 Nova Gradiška</derivirana_varijabla>
  </DomainObject.Predmet.ProtustrankaFormatedWithAdress>
  <DomainObject.Predmet.ProtustrankaFormatedWithAdressOIB>
    <izvorni_sadrzaj> PAURIJA jednostavno društvo s ograničenom odgovornošću za ugostiteljstvo, trgovinu i usluge, OIB 91219592008, Kralja Zvonimira 318, 35400 Nova Gradiška</izvorni_sadrzaj>
    <derivirana_varijabla naziv="DomainObject.Predmet.ProtustrankaFormatedWithAdressOIB_1"> PAURIJA jednostavno društvo s ograničenom odgovornošću za ugostiteljstvo, trgovinu i usluge, OIB 91219592008, Kralja Zvonimira 318, 35400 Nova Gradiška</derivirana_varijabla>
  </DomainObject.Predmet.ProtustrankaFormatedWithAdressOIB>
  <DomainObject.Predmet.ProtustrankaWithAdress>
    <izvorni_sadrzaj>PAURIJA jednostavno društvo s ograničenom odgovornošću za ugostiteljstvo, trgovinu i usluge Kralja Zvonimira 318, 35400 Nova Gradiška</izvorni_sadrzaj>
    <derivirana_varijabla naziv="DomainObject.Predmet.ProtustrankaWithAdress_1">PAURIJA jednostavno društvo s ograničenom odgovornošću za ugostiteljstvo, trgovinu i usluge Kralja Zvonimira 318, 35400 Nova Gradiška</derivirana_varijabla>
  </DomainObject.Predmet.ProtustrankaWithAdress>
  <DomainObject.Predmet.ProtustrankaWithAdressOIB>
    <izvorni_sadrzaj>PAURIJA jednostavno društvo s ograničenom odgovornošću za ugostiteljstvo, trgovinu i usluge, OIB 91219592008, Kralja Zvonimira 318, 35400 Nova Gradiška</izvorni_sadrzaj>
    <derivirana_varijabla naziv="DomainObject.Predmet.ProtustrankaWithAdressOIB_1">PAURIJA jednostavno društvo s ograničenom odgovornošću za ugostiteljstvo, trgovinu i usluge, OIB 91219592008, Kralja Zvonimira 318, 35400 Nova Gradiška</derivirana_varijabla>
  </DomainObject.Predmet.ProtustrankaWithAdressOIB>
  <DomainObject.Predmet.ProtustrankaNazivFormated>
    <izvorni_sadrzaj>PAURIJA jednostavno društvo s ograničenom odgovornošću za ugostiteljstvo, trgovinu i usluge</izvorni_sadrzaj>
    <derivirana_varijabla naziv="DomainObject.Predmet.ProtustrankaNazivFormated_1">PAURIJA jednostavno društvo s ograničenom odgovornošću za ugostiteljstvo, trgovinu i usluge</derivirana_varijabla>
  </DomainObject.Predmet.ProtustrankaNazivFormated>
  <DomainObject.Predmet.ProtustrankaNazivFormatedOIB>
    <izvorni_sadrzaj>PAURIJA jednostavno društvo s ograničenom odgovornošću za ugostiteljstvo, trgovinu i usluge, OIB 91219592008</izvorni_sadrzaj>
    <derivirana_varijabla naziv="DomainObject.Predmet.ProtustrankaNazivFormatedOIB_1">PAURIJA jednostavno društvo s ograničenom odgovornošću za ugostiteljstvo, trgovinu i usluge, OIB 91219592008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PAURIJA jednostavno društvo s ograničenom odgovornošću za ugostiteljstvo, trgovinu i usluge</item>
    </izvorni_sadrzaj>
    <derivirana_varijabla naziv="DomainObject.Predmet.ProtuStrankaListFormated_1">
      <item>PAURIJA jednostavno društvo s ograničenom odgovornošću za ugostiteljstvo, trgovinu i usluge</item>
    </derivirana_varijabla>
  </DomainObject.Predmet.ProtuStrankaListFormated>
  <DomainObject.Predmet.ProtuStrankaListFormatedOIB>
    <izvorni_sadrzaj>
      <item>PAURIJA jednostavno društvo s ograničenom odgovornošću za ugostiteljstvo, trgovinu i usluge, OIB 91219592008</item>
    </izvorni_sadrzaj>
    <derivirana_varijabla naziv="DomainObject.Predmet.ProtuStrankaListFormatedOIB_1">
      <item>PAURIJA jednostavno društvo s ograničenom odgovornošću za ugostiteljstvo, trgovinu i usluge, OIB 91219592008</item>
    </derivirana_varijabla>
  </DomainObject.Predmet.ProtuStrankaListFormatedOIB>
  <DomainObject.Predmet.ProtuStrankaListFormatedWithAdress>
    <izvorni_sadrzaj>
      <item>PAURIJA jednostavno društvo s ograničenom odgovornošću za ugostiteljstvo, trgovinu i usluge, Kralja Zvonimira 318, 35400 Nova Gradiška</item>
    </izvorni_sadrzaj>
    <derivirana_varijabla naziv="DomainObject.Predmet.ProtuStrankaListFormatedWithAdress_1">
      <item>PAURIJA jednostavno društvo s ograničenom odgovornošću za ugostiteljstvo, trgovinu i usluge, Kralja Zvonimira 318, 35400 Nova Gradiška</item>
    </derivirana_varijabla>
  </DomainObject.Predmet.ProtuStrankaListFormatedWithAdress>
  <DomainObject.Predmet.ProtuStrankaListFormatedWithAdressOIB>
    <izvorni_sadrzaj>
      <item>PAURIJA jednostavno društvo s ograničenom odgovornošću za ugostiteljstvo, trgovinu i usluge, OIB 91219592008, Kralja Zvonimira 318, 35400 Nova Gradiška</item>
    </izvorni_sadrzaj>
    <derivirana_varijabla naziv="DomainObject.Predmet.ProtuStrankaListFormatedWithAdressOIB_1">
      <item>PAURIJA jednostavno društvo s ograničenom odgovornošću za ugostiteljstvo, trgovinu i usluge, OIB 91219592008, Kralja Zvonimira 318, 35400 Nova Gradiška</item>
    </derivirana_varijabla>
  </DomainObject.Predmet.ProtuStrankaListFormatedWithAdressOIB>
  <DomainObject.Predmet.ProtuStrankaListNazivFormated>
    <izvorni_sadrzaj>
      <item>PAURIJA jednostavno društvo s ograničenom odgovornošću za ugostiteljstvo, trgovinu i usluge</item>
    </izvorni_sadrzaj>
    <derivirana_varijabla naziv="DomainObject.Predmet.ProtuStrankaListNazivFormated_1">
      <item>PAURIJA jednostavno društvo s ograničenom odgovornošću za ugostiteljstvo, trgovinu i usluge</item>
    </derivirana_varijabla>
  </DomainObject.Predmet.ProtuStrankaListNazivFormated>
  <DomainObject.Predmet.ProtuStrankaListNazivFormatedOIB>
    <izvorni_sadrzaj>
      <item>PAURIJA jednostavno društvo s ograničenom odgovornošću za ugostiteljstvo, trgovinu i usluge, OIB 91219592008</item>
    </izvorni_sadrzaj>
    <derivirana_varijabla naziv="DomainObject.Predmet.ProtuStrankaListNazivFormatedOIB_1">
      <item>PAURIJA jednostavno društvo s ograničenom odgovornošću za ugostiteljstvo, trgovinu i usluge, OIB 91219592008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PAURIJA jednostavno društvo s ograničenom odgovornošću za ugostiteljstvo, trgovinu i usluge</izvorni_sadrzaj>
    <derivirana_varijabla naziv="DomainObject.Predmet.ProtustrankaIDrugi_1">PAURIJA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PAURIJA jednostavno društvo s ograničenom odgovornošću za ugostiteljstvo, trgovinu i usluge, OIB 91219592008, Kralja Zvonimira 318, 35400 Nova Gradiška</izvorni_sadrzaj>
    <derivirana_varijabla naziv="DomainObject.Predmet.ProtustrankaIDrugiAdressOIB_1">PAURIJA jednostavno društvo s ograničenom odgovornošću za ugostiteljstvo, trgovinu i usluge, OIB 91219592008, Kralja Zvonimira 318,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PAURIJA jednostavno društvo s ograničenom odgovornošću za ugostiteljstvo, trgovinu i usluge</item>
    </izvorni_sadrzaj>
    <derivirana_varijabla naziv="DomainObject.Predmet.SudioniciListNaziv_1">
      <item>Financijska agencija</item>
      <item>PAURIJA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PAURIJA jednostavno društvo s ograničenom odgovornošću za ugostiteljstvo, trgovinu i usluge, OIB 91219592008, Kralja Zvonimira 318,35400 Nova Gradiška</item>
    </izvorni_sadrzaj>
    <derivirana_varijabla naziv="DomainObject.Predmet.SudioniciListAdressOIB_1">
      <item>Financijska agencija, OIB 85821130368, Ulica grada Vukovara 70,10000 Zagreb</item>
      <item>PAURIJA jednostavno društvo s ograničenom odgovornošću za ugostiteljstvo, trgovinu i usluge, OIB 91219592008, Kralja Zvonimira 318,35400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91219592008</item>
    </izvorni_sadrzaj>
    <derivirana_varijabla naziv="DomainObject.Predmet.SudioniciListNazivOIB_1">
      <item>, OIB 85821130368</item>
      <item>, OIB 91219592008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0151B-DC73-4576-9065-2E2D5870B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824</properties:Words>
  <properties:Characters>4750</properties:Characters>
  <properties:Lines>116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2018-01-05T07:26:00Z</dcterms:created>
  <dc:creator>alet</dc:creator>
  <cp:lastModifiedBy>wsadmin</cp:lastModifiedBy>
  <cp:lastPrinted>2018-01-05T07:29:00Z</cp:lastPrinted>
  <dcterms:modified xmlns:xsi="http://www.w3.org/2001/XMLSchema-instance" xsi:type="dcterms:W3CDTF">2018-01-05T07:38:00Z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