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0198" w14:paraId="7e0019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09067C">
        <w:rPr>
          <w:rStyle w:val="Naglaeno"/>
          <w:b w:val="false"/>
        </w:rPr>
        <w:t>2</w:t>
      </w:r>
      <w:r w:rsidR="007568F4">
        <w:rPr>
          <w:rStyle w:val="Naglaeno"/>
          <w:b w:val="false"/>
        </w:rPr>
        <w:t>58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0906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AC1F99" w:rsidP="00AC1F99" w:rsidR="00AC1F99">
      <w:pPr>
        <w:jc w:val="both"/>
      </w:pPr>
      <w:r>
        <w:tab/>
      </w:r>
      <w:r w:rsidR="0009067C" w:rsidRPr="0009067C"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7568F4" w:rsidRPr="007568F4">
        <w:t>FINE DJEVOJKE jednostavno društvo s ograničenom odgovornošću za proizvodnju kolača Zagreb, Domjanićeva 27, MBS 080916205 OIB 54097968794</w:t>
      </w:r>
      <w:r w:rsidRPr="0041082E">
        <w:t xml:space="preserve">, dana </w:t>
      </w:r>
      <w:r w:rsidR="0009067C">
        <w:t>1</w:t>
      </w:r>
      <w:r w:rsidR="00C556F6">
        <w:t>8</w:t>
      </w:r>
      <w:r w:rsidRPr="0041082E">
        <w:t xml:space="preserve">. </w:t>
      </w:r>
      <w:r w:rsidR="003D3681">
        <w:t>travnj</w:t>
      </w:r>
      <w:r w:rsidRPr="0041082E">
        <w:t>a 2017.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09067C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25459A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7568F4" w:rsidRPr="00B21AB7">
        <w:t>FINE DJEVOJKE jednostavno društvo s ograničenom odgovornošću za proizvodnju kolača</w:t>
      </w:r>
      <w:r w:rsidR="007568F4">
        <w:t xml:space="preserve"> Zagreb, Domjanićeva 27, MBS </w:t>
      </w:r>
      <w:r w:rsidR="007568F4" w:rsidRPr="001A6B83">
        <w:t>080916205</w:t>
      </w:r>
      <w:r w:rsidR="007568F4">
        <w:t xml:space="preserve"> OIB </w:t>
      </w:r>
      <w:r w:rsidR="007568F4" w:rsidRPr="001A6B83">
        <w:t>54097968794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BF001C">
        <w:t>Damir Cincar, Osijek, Svete Ane 15</w:t>
      </w:r>
      <w:r w:rsidR="002C4959">
        <w:t>b</w:t>
      </w:r>
      <w:r w:rsidR="00C13047" w:rsidRPr="00C13047">
        <w:t xml:space="preserve">, OIB </w:t>
      </w:r>
      <w:r w:rsidR="002C4959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C556F6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25459A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C556F6" w:rsidRPr="00C556F6">
        <w:t>FINE DJEVOJKE jednostavno društvo s ograničenom odgovornošću za proizvodnju kolača Zagreb, Domjanićeva 27, MBS 080916205 OIB 54097968794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</w:t>
      </w:r>
      <w:r w:rsidR="00306EFC">
        <w:t xml:space="preserve">Financijska agencija, </w:t>
      </w:r>
      <w:r w:rsidR="00E957EB" w:rsidRPr="00E957EB">
        <w:t xml:space="preserve">Regionalni centar Zagreb, Podružnica </w:t>
      </w:r>
      <w:r w:rsidR="00A52DE1">
        <w:t>Zagreb</w:t>
      </w:r>
      <w:r w:rsidR="00E957EB" w:rsidRPr="00E957EB">
        <w:t xml:space="preserve"> </w:t>
      </w:r>
      <w:r>
        <w:t xml:space="preserve">podnijela je dana </w:t>
      </w:r>
      <w:r w:rsidR="00C556F6">
        <w:t>1</w:t>
      </w:r>
      <w:r w:rsidR="00F72419">
        <w:t>0</w:t>
      </w:r>
      <w:r>
        <w:t>.</w:t>
      </w:r>
      <w:r w:rsidR="006503DA">
        <w:t>1</w:t>
      </w:r>
      <w:r w:rsidR="00C556F6">
        <w:t>1</w:t>
      </w:r>
      <w:r>
        <w:t>.201</w:t>
      </w:r>
      <w:r w:rsidR="00E957EB">
        <w:t>6</w:t>
      </w:r>
      <w:r>
        <w:t xml:space="preserve">. zahtjev </w:t>
      </w:r>
      <w:r w:rsidR="00306EFC">
        <w:t>Trgovačkom</w:t>
      </w:r>
      <w:r>
        <w:t xml:space="preserve"> sudu </w:t>
      </w:r>
      <w:r w:rsidR="00306EFC">
        <w:t xml:space="preserve">u Zagrebu </w:t>
      </w:r>
      <w:r>
        <w:t>za provedbu skraćenog s</w:t>
      </w:r>
      <w:r w:rsidR="006503DA">
        <w:t xml:space="preserve">tečajnog postupka nad dužnikom </w:t>
      </w:r>
      <w:r w:rsidR="00C556F6" w:rsidRPr="00C556F6">
        <w:t>FINE DJEVOJKE jednostavno društvo s ograničenom odgovornošću za proizvodnju kolača Zagreb, Domjanićeva 27, MBS 080916205 OIB 54097968794</w:t>
      </w:r>
      <w:r w:rsidR="00306EFC">
        <w:t>, a rješenjem Visokog Trgovačkog suda u Zagrebu od 11.01.2017. predmet je ustupljen na rješavanje ovom sudu.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B544B7">
        <w:t>7</w:t>
      </w:r>
      <w:r>
        <w:t>.</w:t>
      </w:r>
      <w:r w:rsidR="009A2AC3">
        <w:t>0</w:t>
      </w:r>
      <w:r w:rsidR="00EE0EED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B544B7">
        <w:t xml:space="preserve">14 </w:t>
      </w:r>
      <w:r>
        <w:t>St-</w:t>
      </w:r>
      <w:r w:rsidR="00F72419">
        <w:t>2</w:t>
      </w:r>
      <w:r w:rsidR="00D65330">
        <w:t>58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 xml:space="preserve">najkasnije u roku 45 dana od dana objave oglasa predlože otvaranje stečajnog postupka nad dužnikom,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3233B">
        <w:t>1</w:t>
      </w:r>
      <w:r w:rsidR="00D65330">
        <w:t>8</w:t>
      </w:r>
      <w:r>
        <w:t xml:space="preserve">. </w:t>
      </w:r>
      <w:r w:rsidR="00B544B7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</w:t>
      </w:r>
      <w:r w:rsidR="00A0080D">
        <w:t xml:space="preserve"> </w:t>
      </w:r>
      <w:r>
        <w:t>N</w:t>
      </w:r>
      <w:r w:rsidR="00A0080D">
        <w:t xml:space="preserve"> </w:t>
      </w:r>
      <w:r>
        <w:t>A</w:t>
      </w:r>
      <w:r w:rsidR="00A0080D">
        <w:t>: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BF001C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BF001C" w:rsidRPr="00BF001C">
        <w:t>Monika Kos, Bolč, Bolč 151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FINI </w:t>
      </w:r>
      <w:r w:rsidR="00F44548">
        <w:t>Zagreb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F44548">
        <w:t>Zagreb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BF001C">
        <w:t>24</w:t>
      </w:r>
      <w:r>
        <w:t>.</w:t>
      </w:r>
      <w:r w:rsidR="009B64BB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4BFB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09067C" w:rsidRPr="0009067C">
      <w:rPr>
        <w:rStyle w:val="Naglaeno"/>
        <w:b w:val="false"/>
      </w:rPr>
      <w:t>14 St-2</w:t>
    </w:r>
    <w:r w:rsidR="007568F4">
      <w:rPr>
        <w:rStyle w:val="Naglaeno"/>
        <w:b w:val="false"/>
      </w:rPr>
      <w:t>58</w:t>
    </w:r>
    <w:r w:rsidR="0009067C" w:rsidRPr="0009067C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067C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5459A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C4959"/>
    <w:rsid w:val="002D2610"/>
    <w:rsid w:val="002D7681"/>
    <w:rsid w:val="002F237D"/>
    <w:rsid w:val="002F31B4"/>
    <w:rsid w:val="002F4AAF"/>
    <w:rsid w:val="002F66FE"/>
    <w:rsid w:val="002F74B4"/>
    <w:rsid w:val="00302092"/>
    <w:rsid w:val="00306EFC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3681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33B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3DA"/>
    <w:rsid w:val="00650428"/>
    <w:rsid w:val="00652724"/>
    <w:rsid w:val="00652E1D"/>
    <w:rsid w:val="00655ECD"/>
    <w:rsid w:val="0065776A"/>
    <w:rsid w:val="00663E77"/>
    <w:rsid w:val="00666402"/>
    <w:rsid w:val="006718D6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568F4"/>
    <w:rsid w:val="0076373C"/>
    <w:rsid w:val="007657AA"/>
    <w:rsid w:val="00766D29"/>
    <w:rsid w:val="007723ED"/>
    <w:rsid w:val="0077329E"/>
    <w:rsid w:val="00774BFB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B64BB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80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2DE1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1F99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544B7"/>
    <w:rsid w:val="00B614F0"/>
    <w:rsid w:val="00B62E1A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001C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56F6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65330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1626"/>
    <w:rsid w:val="00E0224A"/>
    <w:rsid w:val="00E055D4"/>
    <w:rsid w:val="00E11F06"/>
    <w:rsid w:val="00E23AF8"/>
    <w:rsid w:val="00E32E80"/>
    <w:rsid w:val="00E431F4"/>
    <w:rsid w:val="00E60C19"/>
    <w:rsid w:val="00E6124A"/>
    <w:rsid w:val="00E911F3"/>
    <w:rsid w:val="00E957EB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E0EED"/>
    <w:rsid w:val="00EF5DDB"/>
    <w:rsid w:val="00F00CBB"/>
    <w:rsid w:val="00F02A50"/>
    <w:rsid w:val="00F040DB"/>
    <w:rsid w:val="00F2165F"/>
    <w:rsid w:val="00F40F1F"/>
    <w:rsid w:val="00F44548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2419"/>
    <w:rsid w:val="00F734CA"/>
    <w:rsid w:val="00F73514"/>
    <w:rsid w:val="00F74586"/>
    <w:rsid w:val="00F7590D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4B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4BF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F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4B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4BF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F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FINE DJEVOJKE jednostavno društvo s ograničenom odgovornošću za proizvodnju kolača</izvorni_sadrzaj>
    <derivirana_varijabla naziv="DomainObject.Predmet.ProtustrankaFormated_1">  FINE DJEVOJKE jednostavno društvo s ograničenom odgovornošću za proizvodnju kolača</derivirana_varijabla>
  </DomainObject.Predmet.ProtustrankaFormated>
  <DomainObject.Predmet.ProtustrankaFormatedOIB>
    <izvorni_sadrzaj>  FINE DJEVOJKE jednostavno društvo s ograničenom odgovornošću za proizvodnju kolača, OIB 54097968794</izvorni_sadrzaj>
    <derivirana_varijabla naziv="DomainObject.Predmet.ProtustrankaFormatedOIB_1">  FINE DJEVOJKE jednostavno društvo s ograničenom odgovornošću za proizvodnju kolača, OIB 54097968794</derivirana_varijabla>
  </DomainObject.Predmet.ProtustrankaFormatedOIB>
  <DomainObject.Predmet.ProtustrankaFormatedWithAdress>
    <izvorni_sadrzaj> FINE DJEVOJKE jednostavno društvo s ograničenom odgovornošću za proizvodnju kolača, Domjanićeva 27, 10000 Zagreb</izvorni_sadrzaj>
    <derivirana_varijabla naziv="DomainObject.Predmet.ProtustrankaFormatedWithAdress_1"> FINE DJEVOJKE jednostavno društvo s ograničenom odgovornošću za proizvodnju kolača, Domjanićeva 27, 10000 Zagreb</derivirana_varijabla>
  </DomainObject.Predmet.ProtustrankaFormatedWithAdress>
  <DomainObject.Predmet.ProtustrankaFormatedWithAdressOIB>
    <izvorni_sadrzaj> FINE DJEVOJKE jednostavno društvo s ograničenom odgovornošću za proizvodnju kolača, OIB 54097968794, Domjanićeva 27, 10000 Zagreb</izvorni_sadrzaj>
    <derivirana_varijabla naziv="DomainObject.Predmet.ProtustrankaFormatedWithAdressOIB_1"> FINE DJEVOJKE jednostavno društvo s ograničenom odgovornošću za proizvodnju kolača, OIB 54097968794, Domjanićeva 27, 10000 Zagreb</derivirana_varijabla>
  </DomainObject.Predmet.ProtustrankaFormatedWithAdressOIB>
  <DomainObject.Predmet.ProtustrankaWithAdress>
    <izvorni_sadrzaj>FINE DJEVOJKE jednostavno društvo s ograničenom odgovornošću za proizvodnju kolača Domjanićeva 27, 10000 Zagreb</izvorni_sadrzaj>
    <derivirana_varijabla naziv="DomainObject.Predmet.ProtustrankaWithAdress_1">FINE DJEVOJKE jednostavno društvo s ograničenom odgovornošću za proizvodnju kolača Domjanićeva 27, 10000 Zagreb</derivirana_varijabla>
  </DomainObject.Predmet.ProtustrankaWithAdress>
  <DomainObject.Predmet.ProtustrankaWithAdressOIB>
    <izvorni_sadrzaj>FINE DJEVOJKE jednostavno društvo s ograničenom odgovornošću za proizvodnju kolača, OIB 54097968794, Domjanićeva 27, 10000 Zagreb</izvorni_sadrzaj>
    <derivirana_varijabla naziv="DomainObject.Predmet.ProtustrankaWithAdressOIB_1">FINE DJEVOJKE jednostavno društvo s ograničenom odgovornošću za proizvodnju kolača, OIB 54097968794, Domjanićeva 27, 10000 Zagreb</derivirana_varijabla>
  </DomainObject.Predmet.ProtustrankaWithAdressOIB>
  <DomainObject.Predmet.ProtustrankaNazivFormated>
    <izvorni_sadrzaj>FINE DJEVOJKE jednostavno društvo s ograničenom odgovornošću za proizvodnju kolača</izvorni_sadrzaj>
    <derivirana_varijabla naziv="DomainObject.Predmet.ProtustrankaNazivFormated_1">FINE DJEVOJKE jednostavno društvo s ograničenom odgovornošću za proizvodnju kolača</derivirana_varijabla>
  </DomainObject.Predmet.ProtustrankaNazivFormated>
  <DomainObject.Predmet.ProtustrankaNazivFormatedOIB>
    <izvorni_sadrzaj>FINE DJEVOJKE jednostavno društvo s ograničenom odgovornošću za proizvodnju kolača, OIB 54097968794</izvorni_sadrzaj>
    <derivirana_varijabla naziv="DomainObject.Predmet.ProtustrankaNazivFormatedOIB_1">FINE DJEVOJKE jednostavno društvo s ograničenom odgovornošću za proizvodnju kolača, OIB 54097968794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DJEVOJKE jednostavno društvo s ograničenom odgovornošću za proizvodnju kolača</item>
    </izvorni_sadrzaj>
    <derivirana_varijabla naziv="DomainObject.Predmet.ProtuStrankaListFormated_1">
      <item>FINE DJEVOJKE jednostavno društvo s ograničenom odgovornošću za proizvodnju kolača</item>
    </derivirana_varijabla>
  </DomainObject.Predmet.ProtuStrankaListFormated>
  <DomainObject.Predmet.ProtuStrankaListFormatedOIB>
    <izvorni_sadrzaj>
      <item>FINE DJEVOJKE jednostavno društvo s ograničenom odgovornošću za proizvodnju kolača, OIB 54097968794</item>
    </izvorni_sadrzaj>
    <derivirana_varijabla naziv="DomainObject.Predmet.ProtuStrankaListFormatedOIB_1">
      <item>FINE DJEVOJKE jednostavno društvo s ograničenom odgovornošću za proizvodnju kolača, OIB 54097968794</item>
    </derivirana_varijabla>
  </DomainObject.Predmet.ProtuStrankaListFormatedOIB>
  <DomainObject.Predmet.ProtuStrankaListFormatedWithAdress>
    <izvorni_sadrzaj>
      <item>FINE DJEVOJKE jednostavno društvo s ograničenom odgovornošću za proizvodnju kolača, Domjanićeva 27, 10000 Zagreb</item>
    </izvorni_sadrzaj>
    <derivirana_varijabla naziv="DomainObject.Predmet.ProtuStrankaListFormatedWithAdress_1">
      <item>FINE DJEVOJKE jednostavno društvo s ograničenom odgovornošću za proizvodnju kolača, Domjanićeva 27, 10000 Zagreb</item>
    </derivirana_varijabla>
  </DomainObject.Predmet.ProtuStrankaListFormatedWithAdress>
  <DomainObject.Predmet.ProtuStrankaListFormatedWithAdressOIB>
    <izvorni_sadrzaj>
      <item>FINE DJEVOJKE jednostavno društvo s ograničenom odgovornošću za proizvodnju kolača, OIB 54097968794, Domjanićeva 27, 10000 Zagreb</item>
    </izvorni_sadrzaj>
    <derivirana_varijabla naziv="DomainObject.Predmet.ProtuStrankaListFormatedWithAdressOIB_1">
      <item>FINE DJEVOJKE jednostavno društvo s ograničenom odgovornošću za proizvodnju kolača, OIB 54097968794, Domjanićeva 27, 10000 Zagreb</item>
    </derivirana_varijabla>
  </DomainObject.Predmet.ProtuStrankaListFormatedWithAdressOIB>
  <DomainObject.Predmet.ProtuStrankaListNazivFormated>
    <izvorni_sadrzaj>
      <item>FINE DJEVOJKE jednostavno društvo s ograničenom odgovornošću za proizvodnju kolača</item>
    </izvorni_sadrzaj>
    <derivirana_varijabla naziv="DomainObject.Predmet.ProtuStrankaListNazivFormated_1">
      <item>FINE DJEVOJKE jednostavno društvo s ograničenom odgovornošću za proizvodnju kolača</item>
    </derivirana_varijabla>
  </DomainObject.Predmet.ProtuStrankaListNazivFormated>
  <DomainObject.Predmet.ProtuStrankaListNazivFormatedOIB>
    <izvorni_sadrzaj>
      <item>FINE DJEVOJKE jednostavno društvo s ograničenom odgovornošću za proizvodnju kolača, OIB 54097968794</item>
    </izvorni_sadrzaj>
    <derivirana_varijabla naziv="DomainObject.Predmet.ProtuStrankaListNazivFormatedOIB_1">
      <item>FINE DJEVOJKE jednostavno društvo s ograničenom odgovornošću za proizvodnju kolača, OIB 54097968794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DJEVOJKE jednostavno društvo s ograničenom odgovornošću za proizvodnju kolača</izvorni_sadrzaj>
    <derivirana_varijabla naziv="DomainObject.Predmet.ProtustrankaIDrugi_1">FINE DJEVOJKE jednostavno društvo s ograničenom odgovornošću za proizvodnju kolača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DJEVOJKE jednostavno društvo s ograničenom odgovornošću za proizvodnju kolača, OIB 54097968794, Domjanićeva 27, 10000 Zagreb</izvorni_sadrzaj>
    <derivirana_varijabla naziv="DomainObject.Predmet.ProtustrankaIDrugiAdressOIB_1">FINE DJEVOJKE jednostavno društvo s ograničenom odgovornošću za proizvodnju kolača, OIB 54097968794, Domjanićeva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DJEVOJKE jednostavno društvo s ograničenom odgovornošću za proizvodnju kolača</item>
      <item>FINA Regionalni centar Zagreb</item>
    </izvorni_sadrzaj>
    <derivirana_varijabla naziv="DomainObject.Predmet.SudioniciListNaziv_1">
      <item>FINE DJEVOJKE jednostavno društvo s ograničenom odgovornošću za proizvodnju kolača</item>
      <item>FINA Regionalni centar Zagreb</item>
    </derivirana_varijabla>
  </DomainObject.Predmet.SudioniciListNaziv>
  <DomainObject.Predmet.SudioniciListAdressOIB>
    <izvorni_sadrzaj>
      <item>FINE DJEVOJKE jednostavno društvo s ograničenom odgovornošću za proizvodnju kolača, OIB 54097968794, Domjanićeva 27,10000 Zagreb</item>
      <item>FINA Regionalni centar Zagreb, OIB 85821130368, Trg svibanjskih žrtava 1995. 1,10000 Zagreb</item>
    </izvorni_sadrzaj>
    <derivirana_varijabla naziv="DomainObject.Predmet.SudioniciListAdressOIB_1">
      <item>FINE DJEVOJKE jednostavno društvo s ograničenom odgovornošću za proizvodnju kolača, OIB 54097968794, Domjanićeva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54097968794</item>
      <item>, OIB 85821130368</item>
    </izvorni_sadrzaj>
    <derivirana_varijabla naziv="DomainObject.Predmet.SudioniciListNazivOIB_1">
      <item>, OIB 54097968794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FCC64-7CC9-4AEE-89DE-E64F72A5D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2728</properties:Characters>
  <properties:Lines>91</properties:Lines>
  <properties:Paragraphs>32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2016-07-06T09:20:00Z</cp:lastPrinted>
  <dcterms:modified xmlns:xsi="http://www.w3.org/2001/XMLSchema-instance" xsi:type="dcterms:W3CDTF">2017-04-19T06:52:00Z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