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825" w14:paraId="fe7082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CD27CB">
        <w:t>434</w:t>
      </w:r>
      <w:r w:rsidR="00F07122">
        <w:t>/1</w:t>
      </w:r>
      <w:r w:rsidR="000329D1">
        <w:t>5</w:t>
      </w:r>
      <w:r w:rsidR="002B2706">
        <w:t>-</w:t>
      </w:r>
      <w:r w:rsidR="005B45C2">
        <w:t>11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75206">
        <w:t>3</w:t>
      </w:r>
      <w:r w:rsidR="004A2884">
        <w:t xml:space="preserve">. </w:t>
      </w:r>
      <w:r w:rsidR="00472371">
        <w:t>studenog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CD27CB" w:rsidRPr="00CD27CB">
        <w:rPr>
          <w:rFonts w:eastAsia="Calibri"/>
          <w:lang w:eastAsia="en-US"/>
        </w:rPr>
        <w:t>UDRUGA ZA PROMICANJE KULTURE ŽIVLJENJA DJECE I MLADEŽI PLANET BB, sa sjedištem u Zadru, Veslačka 2D, OIB: 91213368600</w:t>
      </w:r>
      <w:r w:rsidR="00975206">
        <w:rPr>
          <w:szCs w:val="20"/>
        </w:rPr>
        <w:t xml:space="preserve">, </w:t>
      </w:r>
      <w:r>
        <w:t xml:space="preserve"> </w:t>
      </w:r>
      <w:r w:rsidR="005B45C2">
        <w:t>29</w:t>
      </w:r>
      <w:r w:rsidR="00032BDB">
        <w:t>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D27CB" w:rsidRPr="00CD27CB">
        <w:rPr>
          <w:rFonts w:eastAsia="Calibri"/>
          <w:lang w:eastAsia="en-US"/>
        </w:rPr>
        <w:t>UDRUGA ZA PROMICANJE KULTURE ŽIVLJENJA DJECE I MLADEŽI PLANET BB, sa sjedištem u Zadru, Veslačka 2D, OIB: 91213368600</w:t>
      </w:r>
      <w:r>
        <w:t xml:space="preserve">s danom </w:t>
      </w:r>
      <w:r w:rsidR="005B45C2">
        <w:t>29.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42439B">
        <w:t>09,30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5B45C2" w:rsidRPr="005B45C2">
        <w:t>Nada Mikulandra iz Bilice, Stubalj 238, OIB: 01343352417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CD27CB" w:rsidRPr="00CD27CB">
        <w:rPr>
          <w:rFonts w:eastAsia="Calibri"/>
          <w:lang w:eastAsia="en-US"/>
        </w:rPr>
        <w:t>UDRUGA ZA PROMICANJE KULTURE ŽIVLJENJA DJECE I MLADEŽI PLANET BB, sa sjedištem u Zadru, Veslačka 2D, OIB: 91213368600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CD27CB">
        <w:t>registru udruga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975206">
        <w:t>3</w:t>
      </w:r>
      <w:r w:rsidR="000329D1">
        <w:t xml:space="preserve">. </w:t>
      </w:r>
      <w:r w:rsidR="00CD27CB">
        <w:t>studenog</w:t>
      </w:r>
      <w:r w:rsidR="000329D1">
        <w:t xml:space="preserve">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CD27CB">
        <w:t>429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CD27CB">
        <w:t>9. listopada</w:t>
      </w:r>
      <w:r w:rsidR="0079567A" w:rsidRPr="003D4467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CD27CB">
        <w:t>120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CD27CB">
        <w:t>481,37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CD27CB">
        <w:t>Erste &amp; Steiermarkische bank</w:t>
      </w:r>
      <w:r w:rsidR="000329D1">
        <w:t xml:space="preserve">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CD27CB">
        <w:t>22</w:t>
      </w:r>
      <w:r w:rsidR="004A2884">
        <w:t xml:space="preserve">. </w:t>
      </w:r>
      <w:r w:rsidR="00CD27CB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5B45C2">
        <w:t>29.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0329D1" w:rsidRPr="00B173B4">
        <w:t xml:space="preserve">u ukupnom iznosu od </w:t>
      </w:r>
      <w:r w:rsidR="005B45C2">
        <w:t>1.599,53</w:t>
      </w:r>
      <w:r w:rsidR="000329D1" w:rsidRPr="00B173B4">
        <w:t xml:space="preserve"> kuna</w:t>
      </w:r>
      <w:r w:rsidR="00EE0861" w:rsidRPr="003D4467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5B45C2">
        <w:t>655</w:t>
      </w:r>
      <w:r w:rsidR="000329D1">
        <w:t xml:space="preserve"> </w:t>
      </w:r>
      <w:r w:rsidR="009D1DB8" w:rsidRPr="003D4467">
        <w:t>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5B45C2">
        <w:t>29.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2F25C2" w:rsidP="00CD27CB" w:rsidR="002F25C2" w:rsidRPr="002F25C2">
      <w:pPr>
        <w:jc w:val="right"/>
      </w:pPr>
      <w:r w:rsidRPr="002F25C2">
        <w:t xml:space="preserve">                                                          Sutkinja</w:t>
      </w:r>
    </w:p>
    <w:p w:rsidRDefault="002F25C2" w:rsidP="00CD27CB" w:rsidR="002F25C2" w:rsidRPr="002F25C2">
      <w:pPr>
        <w:jc w:val="right"/>
      </w:pP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  <w:t xml:space="preserve">                   </w:t>
      </w:r>
      <w:r w:rsidR="00CD27CB"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2639D4" w:rsidP="007F5802" w:rsidR="002639D4" w:rsidRPr="00050593">
      <w:pPr>
        <w:numPr>
          <w:ilvl w:val="0"/>
          <w:numId w:val="4"/>
        </w:numPr>
        <w:jc w:val="both"/>
      </w:pPr>
      <w:r>
        <w:t>U spis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C2" w:rsidR="002F25C2">
      <w:r>
        <w:separator/>
      </w:r>
    </w:p>
  </w:endnote>
  <w:endnote w:id="0" w:type="continuationSeparator">
    <w:p w:rsidRDefault="002F25C2" w:rsidR="002F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C2" w:rsidR="002F25C2">
      <w:r>
        <w:separator/>
      </w:r>
    </w:p>
  </w:footnote>
  <w:footnote w:id="0" w:type="continuationSeparator">
    <w:p w:rsidRDefault="002F25C2" w:rsidR="002F2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9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CD27CB">
      <w:t>434</w:t>
    </w:r>
    <w:r>
      <w:t>/1</w:t>
    </w:r>
    <w:r w:rsidR="000329D1">
      <w:t>5</w:t>
    </w:r>
    <w:r w:rsidR="00F7554E">
      <w:t>-1</w:t>
    </w:r>
    <w:r w:rsidR="005B45C2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0F69DA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439B"/>
    <w:rsid w:val="0042650A"/>
    <w:rsid w:val="00431416"/>
    <w:rsid w:val="00432578"/>
    <w:rsid w:val="00440B05"/>
    <w:rsid w:val="00444914"/>
    <w:rsid w:val="00445D48"/>
    <w:rsid w:val="004647EF"/>
    <w:rsid w:val="00472371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45C2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4651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3A54"/>
    <w:rsid w:val="00F87118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KULTURE ŽIVLJENJA DJECE I MLADEŽI PLANET BB</izvorni_sadrzaj>
    <derivirana_varijabla naziv="DomainObject.Predmet.ProtustrankaFormated_1">  UDRUGA ZA PROMICANJE KULTURE ŽIVLJENJA DJECE I MLADEŽI PLANET BB</derivirana_varijabla>
  </DomainObject.Predmet.ProtustrankaFormated>
  <DomainObject.Predmet.ProtustrankaFormatedOIB>
    <izvorni_sadrzaj>  UDRUGA ZA PROMICANJE KULTURE ŽIVLJENJA DJECE I MLADEŽI PLANET BB, OIB 91213368600</izvorni_sadrzaj>
    <derivirana_varijabla naziv="DomainObject.Predmet.ProtustrankaFormatedOIB_1">  UDRUGA ZA PROMICANJE KULTURE ŽIVLJENJA DJECE I MLADEŽI PLANET BB, OIB 91213368600</derivirana_varijabla>
  </DomainObject.Predmet.ProtustrankaFormatedOIB>
  <DomainObject.Predmet.ProtustrankaFormatedWithAdress>
    <izvorni_sadrzaj> UDRUGA ZA PROMICANJE KULTURE ŽIVLJENJA DJECE I MLADEŽI PLANET BB, Veslačka  2D, 23000 Zadar</izvorni_sadrzaj>
    <derivirana_varijabla naziv="DomainObject.Predmet.ProtustrankaFormatedWithAdress_1"> UDRUGA ZA PROMICANJE KULTURE ŽIVLJENJA DJECE I MLADEŽI PLANET BB, Veslačka  2D, 23000 Zadar</derivirana_varijabla>
  </DomainObject.Predmet.ProtustrankaFormatedWithAdress>
  <DomainObject.Predmet.ProtustrankaFormatedWithAdressOIB>
    <izvorni_sadrzaj> UDRUGA ZA PROMICANJE KULTURE ŽIVLJENJA DJECE I MLADEŽI PLANET BB, OIB 91213368600, Veslačka  2D, 23000 Zadar</izvorni_sadrzaj>
    <derivirana_varijabla naziv="DomainObject.Predmet.ProtustrankaFormatedWithAdressOIB_1"> UDRUGA ZA PROMICANJE KULTURE ŽIVLJENJA DJECE I MLADEŽI PLANET BB, OIB 91213368600, Veslačka  2D, 23000 Zadar</derivirana_varijabla>
  </DomainObject.Predmet.ProtustrankaFormatedWithAdressOIB>
  <DomainObject.Predmet.ProtustrankaWithAdress>
    <izvorni_sadrzaj>UDRUGA ZA PROMICANJE KULTURE ŽIVLJENJA DJECE I MLADEŽI PLANET BB Veslačka  2D, 23000 Zadar</izvorni_sadrzaj>
    <derivirana_varijabla naziv="DomainObject.Predmet.ProtustrankaWithAdress_1">UDRUGA ZA PROMICANJE KULTURE ŽIVLJENJA DJECE I MLADEŽI PLANET BB Veslačka  2D, 23000 Zadar</derivirana_varijabla>
  </DomainObject.Predmet.ProtustrankaWithAdress>
  <DomainObject.Predmet.ProtustrankaWithAdressOIB>
    <izvorni_sadrzaj>UDRUGA ZA PROMICANJE KULTURE ŽIVLJENJA DJECE I MLADEŽI PLANET BB, OIB 91213368600, Veslačka  2D, 23000 Zadar</izvorni_sadrzaj>
    <derivirana_varijabla naziv="DomainObject.Predmet.ProtustrankaWithAdressOIB_1">UDRUGA ZA PROMICANJE KULTURE ŽIVLJENJA DJECE I MLADEŽI PLANET BB, OIB 91213368600, Veslačka  2D, 23000 Zadar</derivirana_varijabla>
  </DomainObject.Predmet.ProtustrankaWithAdressOIB>
  <DomainObject.Predmet.ProtustrankaNazivFormated>
    <izvorni_sadrzaj>UDRUGA ZA PROMICANJE KULTURE ŽIVLJENJA DJECE I MLADEŽI PLANET BB</izvorni_sadrzaj>
    <derivirana_varijabla naziv="DomainObject.Predmet.ProtustrankaNazivFormated_1">UDRUGA ZA PROMICANJE KULTURE ŽIVLJENJA DJECE I MLADEŽI PLANET BB</derivirana_varijabla>
  </DomainObject.Predmet.ProtustrankaNazivFormated>
  <DomainObject.Predmet.ProtustrankaNazivFormatedOIB>
    <izvorni_sadrzaj>UDRUGA ZA PROMICANJE KULTURE ŽIVLJENJA DJECE I MLADEŽI PLANET BB, OIB 91213368600</izvorni_sadrzaj>
    <derivirana_varijabla naziv="DomainObject.Predmet.ProtustrankaNazivFormatedOIB_1">UDRUGA ZA PROMICANJE KULTURE ŽIVLJENJA DJECE I MLADEŽI PLANET BB, OIB 91213368600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481.37</izvorni_sadrzaj>
    <derivirana_varijabla naziv="DomainObject.Predmet.TrenutnaVrijednost_1">481.37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KULTURE ŽIVLJENJA DJECE I MLADEŽI PLANET BB</item>
    </izvorni_sadrzaj>
    <derivirana_varijabla naziv="DomainObject.Predmet.ProtuStrankaListFormated_1">
      <item>UDRUGA ZA PROMICANJE KULTURE ŽIVLJENJA DJECE I MLADEŽI PLANET BB</item>
    </derivirana_varijabla>
  </DomainObject.Predmet.ProtuStrankaListFormated>
  <DomainObject.Predmet.ProtuStrankaListFormatedOIB>
    <izvorni_sadrzaj>
      <item>UDRUGA ZA PROMICANJE KULTURE ŽIVLJENJA DJECE I MLADEŽI PLANET BB, OIB 91213368600</item>
    </izvorni_sadrzaj>
    <derivirana_varijabla naziv="DomainObject.Predmet.ProtuStrankaListFormatedOIB_1">
      <item>UDRUGA ZA PROMICANJE KULTURE ŽIVLJENJA DJECE I MLADEŽI PLANET BB, OIB 91213368600</item>
    </derivirana_varijabla>
  </DomainObject.Predmet.ProtuStrankaListFormatedOIB>
  <DomainObject.Predmet.ProtuStrankaListFormatedWithAdress>
    <izvorni_sadrzaj>
      <item>UDRUGA ZA PROMICANJE KULTURE ŽIVLJENJA DJECE I MLADEŽI PLANET BB, Veslačka  2D, 23000 Zadar</item>
    </izvorni_sadrzaj>
    <derivirana_varijabla naziv="DomainObject.Predmet.ProtuStrankaListFormatedWithAdress_1">
      <item>UDRUGA ZA PROMICANJE KULTURE ŽIVLJENJA DJECE I MLADEŽI PLANET BB, Veslačka  2D, 23000 Zadar</item>
    </derivirana_varijabla>
  </DomainObject.Predmet.ProtuStrankaListFormatedWithAdress>
  <DomainObject.Predmet.ProtuStrankaListFormatedWithAdressOIB>
    <izvorni_sadrzaj>
      <item>UDRUGA ZA PROMICANJE KULTURE ŽIVLJENJA DJECE I MLADEŽI PLANET BB, OIB 91213368600, Veslačka  2D, 23000 Zadar</item>
    </izvorni_sadrzaj>
    <derivirana_varijabla naziv="DomainObject.Predmet.ProtuStrankaListFormatedWithAdressOIB_1">
      <item>UDRUGA ZA PROMICANJE KULTURE ŽIVLJENJA DJECE I MLADEŽI PLANET BB, OIB 91213368600, Veslačka  2D, 23000 Zadar</item>
    </derivirana_varijabla>
  </DomainObject.Predmet.ProtuStrankaListFormatedWithAdressOIB>
  <DomainObject.Predmet.ProtuStrankaListNazivFormated>
    <izvorni_sadrzaj>
      <item>UDRUGA ZA PROMICANJE KULTURE ŽIVLJENJA DJECE I MLADEŽI PLANET BB</item>
    </izvorni_sadrzaj>
    <derivirana_varijabla naziv="DomainObject.Predmet.ProtuStrankaListNazivFormated_1">
      <item>UDRUGA ZA PROMICANJE KULTURE ŽIVLJENJA DJECE I MLADEŽI PLANET BB</item>
    </derivirana_varijabla>
  </DomainObject.Predmet.ProtuStrankaListNazivFormated>
  <DomainObject.Predmet.ProtuStrankaListNazivFormatedOIB>
    <izvorni_sadrzaj>
      <item>UDRUGA ZA PROMICANJE KULTURE ŽIVLJENJA DJECE I MLADEŽI PLANET BB, OIB 91213368600</item>
    </izvorni_sadrzaj>
    <derivirana_varijabla naziv="DomainObject.Predmet.ProtuStrankaListNazivFormatedOIB_1">
      <item>UDRUGA ZA PROMICANJE KULTURE ŽIVLJENJA DJECE I MLADEŽI PLANET BB, OIB 91213368600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KULTURE ŽIVLJENJA DJECE I MLADEŽI PLANET BB</izvorni_sadrzaj>
    <derivirana_varijabla naziv="DomainObject.Predmet.ProtustrankaIDrugi_1">UDRUGA ZA PROMICANJE KULTURE ŽIVLJENJA DJECE I MLADEŽI PLANET BB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KULTURE ŽIVLJENJA DJECE I MLADEŽI PLANET BB, OIB 91213368600, Veslačka  2D, 23000 Zadar</izvorni_sadrzaj>
    <derivirana_varijabla naziv="DomainObject.Predmet.ProtustrankaIDrugiAdressOIB_1">UDRUGA ZA PROMICANJE KULTURE ŽIVLJENJA DJECE I MLADEŽI PLANET BB, OIB 91213368600, Veslačka 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KULTURE ŽIVLJENJA DJECE I MLADEŽI PLANET BB</item>
    </izvorni_sadrzaj>
    <derivirana_varijabla naziv="DomainObject.Predmet.SudioniciListNaziv_1">
      <item>FINA</item>
      <item>UDRUGA ZA PROMICANJE KULTURE ŽIVLJENJA DJECE I MLADEŽI PLANET BB</item>
    </derivirana_varijabla>
  </DomainObject.Predmet.SudioniciListNaziv>
  <DomainObject.Predmet.SudioniciListAdressOIB>
    <izvorni_sadrzaj>
      <item>FINA, OIB 85821130368</item>
      <item>UDRUGA ZA PROMICANJE KULTURE ŽIVLJENJA DJECE I MLADEŽI PLANET BB, OIB 91213368600, Veslačka  2D,23000 Zadar</item>
    </izvorni_sadrzaj>
    <derivirana_varijabla naziv="DomainObject.Predmet.SudioniciListAdressOIB_1">
      <item>FINA, OIB 85821130368</item>
      <item>UDRUGA ZA PROMICANJE KULTURE ŽIVLJENJA DJECE I MLADEŽI PLANET BB, OIB 91213368600, Veslačka 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91213368600</item>
    </izvorni_sadrzaj>
    <derivirana_varijabla naziv="DomainObject.Predmet.SudioniciListNazivOIB_1">
      <item>, OIB 85821130368</item>
      <item>, OIB 91213368600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1054</properties:Words>
  <properties:Characters>5716</properties:Characters>
  <properties:Lines>129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2017-03-28T07:29:00Z</dcterms:created>
  <dc:creator>Administrator</dc:creator>
  <cp:lastModifiedBy>Nena Mužanović</cp:lastModifiedBy>
  <cp:lastPrinted>2017-03-21T12:15:00Z</cp:lastPrinted>
  <dcterms:modified xmlns:xsi="http://www.w3.org/2001/XMLSchema-instance" xsi:type="dcterms:W3CDTF">2017-03-29T07:22:00Z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