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3508" w14:paraId="8f6350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877BE1">
        <w:rPr>
          <w:rFonts w:hAnsi="Times New Roman" w:ascii="Times New Roman"/>
        </w:rPr>
        <w:t xml:space="preserve">ZAGREBAČKI KULTURNI KLUB, Zagreb, </w:t>
      </w:r>
      <w:proofErr w:type="spellStart"/>
      <w:r w:rsidR="00877BE1">
        <w:rPr>
          <w:rFonts w:hAnsi="Times New Roman" w:ascii="Times New Roman"/>
        </w:rPr>
        <w:t>Gajeva</w:t>
      </w:r>
      <w:proofErr w:type="spellEnd"/>
      <w:r w:rsidR="00877BE1">
        <w:rPr>
          <w:rFonts w:hAnsi="Times New Roman" w:ascii="Times New Roman"/>
        </w:rPr>
        <w:t xml:space="preserve"> 25 I, OIB: 77807431748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F75A90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877BE1">
        <w:rPr>
          <w:rFonts w:hAnsi="Times New Roman" w:ascii="Times New Roman"/>
        </w:rPr>
        <w:t>ZAGREBAČKI KULTURNI KLUB, Zagreb, Gajeva 25 I, OIB: 77807431748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F75A90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CC6721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CC6721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77BE1">
        <w:rPr>
          <w:rFonts w:hAnsi="Times New Roman" w:ascii="Times New Roman"/>
          <w:szCs w:val="24"/>
        </w:rPr>
        <w:t>Renato Sabljić, Zagreb, Zdenački zavoj 14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877BE1">
        <w:rPr>
          <w:rFonts w:hAnsi="Times New Roman" w:ascii="Times New Roman"/>
        </w:rPr>
        <w:t xml:space="preserve">ZAGREBAČKI KULTURNI KLUB, Zagreb, </w:t>
      </w:r>
      <w:proofErr w:type="spellStart"/>
      <w:r w:rsidR="00877BE1">
        <w:rPr>
          <w:rFonts w:hAnsi="Times New Roman" w:ascii="Times New Roman"/>
        </w:rPr>
        <w:t>Gajeva</w:t>
      </w:r>
      <w:proofErr w:type="spellEnd"/>
      <w:r w:rsidR="00877BE1">
        <w:rPr>
          <w:rFonts w:hAnsi="Times New Roman" w:ascii="Times New Roman"/>
        </w:rPr>
        <w:t xml:space="preserve"> 25 I, OIB: 77807431748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877BE1">
        <w:rPr>
          <w:rFonts w:hAnsi="Times New Roman" w:ascii="Times New Roman"/>
          <w:lang w:val="hr-HR"/>
        </w:rPr>
        <w:t>17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F75A90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3C1" w:rsidP="00DB4528" w:rsidR="00CA33C1">
      <w:r>
        <w:separator/>
      </w:r>
    </w:p>
  </w:endnote>
  <w:endnote w:id="0" w:type="continuationSeparator">
    <w:p w:rsidRDefault="00CA33C1" w:rsidP="00DB4528" w:rsidR="00CA3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3C1" w:rsidP="00DB4528" w:rsidR="00CA33C1">
      <w:r>
        <w:separator/>
      </w:r>
    </w:p>
  </w:footnote>
  <w:footnote w:id="0" w:type="continuationSeparator">
    <w:p w:rsidRDefault="00CA33C1" w:rsidP="00DB4528" w:rsidR="00CA33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877BE1">
          <w:rPr>
            <w:rFonts w:hAnsi="Times New Roman" w:ascii="Times New Roman"/>
          </w:rPr>
          <w:t>4061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77BE1">
      <w:rPr>
        <w:rFonts w:hAnsi="Times New Roman" w:ascii="Times New Roman"/>
        <w:lang w:val="hr-HR"/>
      </w:rPr>
      <w:t>4061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12BE"/>
    <w:rsid w:val="00206F3C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0D5F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51106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D1BC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A33C1"/>
    <w:rsid w:val="00CC0A0B"/>
    <w:rsid w:val="00CC4EF4"/>
    <w:rsid w:val="00CC6721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5A90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1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1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1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1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1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1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1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1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1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1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4061</izvorni_sadrzaj>
    <derivirana_varijabla naziv="DomainObject.Predmet.Broj_1">4061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St-4061/2015</izvorni_sadrzaj>
    <derivirana_varijabla naziv="DomainObject.Predmet.OznakaBroj_1">St-4061/2015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KULTURNI KLUB zastupanog po punomoćniku Dean Jokanović Toumin; Aleksandra Široka</izvorni_sadrzaj>
    <derivirana_varijabla naziv="DomainObject.Predmet.ProtustrankaFormated_1">  ZAGREBAČKI KULTURNI KLUB zastupanog po punomoćniku Dean Jokanović Toumin; Aleksandra Široka</derivirana_varijabla>
  </DomainObject.Predmet.ProtustrankaFormated>
  <DomainObject.Predmet.ProtustrankaFormatedOIB>
    <izvorni_sadrzaj>  ZAGREBAČKI KULTURNI KLUB, OIB 77807431748 zastupanog po punomoćniku Dean Jokanović Toumin; Aleksandra Široka</izvorni_sadrzaj>
    <derivirana_varijabla naziv="DomainObject.Predmet.ProtustrankaFormatedOIB_1">  ZAGREBAČKI KULTURNI KLUB, OIB 77807431748 zastupanog po punomoćniku Dean Jokanović Toumin; Aleksandra Široka</derivirana_varijabla>
  </DomainObject.Predmet.ProtustrankaFormatedOIB>
  <DomainObject.Predmet.ProtustrankaFormatedWithAdress>
    <izvorni_sadrzaj> ZAGREBAČKI KULTURNI KLUB, Gajeva 25/I, 10000 Zagreb zastupanog po punomoćniku Dean Jokanović Toumin; Aleksandra Široka</izvorni_sadrzaj>
    <derivirana_varijabla naziv="DomainObject.Predmet.ProtustrankaFormatedWithAdress_1"> ZAGREBAČKI KULTURNI KLUB, Gajeva 25/I, 10000 Zagreb zastupanog po punomoćniku Dean Jokanović Toumin; Aleksandra Široka</derivirana_varijabla>
  </DomainObject.Predmet.ProtustrankaFormatedWithAdress>
  <DomainObject.Predmet.ProtustrankaFormatedWithAdressOIB>
    <izvorni_sadrzaj> ZAGREBAČKI KULTURNI KLUB, OIB 77807431748, Gajeva 25/I, 10000 Zagreb zastupanog po punomoćniku Dean Jokanović Toumin; Aleksandra Široka</izvorni_sadrzaj>
    <derivirana_varijabla naziv="DomainObject.Predmet.ProtustrankaFormatedWithAdressOIB_1"> ZAGREBAČKI KULTURNI KLUB, OIB 77807431748, Gajeva 25/I, 10000 Zagreb zastupanog po punomoćniku Dean Jokanović Toumin; Aleksandra Široka</derivirana_varijabla>
  </DomainObject.Predmet.ProtustrankaFormatedWithAdressOIB>
  <DomainObject.Predmet.ProtustrankaWithAdress>
    <izvorni_sadrzaj>ZAGREBAČKI KULTURNI KLUB Gajeva 25/I, 10000 Zagreb</izvorni_sadrzaj>
    <derivirana_varijabla naziv="DomainObject.Predmet.ProtustrankaWithAdress_1">ZAGREBAČKI KULTURNI KLUB Gajeva 25/I, 10000 Zagreb</derivirana_varijabla>
  </DomainObject.Predmet.ProtustrankaWithAdress>
  <DomainObject.Predmet.ProtustrankaWithAdressOIB>
    <izvorni_sadrzaj>ZAGREBAČKI KULTURNI KLUB, OIB 77807431748, Gajeva 25/I, 10000 Zagreb</izvorni_sadrzaj>
    <derivirana_varijabla naziv="DomainObject.Predmet.ProtustrankaWithAdressOIB_1">ZAGREBAČKI KULTURNI KLUB, OIB 77807431748, Gajeva 25/I, 10000 Zagreb</derivirana_varijabla>
  </DomainObject.Predmet.ProtustrankaWithAdressOIB>
  <DomainObject.Predmet.ProtustrankaNazivFormated>
    <izvorni_sadrzaj>ZAGREBAČKI KULTURNI KLUB</izvorni_sadrzaj>
    <derivirana_varijabla naziv="DomainObject.Predmet.ProtustrankaNazivFormated_1">ZAGREBAČKI KULTURNI KLUB</derivirana_varijabla>
  </DomainObject.Predmet.ProtustrankaNazivFormated>
  <DomainObject.Predmet.ProtustrankaNazivFormatedOIB>
    <izvorni_sadrzaj>ZAGREBAČKI KULTURNI KLUB, OIB 77807431748</izvorni_sadrzaj>
    <derivirana_varijabla naziv="DomainObject.Predmet.ProtustrankaNazivFormatedOIB_1">ZAGREBAČKI KULTURNI KLUB, OIB 77807431748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KULTURNI KLUB zastupanog po punomoćniku Dean Jokanović Toumin; Aleksandra Široka</item>
    </izvorni_sadrzaj>
    <derivirana_varijabla naziv="DomainObject.Predmet.ProtuStrankaListFormated_1">
      <item>ZAGREBAČKI KULTURNI KLUB zastupanog po punomoćniku Dean Jokanović Toumin; Aleksandra Široka</item>
    </derivirana_varijabla>
  </DomainObject.Predmet.ProtuStrankaListFormated>
  <DomainObject.Predmet.ProtuStrankaListFormatedOIB>
    <izvorni_sadrzaj>
      <item>ZAGREBAČKI KULTURNI KLUB, OIB 77807431748 zastupanog po punomoćniku Dean Jokanović Toumin; Aleksandra Široka</item>
    </izvorni_sadrzaj>
    <derivirana_varijabla naziv="DomainObject.Predmet.ProtuStrankaListFormatedOIB_1">
      <item>ZAGREBAČKI KULTURNI KLUB, OIB 77807431748 zastupanog po punomoćniku Dean Jokanović Toumin; Aleksandra Široka</item>
    </derivirana_varijabla>
  </DomainObject.Predmet.ProtuStrankaListFormatedOIB>
  <DomainObject.Predmet.ProtuStrankaListFormatedWithAdress>
    <izvorni_sadrzaj>
      <item>ZAGREBAČKI KULTURNI KLUB, Gajeva 25/I, 10000 Zagreb zastupanog po punomoćniku Dean Jokanović Toumin; Aleksandra Široka</item>
    </izvorni_sadrzaj>
    <derivirana_varijabla naziv="DomainObject.Predmet.ProtuStrankaListFormatedWithAdress_1">
      <item>ZAGREBAČKI KULTURNI KLUB, Gajeva 25/I, 10000 Zagreb zastupanog po punomoćniku Dean Jokanović Toumin; Aleksandra Široka</item>
    </derivirana_varijabla>
  </DomainObject.Predmet.ProtuStrankaListFormatedWithAdress>
  <DomainObject.Predmet.ProtuStrankaListFormatedWithAdressOIB>
    <izvorni_sadrzaj>
      <item>ZAGREBAČKI KULTURNI KLUB, OIB 77807431748, Gajeva 25/I, 10000 Zagreb zastupanog po punomoćniku Dean Jokanović Toumin; Aleksandra Široka</item>
    </izvorni_sadrzaj>
    <derivirana_varijabla naziv="DomainObject.Predmet.ProtuStrankaListFormatedWithAdressOIB_1">
      <item>ZAGREBAČKI KULTURNI KLUB, OIB 77807431748, Gajeva 25/I, 10000 Zagreb zastupanog po punomoćniku Dean Jokanović Toumin; Aleksandra Široka</item>
    </derivirana_varijabla>
  </DomainObject.Predmet.ProtuStrankaListFormatedWithAdressOIB>
  <DomainObject.Predmet.ProtuStrankaListNazivFormated>
    <izvorni_sadrzaj>
      <item>ZAGREBAČKI KULTURNI KLUB</item>
    </izvorni_sadrzaj>
    <derivirana_varijabla naziv="DomainObject.Predmet.ProtuStrankaListNazivFormated_1">
      <item>ZAGREBAČKI KULTURNI KLUB</item>
    </derivirana_varijabla>
  </DomainObject.Predmet.ProtuStrankaListNazivFormated>
  <DomainObject.Predmet.ProtuStrankaListNazivFormatedOIB>
    <izvorni_sadrzaj>
      <item>ZAGREBAČKI KULTURNI KLUB, OIB 77807431748</item>
    </izvorni_sadrzaj>
    <derivirana_varijabla naziv="DomainObject.Predmet.ProtuStrankaListNazivFormatedOIB_1">
      <item>ZAGREBAČKI KULTURNI KLUB, OIB 77807431748</item>
    </derivirana_varijabla>
  </DomainObject.Predmet.ProtuStrankaListNazivFormatedOIB>
  <DomainObject.Predmet.OstaliListFormated>
    <izvorni_sadrzaj>
      <item>Dean Jokanović Toumin punomoćnik sudionika u postupku ZAGREBAČKI KULTURNI KLUB</item>
      <item>Aleksandra Široka punomoćnik sudionika u postupku ZAGREBAČKI KULTURNI KLUB</item>
    </izvorni_sadrzaj>
    <derivirana_varijabla naziv="DomainObject.Predmet.OstaliListFormated_1">
      <item>Dean Jokanović Toumin punomoćnik sudionika u postupku ZAGREBAČKI KULTURNI KLUB</item>
      <item>Aleksandra Široka punomoćnik sudionika u postupku ZAGREBAČKI KULTURNI KLUB</item>
    </derivirana_varijabla>
  </DomainObject.Predmet.OstaliListFormated>
  <DomainObject.Predmet.OstaliListFormatedOIB>
    <izvorni_sadrzaj>
      <item>Dean Jokanović Toumin punomoćnik sudionika u postupku ZAGREBAČKI KULTURNI KLUB</item>
      <item>Aleksandra Široka punomoćnik sudionika u postupku ZAGREBAČKI KULTURNI KLUB</item>
    </izvorni_sadrzaj>
    <derivirana_varijabla naziv="DomainObject.Predmet.OstaliListFormatedOIB_1">
      <item>Dean Jokanović Toumin punomoćnik sudionika u postupku ZAGREBAČKI KULTURNI KLUB</item>
      <item>Aleksandra Široka punomoćnik sudionika u postupku ZAGREBAČKI KULTURNI KLUB</item>
    </derivirana_varijabla>
  </DomainObject.Predmet.OstaliListFormatedOIB>
  <DomainObject.Predmet.OstaliListFormatedWithAdress>
    <izvorni_sadrzaj>
      <item>Dean Jokanović Toumin punomoćnik sudionika u postupku ZAGREBAČKI KULTURNI KLUB</item>
      <item>Aleksandra Široka punomoćnik sudionika u postupku ZAGREBAČKI KULTURNI KLUB</item>
    </izvorni_sadrzaj>
    <derivirana_varijabla naziv="DomainObject.Predmet.OstaliListFormatedWithAdress_1">
      <item>Dean Jokanović Toumin punomoćnik sudionika u postupku ZAGREBAČKI KULTURNI KLUB</item>
      <item>Aleksandra Široka punomoćnik sudionika u postupku ZAGREBAČKI KULTURNI KLUB</item>
    </derivirana_varijabla>
  </DomainObject.Predmet.OstaliListFormatedWithAdress>
  <DomainObject.Predmet.OstaliListFormatedWithAdressOIB>
    <izvorni_sadrzaj>
      <item>Dean Jokanović Toumin punomoćnik sudionika u postupku ZAGREBAČKI KULTURNI KLUB</item>
      <item>Aleksandra Široka punomoćnik sudionika u postupku ZAGREBAČKI KULTURNI KLUB</item>
    </izvorni_sadrzaj>
    <derivirana_varijabla naziv="DomainObject.Predmet.OstaliListFormatedWithAdressOIB_1">
      <item>Dean Jokanović Toumin punomoćnik sudionika u postupku ZAGREBAČKI KULTURNI KLUB</item>
      <item>Aleksandra Široka punomoćnik sudionika u postupku ZAGREBAČKI KULTURNI KLUB</item>
    </derivirana_varijabla>
  </DomainObject.Predmet.OstaliListFormatedWithAdressOIB>
  <DomainObject.Predmet.OstaliListNazivFormated>
    <izvorni_sadrzaj>
      <item>Dean Jokanović Toumin</item>
      <item>Aleksandra Široka</item>
    </izvorni_sadrzaj>
    <derivirana_varijabla naziv="DomainObject.Predmet.OstaliListNazivFormated_1">
      <item>Dean Jokanović Toumin</item>
      <item>Aleksandra Široka</item>
    </derivirana_varijabla>
  </DomainObject.Predmet.OstaliListNazivFormated>
  <DomainObject.Predmet.OstaliListNazivFormatedOIB>
    <izvorni_sadrzaj>
      <item>Dean Jokanović Toumin</item>
      <item>Aleksandra Široka</item>
    </izvorni_sadrzaj>
    <derivirana_varijabla naziv="DomainObject.Predmet.OstaliListNazivFormatedOIB_1">
      <item>Dean Jokanović Toumin</item>
      <item>Aleksandra Široka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KULTURNI KLUB</izvorni_sadrzaj>
    <derivirana_varijabla naziv="DomainObject.Predmet.ProtustrankaIDrugi_1">ZAGREBAČKI KULTURNI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KULTURNI KLUB, OIB 77807431748, Gajeva 25/I, 10000 Zagreb</izvorni_sadrzaj>
    <derivirana_varijabla naziv="DomainObject.Predmet.ProtustrankaIDrugiAdressOIB_1">ZAGREBAČKI KULTURNI KLUB, OIB 77807431748, Gajeva 25/I,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KULTURNI KLUB</item>
      <item>Dean Jokanović Toumin</item>
      <item>Aleksandra Široka</item>
    </izvorni_sadrzaj>
    <derivirana_varijabla naziv="DomainObject.Predmet.SudioniciListNaziv_1">
      <item>FINA Regionalni centar Zagreb</item>
      <item>ZAGREBAČKI KULTURNI KLUB</item>
      <item>Dean Jokanović Toumin</item>
      <item>Aleksandra Široka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KULTURNI KLUB, OIB 77807431748, Gajeva 25/I,10000 Zagreb</item>
      <item>Dean Jokanović Toumin</item>
      <item>Aleksandra Široka</item>
    </izvorni_sadrzaj>
    <derivirana_varijabla naziv="DomainObject.Predmet.SudioniciListAdressOIB_1">
      <item>FINA Regionalni centar Zagreb, OIB 85821130368, Trg svibanjskih žrtava 1995. 1,10000 Zagreb</item>
      <item>ZAGREBAČKI KULTURNI KLUB, OIB 77807431748, Gajeva 25/I,10000 Zagreb</item>
      <item>Dean Jokanović Toumin</item>
      <item>Aleksandra Široka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77807431748</item>
      <item>, OIB null</item>
      <item>, OIB null</item>
    </izvorni_sadrzaj>
    <derivirana_varijabla naziv="DomainObject.Predmet.SudioniciListNazivOIB_1">
      <item>, OIB 85821130368</item>
      <item>, OIB 77807431748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13F0F-AD98-4F6A-9FBF-80DC859F9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2122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2016-03-07T12:30:00Z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2016-03-09T08:56:00Z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