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924e2" w14:paraId="01924e2" w:rsidRDefault="00D77F29" w:rsidR="00D77F2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7F29" w:rsidR="00D77F29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7C5B24" w:rsidP="007C5B24" w:rsidR="00133DAD" w:rsidRPr="00133DAD">
      <w:pPr>
        <w:ind w:firstLine="708" w:left="2124"/>
        <w:rPr>
          <w:sz w:val="24"/>
        </w:rPr>
      </w:pPr>
      <w:r w:rsidRPr="007C5B24">
        <w:rPr>
          <w:sz w:val="24"/>
        </w:rPr>
        <w:t>REPUBLIKA HRVATSKA</w:t>
      </w:r>
      <w:r w:rsidR="00F44CB5">
        <w:rPr>
          <w:b/>
          <w:sz w:val="24"/>
        </w:rPr>
        <w:tab/>
      </w:r>
      <w:r>
        <w:rPr>
          <w:b/>
          <w:sz w:val="24"/>
        </w:rPr>
        <w:t xml:space="preserve">  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BC33DB">
        <w:rPr>
          <w:sz w:val="24"/>
        </w:rPr>
        <w:t>9</w:t>
      </w:r>
      <w:r w:rsidR="006A194F">
        <w:rPr>
          <w:sz w:val="24"/>
        </w:rPr>
        <w:t>3</w:t>
      </w:r>
      <w:r w:rsidR="00651923">
        <w:rPr>
          <w:sz w:val="24"/>
        </w:rPr>
        <w:t>31</w:t>
      </w:r>
      <w:r w:rsidR="00BC33DB">
        <w:rPr>
          <w:sz w:val="24"/>
        </w:rPr>
        <w:t>/2015</w:t>
      </w:r>
      <w:r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66F84" w:rsidR="00350DAE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 xml:space="preserve">u </w:t>
      </w:r>
      <w:proofErr w:type="spellStart"/>
      <w:r w:rsidR="00A45E2A" w:rsidRPr="00133DAD">
        <w:rPr>
          <w:sz w:val="24"/>
          <w:lang w:val="en-GB"/>
        </w:rPr>
        <w:t>stečajnom</w:t>
      </w:r>
      <w:proofErr w:type="spellEnd"/>
      <w:r w:rsidR="00A45E2A" w:rsidRPr="00133DAD">
        <w:rPr>
          <w:sz w:val="24"/>
          <w:lang w:val="en-GB"/>
        </w:rPr>
        <w:t xml:space="preserve"> </w:t>
      </w:r>
      <w:proofErr w:type="spellStart"/>
      <w:r w:rsidR="00A45E2A" w:rsidRPr="00133DAD">
        <w:rPr>
          <w:sz w:val="24"/>
          <w:lang w:val="en-GB"/>
        </w:rPr>
        <w:t>predmetu</w:t>
      </w:r>
      <w:proofErr w:type="spellEnd"/>
      <w:r w:rsidR="00A45E2A" w:rsidRPr="00133DAD">
        <w:rPr>
          <w:sz w:val="24"/>
          <w:lang w:val="en-GB"/>
        </w:rPr>
        <w:t xml:space="preserve"> u </w:t>
      </w:r>
      <w:proofErr w:type="spellStart"/>
      <w:r w:rsidR="00A45E2A" w:rsidRPr="00133DAD">
        <w:rPr>
          <w:sz w:val="24"/>
          <w:lang w:val="en-GB"/>
        </w:rPr>
        <w:t>povodu</w:t>
      </w:r>
      <w:proofErr w:type="spellEnd"/>
      <w:r w:rsidR="00A45E2A" w:rsidRPr="00133DAD">
        <w:rPr>
          <w:sz w:val="24"/>
          <w:lang w:val="en-GB"/>
        </w:rPr>
        <w:t xml:space="preserve"> </w:t>
      </w:r>
      <w:proofErr w:type="spellStart"/>
      <w:r w:rsidR="00A45E2A" w:rsidRPr="00133DAD">
        <w:rPr>
          <w:sz w:val="24"/>
          <w:lang w:val="en-GB"/>
        </w:rPr>
        <w:t>zahtjeva</w:t>
      </w:r>
      <w:proofErr w:type="spellEnd"/>
      <w:r w:rsidR="00A45E2A" w:rsidRPr="00133DAD">
        <w:rPr>
          <w:sz w:val="24"/>
        </w:rPr>
        <w:t xml:space="preserve"> FINANCIJSKE AGENCIJE, za provedbu skraćenog stečajnog postupka nad dužnikom</w:t>
      </w:r>
      <w:r w:rsidR="00434E52">
        <w:rPr>
          <w:sz w:val="24"/>
        </w:rPr>
        <w:t xml:space="preserve"> </w:t>
      </w:r>
      <w:r w:rsidR="00651923" w:rsidRPr="00651923">
        <w:rPr>
          <w:sz w:val="24"/>
        </w:rPr>
        <w:t>HERMES-UDRUGA ZA</w:t>
      </w:r>
      <w:r w:rsidR="00651923">
        <w:rPr>
          <w:sz w:val="24"/>
        </w:rPr>
        <w:t xml:space="preserve"> </w:t>
      </w:r>
      <w:r w:rsidR="00651923" w:rsidRPr="00651923">
        <w:rPr>
          <w:sz w:val="24"/>
        </w:rPr>
        <w:t>PROMICANJE KREATIVNOSTI I</w:t>
      </w:r>
      <w:r w:rsidR="00651923">
        <w:rPr>
          <w:sz w:val="24"/>
        </w:rPr>
        <w:t xml:space="preserve"> OČ</w:t>
      </w:r>
      <w:r w:rsidR="00651923" w:rsidRPr="00651923">
        <w:rPr>
          <w:sz w:val="24"/>
        </w:rPr>
        <w:t>UVANJE KULTURNE BAŠTINE,</w:t>
      </w:r>
      <w:r w:rsidR="00651923">
        <w:rPr>
          <w:sz w:val="24"/>
        </w:rPr>
        <w:t xml:space="preserve"> </w:t>
      </w:r>
      <w:r w:rsidR="00651923" w:rsidRPr="00651923">
        <w:rPr>
          <w:sz w:val="24"/>
        </w:rPr>
        <w:t>PRIRODE I OKOLIŠA HRVATSKA</w:t>
      </w:r>
      <w:r w:rsidR="00651923">
        <w:rPr>
          <w:sz w:val="24"/>
        </w:rPr>
        <w:t xml:space="preserve"> </w:t>
      </w:r>
      <w:r w:rsidR="00651923" w:rsidRPr="00651923">
        <w:rPr>
          <w:sz w:val="24"/>
        </w:rPr>
        <w:t>DUBICA</w:t>
      </w:r>
      <w:r w:rsidR="00651923">
        <w:rPr>
          <w:sz w:val="24"/>
        </w:rPr>
        <w:t xml:space="preserve">, Srećka </w:t>
      </w:r>
      <w:proofErr w:type="spellStart"/>
      <w:r w:rsidR="00651923">
        <w:rPr>
          <w:sz w:val="24"/>
        </w:rPr>
        <w:t>Kitonić</w:t>
      </w:r>
      <w:r w:rsidR="00651923" w:rsidRPr="00651923">
        <w:rPr>
          <w:sz w:val="24"/>
        </w:rPr>
        <w:t>a</w:t>
      </w:r>
      <w:proofErr w:type="spellEnd"/>
      <w:r w:rsidR="00651923" w:rsidRPr="00651923">
        <w:rPr>
          <w:sz w:val="24"/>
        </w:rPr>
        <w:t xml:space="preserve"> 1, Hrvatska</w:t>
      </w:r>
      <w:r w:rsidR="00651923">
        <w:rPr>
          <w:sz w:val="24"/>
        </w:rPr>
        <w:t xml:space="preserve"> Dubica, OIB: </w:t>
      </w:r>
      <w:r w:rsidR="00651923" w:rsidRPr="00651923">
        <w:rPr>
          <w:sz w:val="24"/>
        </w:rPr>
        <w:t>63705772916</w:t>
      </w:r>
      <w:r w:rsidR="008E2D08">
        <w:rPr>
          <w:sz w:val="24"/>
        </w:rPr>
        <w:t xml:space="preserve">, dana 25. siječnja 2016. </w:t>
      </w:r>
    </w:p>
    <w:p w:rsidRDefault="00133DAD" w:rsidP="00CF56FE" w:rsidR="00CF56FE" w:rsidRPr="007C5B24">
      <w:pPr>
        <w:jc w:val="center"/>
        <w:rPr>
          <w:sz w:val="24"/>
          <w:szCs w:val="24"/>
        </w:rPr>
      </w:pPr>
      <w:r w:rsidRPr="007C5B24">
        <w:rPr>
          <w:sz w:val="24"/>
          <w:szCs w:val="24"/>
        </w:rPr>
        <w:t xml:space="preserve">z a k </w:t>
      </w:r>
      <w:proofErr w:type="spellStart"/>
      <w:r w:rsidRPr="007C5B24">
        <w:rPr>
          <w:sz w:val="24"/>
          <w:szCs w:val="24"/>
        </w:rPr>
        <w:t>l</w:t>
      </w:r>
      <w:r w:rsidR="00123529" w:rsidRPr="007C5B24">
        <w:rPr>
          <w:sz w:val="24"/>
          <w:szCs w:val="24"/>
        </w:rPr>
        <w:t>j</w:t>
      </w:r>
      <w:proofErr w:type="spellEnd"/>
      <w:r w:rsidR="00123529" w:rsidRPr="007C5B24">
        <w:rPr>
          <w:sz w:val="24"/>
          <w:szCs w:val="24"/>
        </w:rPr>
        <w:t xml:space="preserve"> u č i o   j e</w:t>
      </w:r>
      <w:r w:rsidR="00CF56FE" w:rsidRPr="007C5B24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350DAE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C5B24" w:rsidP="00DD2B2F" w:rsidR="007C5B24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350DAE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350DAE">
        <w:rPr>
          <w:sz w:val="24"/>
          <w:szCs w:val="24"/>
        </w:rPr>
        <w:t xml:space="preserve">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50DAE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7C5B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</w:t>
      </w:r>
      <w:r w:rsidR="007C5B2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C5B24" w:rsidP="00E91121" w:rsidR="007C5B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C5B24" w:rsidP="00E91121" w:rsidR="007C5B2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C5B24" w:rsidP="007C5B24" w:rsidR="007C5B24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7C5B24" w:rsidP="00E91121" w:rsidR="007C5B2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D77F29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7C5B24" w:rsidP="00CF56FE" w:rsidR="007C5B24">
      <w:pPr>
        <w:jc w:val="both"/>
        <w:rPr>
          <w:sz w:val="24"/>
          <w:szCs w:val="24"/>
        </w:rPr>
      </w:pPr>
    </w:p>
    <w:p w:rsidRDefault="007C5B24" w:rsidP="00CF56FE" w:rsidR="007C5B24">
      <w:pPr>
        <w:jc w:val="both"/>
        <w:rPr>
          <w:sz w:val="24"/>
          <w:szCs w:val="24"/>
        </w:rPr>
      </w:pPr>
    </w:p>
    <w:p w:rsidRDefault="007C5B24" w:rsidP="00CF56FE" w:rsidR="007C5B24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55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37ABB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51B"/>
    <w:rsid w:val="001864B6"/>
    <w:rsid w:val="001A028B"/>
    <w:rsid w:val="001A3C39"/>
    <w:rsid w:val="001A7F62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23BB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6D82"/>
    <w:rsid w:val="00317C2B"/>
    <w:rsid w:val="00321158"/>
    <w:rsid w:val="00350DAE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8482B"/>
    <w:rsid w:val="0038551F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3F7299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4E52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1923"/>
    <w:rsid w:val="00654CD3"/>
    <w:rsid w:val="0066091E"/>
    <w:rsid w:val="00671B25"/>
    <w:rsid w:val="00673881"/>
    <w:rsid w:val="00676F68"/>
    <w:rsid w:val="0067706E"/>
    <w:rsid w:val="0069606C"/>
    <w:rsid w:val="006A0FE2"/>
    <w:rsid w:val="006A194F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31C2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5B24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5D4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E2D08"/>
    <w:rsid w:val="0090567E"/>
    <w:rsid w:val="00913A5E"/>
    <w:rsid w:val="00914C2C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13E7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6F84"/>
    <w:rsid w:val="00B70BF6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3DB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4072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7B0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462F9"/>
    <w:rsid w:val="00D6743C"/>
    <w:rsid w:val="00D70237"/>
    <w:rsid w:val="00D70FCA"/>
    <w:rsid w:val="00D75043"/>
    <w:rsid w:val="00D77F29"/>
    <w:rsid w:val="00D82B57"/>
    <w:rsid w:val="00D85BA5"/>
    <w:rsid w:val="00D87DDC"/>
    <w:rsid w:val="00D91C60"/>
    <w:rsid w:val="00D929BC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126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77F2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855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855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5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5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5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77F2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855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855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5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5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5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9331</izvorni_sadrzaj>
    <derivirana_varijabla naziv="DomainObject.Predmet.Broj_1">9331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St-9331/2015</izvorni_sadrzaj>
    <derivirana_varijabla naziv="DomainObject.Predmet.OznakaBroj_1">St-9331/2015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HERMES-UDRUGA ZA PROMICANJE KREATIVNOSTI I OČUVANJE KULTURNE BAŠTINE, PRIRODE I OKOLIŠA HRVATSKA DUBICA</izvorni_sadrzaj>
    <derivirana_varijabla naziv="DomainObject.Predmet.ProtustrankaFormated_1">  HERMES-UDRUGA ZA PROMICANJE KREATIVNOSTI I OČUVANJE KULTURNE BAŠTINE, PRIRODE I OKOLIŠA HRVATSKA DUBICA</derivirana_varijabla>
  </DomainObject.Predmet.ProtustrankaFormated>
  <DomainObject.Predmet.ProtustrankaFormatedOIB>
    <izvorni_sadrzaj>  HERMES-UDRUGA ZA PROMICANJE KREATIVNOSTI I OČUVANJE KULTURNE BAŠTINE, PRIRODE I OKOLIŠA HRVATSKA DUBICA, OIB 63705772916</izvorni_sadrzaj>
    <derivirana_varijabla naziv="DomainObject.Predmet.ProtustrankaFormatedOIB_1">  HERMES-UDRUGA ZA PROMICANJE KREATIVNOSTI I OČUVANJE KULTURNE BAŠTINE, PRIRODE I OKOLIŠA HRVATSKA DUBICA, OIB 63705772916</derivirana_varijabla>
  </DomainObject.Predmet.ProtustrankaFormatedOIB>
  <DomainObject.Predmet.ProtustrankaFormatedWithAdress>
    <izvorni_sadrzaj> HERMES-UDRUGA ZA PROMICANJE KREATIVNOSTI I OČUVANJE KULTURNE BAŠTINE, PRIRODE I OKOLIŠA HRVATSKA DUBICA, Srećka Kitonića 1, 44450 Hrvatska Dubica</izvorni_sadrzaj>
    <derivirana_varijabla naziv="DomainObject.Predmet.ProtustrankaFormatedWithAdress_1"> HERMES-UDRUGA ZA PROMICANJE KREATIVNOSTI I OČUVANJE KULTURNE BAŠTINE, PRIRODE I OKOLIŠA HRVATSKA DUBICA, Srećka Kitonića 1, 44450 Hrvatska Dubica</derivirana_varijabla>
  </DomainObject.Predmet.ProtustrankaFormatedWithAdress>
  <DomainObject.Predmet.ProtustrankaFormatedWithAdressOIB>
    <izvorni_sadrzaj> HERMES-UDRUGA ZA PROMICANJE KREATIVNOSTI I OČUVANJE KULTURNE BAŠTINE, PRIRODE I OKOLIŠA HRVATSKA DUBICA, OIB 63705772916, Srećka Kitonića 1, 44450 Hrvatska Dubica</izvorni_sadrzaj>
    <derivirana_varijabla naziv="DomainObject.Predmet.ProtustrankaFormatedWithAdressOIB_1"> HERMES-UDRUGA ZA PROMICANJE KREATIVNOSTI I OČUVANJE KULTURNE BAŠTINE, PRIRODE I OKOLIŠA HRVATSKA DUBICA, OIB 63705772916, Srećka Kitonića 1, 44450 Hrvatska Dubica</derivirana_varijabla>
  </DomainObject.Predmet.ProtustrankaFormatedWithAdressOIB>
  <DomainObject.Predmet.ProtustrankaWithAdress>
    <izvorni_sadrzaj>HERMES-UDRUGA ZA PROMICANJE KREATIVNOSTI I OČUVANJE KULTURNE BAŠTINE, PRIRODE I OKOLIŠA HRVATSKA DUBICA Srećka Kitonića 1, 44450 Hrvatska Dubica</izvorni_sadrzaj>
    <derivirana_varijabla naziv="DomainObject.Predmet.ProtustrankaWithAdress_1">HERMES-UDRUGA ZA PROMICANJE KREATIVNOSTI I OČUVANJE KULTURNE BAŠTINE, PRIRODE I OKOLIŠA HRVATSKA DUBICA Srećka Kitonića 1, 44450 Hrvatska Dubica</derivirana_varijabla>
  </DomainObject.Predmet.ProtustrankaWithAdress>
  <DomainObject.Predmet.ProtustrankaWithAdressOIB>
    <izvorni_sadrzaj>HERMES-UDRUGA ZA PROMICANJE KREATIVNOSTI I OČUVANJE KULTURNE BAŠTINE, PRIRODE I OKOLIŠA HRVATSKA DUBICA, OIB 63705772916, Srećka Kitonića 1, 44450 Hrvatska Dubica</izvorni_sadrzaj>
    <derivirana_varijabla naziv="DomainObject.Predmet.ProtustrankaWithAdressOIB_1">HERMES-UDRUGA ZA PROMICANJE KREATIVNOSTI I OČUVANJE KULTURNE BAŠTINE, PRIRODE I OKOLIŠA HRVATSKA DUBICA, OIB 63705772916, Srećka Kitonića 1, 44450 Hrvatska Dubica</derivirana_varijabla>
  </DomainObject.Predmet.ProtustrankaWithAdressOIB>
  <DomainObject.Predmet.ProtustrankaNazivFormated>
    <izvorni_sadrzaj>HERMES-UDRUGA ZA PROMICANJE KREATIVNOSTI I OČUVANJE KULTURNE BAŠTINE, PRIRODE I OKOLIŠA HRVATSKA DUBICA</izvorni_sadrzaj>
    <derivirana_varijabla naziv="DomainObject.Predmet.ProtustrankaNazivFormated_1">HERMES-UDRUGA ZA PROMICANJE KREATIVNOSTI I OČUVANJE KULTURNE BAŠTINE, PRIRODE I OKOLIŠA HRVATSKA DUBICA</derivirana_varijabla>
  </DomainObject.Predmet.ProtustrankaNazivFormated>
  <DomainObject.Predmet.ProtustrankaNazivFormatedOIB>
    <izvorni_sadrzaj>HERMES-UDRUGA ZA PROMICANJE KREATIVNOSTI I OČUVANJE KULTURNE BAŠTINE, PRIRODE I OKOLIŠA HRVATSKA DUBICA, OIB 63705772916</izvorni_sadrzaj>
    <derivirana_varijabla naziv="DomainObject.Predmet.ProtustrankaNazivFormatedOIB_1">HERMES-UDRUGA ZA PROMICANJE KREATIVNOSTI I OČUVANJE KULTURNE BAŠTINE, PRIRODE I OKOLIŠA HRVATSKA DUBICA, OIB 63705772916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HERMES-UDRUGA ZA PROMICANJE KREATIVNOSTI I OČUVANJE KULTURNE BAŠTINE, PRIRODE I OKOLIŠA HRVATSKA DUBICA</item>
    </izvorni_sadrzaj>
    <derivirana_varijabla naziv="DomainObject.Predmet.ProtuStrankaListFormated_1">
      <item>HERMES-UDRUGA ZA PROMICANJE KREATIVNOSTI I OČUVANJE KULTURNE BAŠTINE, PRIRODE I OKOLIŠA HRVATSKA DUBICA</item>
    </derivirana_varijabla>
  </DomainObject.Predmet.ProtuStrankaListFormated>
  <DomainObject.Predmet.ProtuStrankaListFormatedOIB>
    <izvorni_sadrzaj>
      <item>HERMES-UDRUGA ZA PROMICANJE KREATIVNOSTI I OČUVANJE KULTURNE BAŠTINE, PRIRODE I OKOLIŠA HRVATSKA DUBICA, OIB 63705772916</item>
    </izvorni_sadrzaj>
    <derivirana_varijabla naziv="DomainObject.Predmet.ProtuStrankaListFormatedOIB_1">
      <item>HERMES-UDRUGA ZA PROMICANJE KREATIVNOSTI I OČUVANJE KULTURNE BAŠTINE, PRIRODE I OKOLIŠA HRVATSKA DUBICA, OIB 63705772916</item>
    </derivirana_varijabla>
  </DomainObject.Predmet.ProtuStrankaListFormatedOIB>
  <DomainObject.Predmet.ProtuStrankaListFormatedWithAdress>
    <izvorni_sadrzaj>
      <item>HERMES-UDRUGA ZA PROMICANJE KREATIVNOSTI I OČUVANJE KULTURNE BAŠTINE, PRIRODE I OKOLIŠA HRVATSKA DUBICA, Srećka Kitonića 1, 44450 Hrvatska Dubica</item>
    </izvorni_sadrzaj>
    <derivirana_varijabla naziv="DomainObject.Predmet.ProtuStrankaListFormatedWithAdress_1">
      <item>HERMES-UDRUGA ZA PROMICANJE KREATIVNOSTI I OČUVANJE KULTURNE BAŠTINE, PRIRODE I OKOLIŠA HRVATSKA DUBICA, Srećka Kitonića 1, 44450 Hrvatska Dubica</item>
    </derivirana_varijabla>
  </DomainObject.Predmet.ProtuStrankaListFormatedWithAdress>
  <DomainObject.Predmet.ProtuStrankaListFormatedWithAdressOIB>
    <izvorni_sadrzaj>
      <item>HERMES-UDRUGA ZA PROMICANJE KREATIVNOSTI I OČUVANJE KULTURNE BAŠTINE, PRIRODE I OKOLIŠA HRVATSKA DUBICA, OIB 63705772916, Srećka Kitonića 1, 44450 Hrvatska Dubica</item>
    </izvorni_sadrzaj>
    <derivirana_varijabla naziv="DomainObject.Predmet.ProtuStrankaListFormatedWithAdressOIB_1">
      <item>HERMES-UDRUGA ZA PROMICANJE KREATIVNOSTI I OČUVANJE KULTURNE BAŠTINE, PRIRODE I OKOLIŠA HRVATSKA DUBICA, OIB 63705772916, Srećka Kitonića 1, 44450 Hrvatska Dubica</item>
    </derivirana_varijabla>
  </DomainObject.Predmet.ProtuStrankaListFormatedWithAdressOIB>
  <DomainObject.Predmet.ProtuStrankaListNazivFormated>
    <izvorni_sadrzaj>
      <item>HERMES-UDRUGA ZA PROMICANJE KREATIVNOSTI I OČUVANJE KULTURNE BAŠTINE, PRIRODE I OKOLIŠA HRVATSKA DUBICA</item>
    </izvorni_sadrzaj>
    <derivirana_varijabla naziv="DomainObject.Predmet.ProtuStrankaListNazivFormated_1">
      <item>HERMES-UDRUGA ZA PROMICANJE KREATIVNOSTI I OČUVANJE KULTURNE BAŠTINE, PRIRODE I OKOLIŠA HRVATSKA DUBICA</item>
    </derivirana_varijabla>
  </DomainObject.Predmet.ProtuStrankaListNazivFormated>
  <DomainObject.Predmet.ProtuStrankaListNazivFormatedOIB>
    <izvorni_sadrzaj>
      <item>HERMES-UDRUGA ZA PROMICANJE KREATIVNOSTI I OČUVANJE KULTURNE BAŠTINE, PRIRODE I OKOLIŠA HRVATSKA DUBICA, OIB 63705772916</item>
    </izvorni_sadrzaj>
    <derivirana_varijabla naziv="DomainObject.Predmet.ProtuStrankaListNazivFormatedOIB_1">
      <item>HERMES-UDRUGA ZA PROMICANJE KREATIVNOSTI I OČUVANJE KULTURNE BAŠTINE, PRIRODE I OKOLIŠA HRVATSKA DUBICA, OIB 63705772916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HERMES-UDRUGA ZA PROMICANJE KREATIVNOSTI I OČUVANJE KULTURNE BAŠTINE, PRIRODE I OKOLIŠA HRVATSKA DUBICA</izvorni_sadrzaj>
    <derivirana_varijabla naziv="DomainObject.Predmet.ProtustrankaIDrugi_1">HERMES-UDRUGA ZA PROMICANJE KREATIVNOSTI I OČUVANJE KULTURNE BAŠTINE, PRIRODE I OKOLIŠA HRVATSKA DUBICA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HERMES-UDRUGA ZA PROMICANJE KREATIVNOSTI I OČUVANJE KULTURNE BAŠTINE, PRIRODE I OKOLIŠA HRVATSKA DUBICA, OIB 63705772916, Srećka Kitonića 1, 44450 Hrvatska Dubica</izvorni_sadrzaj>
    <derivirana_varijabla naziv="DomainObject.Predmet.ProtustrankaIDrugiAdressOIB_1">HERMES-UDRUGA ZA PROMICANJE KREATIVNOSTI I OČUVANJE KULTURNE BAŠTINE, PRIRODE I OKOLIŠA HRVATSKA DUBICA, OIB 63705772916, Srećka Kitonića 1, 44450 Hrvatska Dubica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HERMES-UDRUGA ZA PROMICANJE KREATIVNOSTI I OČUVANJE KULTURNE BAŠTINE, PRIRODE I OKOLIŠA HRVATSKA DUBICA</item>
    </izvorni_sadrzaj>
    <derivirana_varijabla naziv="DomainObject.Predmet.SudioniciListNaziv_1">
      <item>FINA Regionalni centar Zagreb</item>
      <item>HERMES-UDRUGA ZA PROMICANJE KREATIVNOSTI I OČUVANJE KULTURNE BAŠTINE, PRIRODE I OKOLIŠA HRVATSKA DUBICA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HERMES-UDRUGA ZA PROMICANJE KREATIVNOSTI I OČUVANJE KULTURNE BAŠTINE, PRIRODE I OKOLIŠA HRVATSKA DUBICA, OIB 63705772916, Srećka Kitonića 1,44450 Hrvatska Dubica</item>
    </izvorni_sadrzaj>
    <derivirana_varijabla naziv="DomainObject.Predmet.SudioniciListAdressOIB_1">
      <item>FINA Regionalni centar Zagreb, OIB 85821130368, Trg svibanjskih žrtava 1995. br. 1,10000 Zagreb</item>
      <item>HERMES-UDRUGA ZA PROMICANJE KREATIVNOSTI I OČUVANJE KULTURNE BAŠTINE, PRIRODE I OKOLIŠA HRVATSKA DUBICA, OIB 63705772916, Srećka Kitonića 1,44450 Hrvatska Dubica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63705772916</item>
    </izvorni_sadrzaj>
    <derivirana_varijabla naziv="DomainObject.Predmet.SudioniciListNazivOIB_1">
      <item>, OIB 85821130368</item>
      <item>, OIB 63705772916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1797</properties:Characters>
  <properties:Lines>54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2016-01-26T08:08:00Z</dcterms:created>
  <dc:creator>Korisnik</dc:creator>
  <cp:lastModifiedBy>Jadranka Zelić</cp:lastModifiedBy>
  <cp:lastPrinted>2016-01-26T08:08:00Z</cp:lastPrinted>
  <dcterms:modified xmlns:xsi="http://www.w3.org/2001/XMLSchema-instance" xsi:type="dcterms:W3CDTF">2016-01-26T08:16:00Z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