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e3380" w14:paraId="96e3380" w:rsidRDefault="0096219C" w:rsidP="0096219C" w:rsidR="0096219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219C" w:rsidP="0096219C" w:rsidR="0096219C" w:rsidRPr="00B77765">
      <w:r w:rsidRPr="00B77765">
        <w:rPr>
          <w:lang w:val="pl-PL"/>
        </w:rPr>
        <w:t>REPUBLIKA HRVATSKA</w:t>
      </w:r>
      <w:r w:rsidRPr="00B77765">
        <w:rPr>
          <w:lang w:val="pl-PL"/>
        </w:rPr>
        <w:tab/>
      </w:r>
      <w:r w:rsidRPr="00B77765">
        <w:rPr>
          <w:lang w:val="pl-PL"/>
        </w:rPr>
        <w:tab/>
      </w:r>
      <w:r w:rsidRPr="00B77765">
        <w:rPr>
          <w:lang w:val="pl-PL"/>
        </w:rPr>
        <w:tab/>
      </w:r>
      <w:r w:rsidRPr="00B77765">
        <w:rPr>
          <w:lang w:val="pl-PL"/>
        </w:rPr>
        <w:tab/>
      </w:r>
      <w:r w:rsidRPr="00B77765">
        <w:rPr>
          <w:lang w:val="pl-PL"/>
        </w:rPr>
        <w:tab/>
      </w:r>
    </w:p>
    <w:p w:rsidRDefault="0096219C" w:rsidP="0096219C" w:rsidR="0096219C" w:rsidRPr="00B77765">
      <w:pPr>
        <w:rPr>
          <w:lang w:val="pl-PL"/>
        </w:rPr>
      </w:pPr>
      <w:r w:rsidRPr="00B77765">
        <w:rPr>
          <w:lang w:val="pl-PL"/>
        </w:rPr>
        <w:t>TRGOVAČKI SUD U ZAGREBU</w:t>
      </w:r>
    </w:p>
    <w:p w:rsidRDefault="0096219C" w:rsidP="0096219C" w:rsidR="0096219C">
      <w:pPr>
        <w:jc w:val="both"/>
        <w:rPr>
          <w:lang w:val="pt-BR"/>
        </w:rPr>
      </w:pPr>
      <w:r>
        <w:rPr>
          <w:lang w:val="pt-BR"/>
        </w:rPr>
        <w:t>Zagreb, Amruševa 2/II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</w:t>
      </w:r>
    </w:p>
    <w:p w:rsidRDefault="0096219C" w:rsidP="0096219C" w:rsidR="0096219C" w:rsidRPr="00B77765">
      <w:pPr>
        <w:jc w:val="center"/>
        <w:rPr>
          <w:lang w:val="pt-BR"/>
        </w:rPr>
      </w:pPr>
    </w:p>
    <w:p w:rsidRDefault="0096219C" w:rsidP="0096219C" w:rsidR="0096219C" w:rsidRPr="00B77765">
      <w:pPr>
        <w:jc w:val="center"/>
        <w:rPr>
          <w:lang w:val="pt-BR"/>
        </w:rPr>
      </w:pPr>
      <w:r w:rsidRPr="00B77765">
        <w:rPr>
          <w:lang w:val="pt-BR"/>
        </w:rPr>
        <w:t>R E P U B L I K A   H R VA T S K A</w:t>
      </w:r>
    </w:p>
    <w:p w:rsidRDefault="0096219C" w:rsidP="0096219C" w:rsidR="0096219C" w:rsidRPr="00B77765">
      <w:pPr>
        <w:jc w:val="center"/>
        <w:rPr>
          <w:lang w:val="pt-BR"/>
        </w:rPr>
      </w:pPr>
      <w:r w:rsidRPr="00B77765">
        <w:rPr>
          <w:lang w:val="pt-BR"/>
        </w:rPr>
        <w:t xml:space="preserve">  R J E Š E N J E</w:t>
      </w:r>
    </w:p>
    <w:p w:rsidRDefault="0096219C" w:rsidP="0096219C" w:rsidR="0096219C" w:rsidRPr="00B77765">
      <w:pPr>
        <w:jc w:val="both"/>
        <w:rPr>
          <w:b/>
        </w:rPr>
      </w:pPr>
    </w:p>
    <w:p w:rsidRDefault="0053660C" w:rsidP="0053660C" w:rsidR="0053660C">
      <w:pPr>
        <w:jc w:val="both"/>
        <w:rPr>
          <w:lang w:val="pt-BR"/>
        </w:rPr>
      </w:pPr>
      <w:r w:rsidRPr="00506470">
        <w:rPr>
          <w:lang w:val="pt-BR"/>
        </w:rPr>
        <w:t>Trgovački sud u Zagrebu, po sucu Nikoli Ribariću, u stečajnom postupku nad dužnikom TREŠNJEVKA GRADNJA d.o.o.</w:t>
      </w:r>
      <w:r>
        <w:rPr>
          <w:lang w:val="pt-BR"/>
        </w:rPr>
        <w:t xml:space="preserve"> u stečaju</w:t>
      </w:r>
      <w:r w:rsidRPr="00506470">
        <w:rPr>
          <w:lang w:val="pt-BR"/>
        </w:rPr>
        <w:t>, Zagreb, Br</w:t>
      </w:r>
      <w:r>
        <w:rPr>
          <w:lang w:val="pt-BR"/>
        </w:rPr>
        <w:t>odska 3, OIB 16763077147, dana 24</w:t>
      </w:r>
      <w:r w:rsidRPr="00506470">
        <w:rPr>
          <w:lang w:val="pt-BR"/>
        </w:rPr>
        <w:t>.</w:t>
      </w:r>
      <w:r>
        <w:rPr>
          <w:lang w:val="pt-BR"/>
        </w:rPr>
        <w:t xml:space="preserve"> kolovoza</w:t>
      </w:r>
      <w:r w:rsidRPr="00506470">
        <w:rPr>
          <w:lang w:val="pt-BR"/>
        </w:rPr>
        <w:t xml:space="preserve"> 201</w:t>
      </w:r>
      <w:r>
        <w:rPr>
          <w:lang w:val="pt-BR"/>
        </w:rPr>
        <w:t>7.,</w:t>
      </w:r>
    </w:p>
    <w:p w:rsidRDefault="00707D5C" w:rsidP="00E029B4" w:rsidR="00707D5C">
      <w:pPr>
        <w:jc w:val="center"/>
      </w:pPr>
    </w:p>
    <w:p w:rsidRDefault="00F1797B" w:rsidP="00E029B4" w:rsidR="00F1797B" w:rsidRPr="00E10610">
      <w:pPr>
        <w:jc w:val="center"/>
      </w:pPr>
      <w:r w:rsidRPr="00E10610">
        <w:t>r i j e š i o     j e</w:t>
      </w:r>
    </w:p>
    <w:p w:rsidRDefault="00F1797B" w:rsidP="00F1797B" w:rsidR="00F1797B" w:rsidRPr="00E10610"/>
    <w:p w:rsidRDefault="00865301" w:rsidP="00624264" w:rsidR="00E029B4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C53B7E" w:rsidRPr="00624264">
        <w:rPr>
          <w:rFonts w:hAnsi="Times New Roman" w:ascii="Times New Roman"/>
        </w:rPr>
        <w:t>Određuje se nagrada</w:t>
      </w:r>
      <w:r w:rsidR="00DC07DD" w:rsidRPr="00624264">
        <w:rPr>
          <w:rFonts w:hAnsi="Times New Roman" w:ascii="Times New Roman"/>
        </w:rPr>
        <w:t xml:space="preserve"> stečajno</w:t>
      </w:r>
      <w:r w:rsidR="0096219C" w:rsidRPr="00624264">
        <w:rPr>
          <w:rFonts w:hAnsi="Times New Roman" w:ascii="Times New Roman"/>
        </w:rPr>
        <w:t xml:space="preserve">m upravitelju </w:t>
      </w:r>
      <w:r w:rsidR="00462EDF" w:rsidRPr="00462EDF">
        <w:rPr>
          <w:rFonts w:hAnsi="Times New Roman" w:ascii="Times New Roman"/>
          <w:szCs w:val="24"/>
        </w:rPr>
        <w:t>Paula Čandrlić Mesarić, Osijek,</w:t>
      </w:r>
      <w:r w:rsidR="00462EDF">
        <w:rPr>
          <w:rFonts w:hAnsi="Times New Roman" w:ascii="Times New Roman"/>
          <w:szCs w:val="24"/>
        </w:rPr>
        <w:t xml:space="preserve"> Zagrebačka 6, OIB: 89394772015</w:t>
      </w:r>
      <w:r w:rsidR="00624264" w:rsidRPr="00624264">
        <w:rPr>
          <w:rFonts w:hAnsi="Times New Roman" w:ascii="Times New Roman"/>
          <w:szCs w:val="24"/>
        </w:rPr>
        <w:t>,</w:t>
      </w:r>
      <w:r w:rsidR="004449D0" w:rsidRPr="00624264">
        <w:rPr>
          <w:rFonts w:hAnsi="Times New Roman" w:ascii="Times New Roman"/>
        </w:rPr>
        <w:t xml:space="preserve"> </w:t>
      </w:r>
      <w:r w:rsidR="0053660C">
        <w:rPr>
          <w:rFonts w:hAnsi="Times New Roman" w:ascii="Times New Roman"/>
        </w:rPr>
        <w:t xml:space="preserve">za prethodni postupak, </w:t>
      </w:r>
      <w:r w:rsidR="00063CD6" w:rsidRPr="00624264">
        <w:rPr>
          <w:rFonts w:hAnsi="Times New Roman" w:ascii="Times New Roman"/>
        </w:rPr>
        <w:t>u</w:t>
      </w:r>
      <w:r w:rsidR="00DC07DD" w:rsidRPr="00624264">
        <w:rPr>
          <w:rFonts w:hAnsi="Times New Roman" w:ascii="Times New Roman"/>
        </w:rPr>
        <w:t xml:space="preserve"> iznosu od </w:t>
      </w:r>
      <w:r w:rsidR="009D6381">
        <w:rPr>
          <w:rFonts w:hAnsi="Times New Roman" w:ascii="Times New Roman"/>
        </w:rPr>
        <w:t>4.501</w:t>
      </w:r>
      <w:r w:rsidR="009B34DB" w:rsidRPr="00624264">
        <w:rPr>
          <w:rFonts w:hAnsi="Times New Roman" w:ascii="Times New Roman"/>
        </w:rPr>
        <w:t>,00 kn</w:t>
      </w:r>
      <w:r w:rsidR="0096219C" w:rsidRPr="00624264">
        <w:rPr>
          <w:rFonts w:hAnsi="Times New Roman" w:ascii="Times New Roman"/>
        </w:rPr>
        <w:t xml:space="preserve"> bruto</w:t>
      </w:r>
      <w:r w:rsidR="00F1797B" w:rsidRPr="00624264">
        <w:rPr>
          <w:rFonts w:hAnsi="Times New Roman" w:ascii="Times New Roman"/>
        </w:rPr>
        <w:t>.</w:t>
      </w:r>
    </w:p>
    <w:p w:rsidRDefault="00865301" w:rsidP="00624264" w:rsidR="00865301">
      <w:pPr>
        <w:pStyle w:val="BodyText21"/>
        <w:ind w:firstLine="0" w:left="0"/>
        <w:rPr>
          <w:rFonts w:hAnsi="Times New Roman" w:ascii="Times New Roman"/>
        </w:rPr>
      </w:pPr>
    </w:p>
    <w:p w:rsidRDefault="00865301" w:rsidP="00624264" w:rsidR="00865301" w:rsidRPr="00624264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  <w:t xml:space="preserve">Odbija se stečajni upravitelj </w:t>
      </w:r>
      <w:r w:rsidR="00462EDF" w:rsidRPr="00462EDF">
        <w:rPr>
          <w:rFonts w:hAnsi="Times New Roman" w:ascii="Times New Roman"/>
          <w:szCs w:val="24"/>
        </w:rPr>
        <w:t>Paula Čandrlić Mesarić, Osijek,</w:t>
      </w:r>
      <w:r w:rsidR="00462EDF">
        <w:rPr>
          <w:rFonts w:hAnsi="Times New Roman" w:ascii="Times New Roman"/>
          <w:szCs w:val="24"/>
        </w:rPr>
        <w:t xml:space="preserve"> Zagrebačka 6, OIB: 89394772015</w:t>
      </w:r>
      <w:r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</w:rPr>
        <w:t xml:space="preserve">sa zahtjevom za određivanjem nagrade </w:t>
      </w:r>
      <w:r w:rsidR="0053660C">
        <w:rPr>
          <w:rFonts w:hAnsi="Times New Roman" w:ascii="Times New Roman"/>
        </w:rPr>
        <w:t xml:space="preserve">za prethodni postupak </w:t>
      </w:r>
      <w:r>
        <w:rPr>
          <w:rFonts w:hAnsi="Times New Roman" w:ascii="Times New Roman"/>
        </w:rPr>
        <w:t xml:space="preserve">u iznosu od </w:t>
      </w:r>
      <w:r w:rsidR="009D6381">
        <w:rPr>
          <w:rFonts w:hAnsi="Times New Roman" w:ascii="Times New Roman"/>
        </w:rPr>
        <w:t>5.499,00</w:t>
      </w:r>
      <w:r>
        <w:rPr>
          <w:rFonts w:hAnsi="Times New Roman" w:ascii="Times New Roman"/>
        </w:rPr>
        <w:t xml:space="preserve"> kuna bruto.</w:t>
      </w:r>
    </w:p>
    <w:p w:rsidRDefault="00AE1B85" w:rsidP="00AE1B85" w:rsidR="00AE1B85"/>
    <w:p w:rsidRDefault="00DC07DD" w:rsidP="00AE1B85" w:rsidR="00DC07DD"/>
    <w:p w:rsidRDefault="00F1797B" w:rsidP="002D4CBC" w:rsidR="00F1797B" w:rsidRPr="00E10610">
      <w:pPr>
        <w:jc w:val="center"/>
      </w:pPr>
      <w:r w:rsidRPr="00E10610">
        <w:t>Obrazloženje</w:t>
      </w:r>
    </w:p>
    <w:p w:rsidRDefault="00F1797B" w:rsidP="00F1797B" w:rsidR="00F1797B" w:rsidRPr="00E10610"/>
    <w:p w:rsidRDefault="0053660C" w:rsidP="0053660C" w:rsidR="0053660C" w:rsidRPr="00B77765">
      <w:pPr>
        <w:ind w:firstLine="708"/>
        <w:jc w:val="both"/>
      </w:pPr>
      <w:r w:rsidRPr="00B77765">
        <w:t>Financijska agencija podnijela je, na temelju odredbe čl. 444. st. 1. Stečajnog zakona (“Narodne novine” broj 71/15, dalje: SZ), zahtjev za provedbu skraćenog stečajnog postupka nad dužnikom</w:t>
      </w:r>
      <w:r>
        <w:t xml:space="preserve"> </w:t>
      </w:r>
      <w:r w:rsidRPr="00FF7B6E">
        <w:rPr>
          <w:lang w:val="en-GB"/>
        </w:rPr>
        <w:t>TREŠNJEVKA GRADNJA d.o.o., Zagreb, Brodska 3, OIB 16763077147</w:t>
      </w:r>
      <w:r>
        <w:rPr>
          <w:lang w:val="en-GB"/>
        </w:rPr>
        <w:t>.</w:t>
      </w:r>
    </w:p>
    <w:p w:rsidRDefault="0053660C" w:rsidP="0053660C" w:rsidR="0053660C">
      <w:pPr>
        <w:ind w:firstLine="555"/>
        <w:jc w:val="both"/>
      </w:pPr>
    </w:p>
    <w:p w:rsidRDefault="0053660C" w:rsidP="0053660C" w:rsidR="0053660C">
      <w:pPr>
        <w:ind w:firstLine="708"/>
        <w:jc w:val="both"/>
      </w:pPr>
      <w:r>
        <w:t xml:space="preserve">Rješenjem od </w:t>
      </w:r>
      <w:r w:rsidR="00462EDF">
        <w:t>6</w:t>
      </w:r>
      <w:r w:rsidRPr="00B3101F">
        <w:t>.</w:t>
      </w:r>
      <w:r w:rsidR="00462EDF">
        <w:t xml:space="preserve"> rujna</w:t>
      </w:r>
      <w:r>
        <w:t xml:space="preserve"> 201</w:t>
      </w:r>
      <w:r w:rsidR="00462EDF">
        <w:t>6</w:t>
      </w:r>
      <w:r w:rsidRPr="00B3101F">
        <w:t>. pokrenut je prethodni postupak</w:t>
      </w:r>
      <w:r>
        <w:t xml:space="preserve">, </w:t>
      </w:r>
      <w:r w:rsidRPr="00B3101F">
        <w:t>radi utvrđivanja uvjeta za otvaranje stečajnog postupka nad dužnikom,</w:t>
      </w:r>
      <w:r w:rsidR="00462EDF">
        <w:t xml:space="preserve"> imenovan je privremeni tečajni upravitelj </w:t>
      </w:r>
      <w:r w:rsidR="00462EDF" w:rsidRPr="00462EDF">
        <w:t>Paula Čandrlić Mesarić, Osijek, Zagrebačka 6, OIB: 89394772015</w:t>
      </w:r>
      <w:r w:rsidR="00462EDF">
        <w:t>,</w:t>
      </w:r>
      <w:r w:rsidRPr="00B3101F">
        <w:t xml:space="preserve"> te je određeno ročište radi izjašnjenja o prijedlogu za otvaranje stečajnog postupka.</w:t>
      </w:r>
    </w:p>
    <w:p w:rsidRDefault="0053660C" w:rsidP="0053660C" w:rsidR="0053660C">
      <w:pPr>
        <w:ind w:firstLine="708"/>
        <w:jc w:val="both"/>
      </w:pPr>
    </w:p>
    <w:p w:rsidRDefault="0053660C" w:rsidP="0053660C" w:rsidR="00091662">
      <w:pPr>
        <w:ind w:firstLine="708"/>
        <w:jc w:val="both"/>
      </w:pPr>
      <w:r>
        <w:t xml:space="preserve">Podneskom od </w:t>
      </w:r>
      <w:r w:rsidR="00462EDF">
        <w:t>30</w:t>
      </w:r>
      <w:r>
        <w:t>.</w:t>
      </w:r>
      <w:r w:rsidR="00462EDF">
        <w:t xml:space="preserve"> ožujka</w:t>
      </w:r>
      <w:r>
        <w:t xml:space="preserve"> 217. </w:t>
      </w:r>
      <w:r w:rsidR="001061CA">
        <w:t>i 20. srpnja 2017</w:t>
      </w:r>
      <w:r w:rsidR="00462EDF">
        <w:t xml:space="preserve">. godine, </w:t>
      </w:r>
      <w:r w:rsidRPr="00560CCF">
        <w:t>podnijet je</w:t>
      </w:r>
      <w:r>
        <w:t xml:space="preserve"> </w:t>
      </w:r>
      <w:r w:rsidRPr="00560CCF">
        <w:t>zahtjev za određivanjem nagrade i naknade troškova  u ukupnoj visini od</w:t>
      </w:r>
      <w:r w:rsidR="00091662">
        <w:t xml:space="preserve"> 10</w:t>
      </w:r>
      <w:r>
        <w:t>.000,00</w:t>
      </w:r>
      <w:r w:rsidRPr="00560CCF">
        <w:t xml:space="preserve"> kuna bruto sukladno izvršenom poslu, a sve u skladu s člankom </w:t>
      </w:r>
      <w:r>
        <w:t>4.</w:t>
      </w:r>
      <w:r w:rsidRPr="00560CCF">
        <w:t xml:space="preserve"> Uredbe o kriterijima i načinu obračuna i plaćanja nagrada stečajnim upraviteljima</w:t>
      </w:r>
      <w:r>
        <w:t xml:space="preserve"> (NN 105/15)</w:t>
      </w:r>
      <w:r w:rsidRPr="00560CCF">
        <w:t xml:space="preserve">, te članku </w:t>
      </w:r>
      <w:r>
        <w:t>94. Stečajnog zakona (NN 71/15).</w:t>
      </w:r>
      <w:r w:rsidRPr="00560CCF">
        <w:t xml:space="preserve"> </w:t>
      </w:r>
    </w:p>
    <w:p w:rsidRDefault="00091662" w:rsidP="0053660C" w:rsidR="00091662">
      <w:pPr>
        <w:ind w:firstLine="708"/>
        <w:jc w:val="both"/>
      </w:pPr>
    </w:p>
    <w:p w:rsidRDefault="00091662" w:rsidP="0053660C" w:rsidR="00091662">
      <w:pPr>
        <w:ind w:firstLine="708"/>
        <w:jc w:val="both"/>
      </w:pPr>
      <w:r w:rsidRPr="004276AB">
        <w:t>Uvidom u predmet sud je utvrdio kako su u ovom predmetu predujmljeni troškovi stečajnog postupka u iznosu od 5.000,00 kuna</w:t>
      </w:r>
      <w:r w:rsidR="004276AB" w:rsidRPr="004276AB">
        <w:t xml:space="preserve"> uplaćeni od str</w:t>
      </w:r>
      <w:r w:rsidR="001061CA">
        <w:t>a</w:t>
      </w:r>
      <w:r w:rsidR="004276AB" w:rsidRPr="004276AB">
        <w:t>na vjerovnika vjerovnik H-ABDUCO d.o.o., Zagreb, Slavonska avenija 6 a, OIB: 13667298928, po odluci suda od 13. lipnja 2016. godine</w:t>
      </w:r>
      <w:r w:rsidRPr="004276AB">
        <w:t>.</w:t>
      </w:r>
    </w:p>
    <w:p w:rsidRDefault="009D6381" w:rsidP="0053660C" w:rsidR="009D6381">
      <w:pPr>
        <w:ind w:firstLine="708"/>
        <w:jc w:val="both"/>
      </w:pPr>
    </w:p>
    <w:p w:rsidRDefault="009D6381" w:rsidP="0053660C" w:rsidR="009D6381" w:rsidRPr="004276AB">
      <w:pPr>
        <w:ind w:firstLine="708"/>
        <w:jc w:val="both"/>
      </w:pPr>
      <w:r>
        <w:t xml:space="preserve">Od iznosa uplaćenog </w:t>
      </w:r>
      <w:r w:rsidR="001061CA">
        <w:t xml:space="preserve">predujma </w:t>
      </w:r>
      <w:r>
        <w:t>za podmirenje troškova stečajnog postupka potrebno je namiriti materijalne troškove odobrene stečajnom upravitelju po Rješenjima suda od 25. travnja 2017. i 26. travnja 2017. godine u iznosima od 150,50 i 348,50 kuna. Slijedom navedenoga za isplatu nagrade stečajnog upravitelja za poslove obavljene u prethodnom postupku preostaje iznos od 4.501,00 kuna bruto.</w:t>
      </w:r>
    </w:p>
    <w:p w:rsidRDefault="00091662" w:rsidP="0053660C" w:rsidR="00091662">
      <w:pPr>
        <w:ind w:firstLine="708"/>
        <w:jc w:val="both"/>
      </w:pPr>
    </w:p>
    <w:p w:rsidRDefault="00F83274" w:rsidP="00991604" w:rsidR="00F83274">
      <w:pPr>
        <w:ind w:firstLine="708"/>
        <w:jc w:val="both"/>
        <w:rPr>
          <w:bCs/>
          <w:lang w:val="pt-BR"/>
        </w:rPr>
      </w:pPr>
      <w:r>
        <w:rPr>
          <w:bCs/>
          <w:lang w:val="pt-BR"/>
        </w:rPr>
        <w:t xml:space="preserve">Stoga je sud, cijeneći obujam i posao koji je stečajni upravitelj obavio u </w:t>
      </w:r>
      <w:r w:rsidR="00091662">
        <w:rPr>
          <w:bCs/>
          <w:lang w:val="pt-BR"/>
        </w:rPr>
        <w:t xml:space="preserve">prethodnom postupku </w:t>
      </w:r>
      <w:r>
        <w:rPr>
          <w:bCs/>
          <w:lang w:val="pt-BR"/>
        </w:rPr>
        <w:t>ovosudno</w:t>
      </w:r>
      <w:r w:rsidR="00091662">
        <w:rPr>
          <w:bCs/>
          <w:lang w:val="pt-BR"/>
        </w:rPr>
        <w:t>g</w:t>
      </w:r>
      <w:r>
        <w:rPr>
          <w:bCs/>
          <w:lang w:val="pt-BR"/>
        </w:rPr>
        <w:t xml:space="preserve"> predmet</w:t>
      </w:r>
      <w:r w:rsidR="00091662">
        <w:rPr>
          <w:bCs/>
          <w:lang w:val="pt-BR"/>
        </w:rPr>
        <w:t>a</w:t>
      </w:r>
      <w:r>
        <w:rPr>
          <w:bCs/>
          <w:lang w:val="pt-BR"/>
        </w:rPr>
        <w:t>,</w:t>
      </w:r>
      <w:r w:rsidR="00091662">
        <w:rPr>
          <w:bCs/>
          <w:lang w:val="pt-BR"/>
        </w:rPr>
        <w:t xml:space="preserve"> činjenicu kako je pr</w:t>
      </w:r>
      <w:r w:rsidR="00220F14">
        <w:rPr>
          <w:bCs/>
          <w:lang w:val="pt-BR"/>
        </w:rPr>
        <w:t>e</w:t>
      </w:r>
      <w:r w:rsidR="00091662">
        <w:rPr>
          <w:bCs/>
          <w:lang w:val="pt-BR"/>
        </w:rPr>
        <w:t xml:space="preserve">dujmljeno 5.000,00 kuna na ime troškova postupka, </w:t>
      </w:r>
      <w:r w:rsidR="00220F14">
        <w:rPr>
          <w:bCs/>
          <w:lang w:val="pt-BR"/>
        </w:rPr>
        <w:t xml:space="preserve">kako je od tog iznosa potrebno namiriti materijalne troškove, </w:t>
      </w:r>
      <w:r w:rsidR="00091662">
        <w:rPr>
          <w:bCs/>
          <w:lang w:val="pt-BR"/>
        </w:rPr>
        <w:t xml:space="preserve">te kako bi ostatak zatraženog iznosa bilo potrebno namiriti iz Fonda za pokriće troškova stečajnog postupka, </w:t>
      </w:r>
      <w:r w:rsidR="00865301">
        <w:rPr>
          <w:bCs/>
          <w:lang w:val="pt-BR"/>
        </w:rPr>
        <w:t xml:space="preserve">cijenio iznos od </w:t>
      </w:r>
      <w:r w:rsidR="00220F14">
        <w:rPr>
          <w:bCs/>
          <w:lang w:val="pt-BR"/>
        </w:rPr>
        <w:t>4.501,00</w:t>
      </w:r>
      <w:r w:rsidR="00865301">
        <w:rPr>
          <w:bCs/>
          <w:lang w:val="pt-BR"/>
        </w:rPr>
        <w:t xml:space="preserve"> kuna bruto primjerenim, </w:t>
      </w:r>
      <w:r w:rsidR="005029F0">
        <w:rPr>
          <w:bCs/>
          <w:lang w:val="pt-BR"/>
        </w:rPr>
        <w:t>slijedom čega je stečajni upravitelj odbijen sa zahtjevom za određivanjem nagrade u iznosu od 5.</w:t>
      </w:r>
      <w:r w:rsidR="00220F14">
        <w:rPr>
          <w:bCs/>
          <w:lang w:val="pt-BR"/>
        </w:rPr>
        <w:t>499,00</w:t>
      </w:r>
      <w:r w:rsidR="005029F0">
        <w:rPr>
          <w:bCs/>
          <w:lang w:val="pt-BR"/>
        </w:rPr>
        <w:t xml:space="preserve"> kuna bruto, te je </w:t>
      </w:r>
      <w:r w:rsidR="00865301">
        <w:rPr>
          <w:bCs/>
          <w:lang w:val="pt-BR"/>
        </w:rPr>
        <w:t>odlučeno kao pod točkama I i II izreke.</w:t>
      </w:r>
    </w:p>
    <w:p w:rsidRDefault="004276AB" w:rsidP="00991604" w:rsidR="004276AB">
      <w:pPr>
        <w:ind w:firstLine="708"/>
        <w:jc w:val="both"/>
        <w:rPr>
          <w:bCs/>
          <w:lang w:val="pt-BR"/>
        </w:rPr>
      </w:pPr>
    </w:p>
    <w:p w:rsidRDefault="00D91023" w:rsidP="00991604" w:rsidR="00461EE6">
      <w:pPr>
        <w:ind w:firstLine="708"/>
        <w:jc w:val="both"/>
        <w:rPr>
          <w:bCs/>
          <w:lang w:val="pt-BR"/>
        </w:rPr>
      </w:pPr>
      <w:r>
        <w:rPr>
          <w:bCs/>
          <w:lang w:val="pt-BR"/>
        </w:rPr>
        <w:t>Slijedom navedenoga odlučeno je kao u izreci.</w:t>
      </w:r>
    </w:p>
    <w:p w:rsidRDefault="00461EE6" w:rsidP="00991604" w:rsidR="00461EE6">
      <w:pPr>
        <w:ind w:firstLine="708"/>
        <w:jc w:val="both"/>
        <w:rPr>
          <w:bCs/>
          <w:lang w:val="pt-BR"/>
        </w:rPr>
      </w:pPr>
    </w:p>
    <w:p w:rsidRDefault="00461EE6" w:rsidP="00991604" w:rsidR="00461EE6">
      <w:pPr>
        <w:ind w:firstLine="708"/>
        <w:jc w:val="both"/>
        <w:rPr>
          <w:bCs/>
          <w:lang w:val="pt-BR"/>
        </w:rPr>
      </w:pPr>
    </w:p>
    <w:p w:rsidRDefault="00F1797B" w:rsidP="002D4CBC" w:rsidR="00F1797B" w:rsidRPr="00E10610">
      <w:pPr>
        <w:jc w:val="both"/>
      </w:pPr>
    </w:p>
    <w:p w:rsidRDefault="00E620DE" w:rsidP="00C66037" w:rsidR="00F1797B" w:rsidRPr="00E10610">
      <w:pPr>
        <w:jc w:val="center"/>
      </w:pPr>
      <w:r w:rsidRPr="00E10610">
        <w:t>U Zagrebu</w:t>
      </w:r>
      <w:r w:rsidR="00865301">
        <w:t>,</w:t>
      </w:r>
      <w:r w:rsidR="00D91023">
        <w:t xml:space="preserve"> </w:t>
      </w:r>
      <w:r w:rsidR="00865301">
        <w:t>2</w:t>
      </w:r>
      <w:r w:rsidR="004276AB">
        <w:t>4</w:t>
      </w:r>
      <w:r w:rsidR="00D91023">
        <w:t>.</w:t>
      </w:r>
      <w:r w:rsidR="00865301">
        <w:t xml:space="preserve"> kolovoza</w:t>
      </w:r>
      <w:r w:rsidR="00D91023">
        <w:t xml:space="preserve"> 2017.</w:t>
      </w:r>
    </w:p>
    <w:p w:rsidRDefault="004918BD" w:rsidP="00E91121" w:rsidR="00FD178E">
      <w:pPr>
        <w:pStyle w:val="Podnaslov"/>
        <w:ind w:firstLine="708" w:left="4956"/>
      </w:pPr>
      <w:r w:rsidRPr="00E10610">
        <w:t xml:space="preserve"> </w:t>
      </w:r>
    </w:p>
    <w:p w:rsidRDefault="00224424" w:rsidP="00E91121" w:rsidR="0022442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24424" w:rsidP="00E91121" w:rsidR="0022442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24424" w:rsidP="00E91121" w:rsidR="0022442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24424" w:rsidP="00E91121" w:rsidR="0022442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24424" w:rsidP="00E91121" w:rsidR="0022442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D178E" w:rsidP="00224424" w:rsidR="00FD178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1797B" w:rsidP="00FD178E" w:rsidR="00F1797B">
      <w:pPr>
        <w:jc w:val="right"/>
      </w:pPr>
    </w:p>
    <w:p w:rsidRDefault="00EE51A4" w:rsidP="00C66037" w:rsidR="00EE51A4" w:rsidRPr="00E10610">
      <w:pPr>
        <w:jc w:val="right"/>
      </w:pPr>
    </w:p>
    <w:p w:rsidRDefault="00707D5C" w:rsidP="002D4CBC" w:rsidR="00707D5C">
      <w:pPr>
        <w:jc w:val="both"/>
      </w:pPr>
    </w:p>
    <w:p w:rsidRDefault="00F1797B" w:rsidP="002D4CBC" w:rsidR="00F1797B" w:rsidRPr="00E10610">
      <w:pPr>
        <w:jc w:val="both"/>
      </w:pPr>
      <w:r w:rsidRPr="00E10610">
        <w:t>Uputa o pravnom lijeku:</w:t>
      </w:r>
    </w:p>
    <w:p w:rsidRDefault="00F1797B" w:rsidP="002D4CBC" w:rsidR="00F1797B" w:rsidRPr="00E10610">
      <w:pPr>
        <w:jc w:val="both"/>
      </w:pPr>
      <w:r w:rsidRPr="00E10610">
        <w:t>Protiv ovog rješenja može se uložiti žalba Visokom trgovačkom sudu Republike Hrvatske u roku od 8 dana. Žalba  se ulaže  putem ovog suda u 2 primjerka.</w:t>
      </w:r>
    </w:p>
    <w:p w:rsidRDefault="00707D5C" w:rsidP="002D4CBC" w:rsidR="00707D5C">
      <w:pPr>
        <w:jc w:val="both"/>
      </w:pPr>
    </w:p>
    <w:p w:rsidRDefault="00224424" w:rsidP="002D4CBC" w:rsidR="00224424">
      <w:pPr>
        <w:jc w:val="both"/>
      </w:pPr>
    </w:p>
    <w:p w:rsidRDefault="00224424" w:rsidP="002D4CBC" w:rsidR="00224424">
      <w:pPr>
        <w:jc w:val="both"/>
      </w:pPr>
    </w:p>
    <w:p w:rsidRDefault="00224424" w:rsidP="002D4CBC" w:rsidR="00224424">
      <w:pPr>
        <w:jc w:val="both"/>
      </w:pPr>
    </w:p>
    <w:p w:rsidRDefault="00224424" w:rsidP="002D4CBC" w:rsidR="00224424">
      <w:pPr>
        <w:jc w:val="both"/>
      </w:pPr>
    </w:p>
    <w:p w:rsidRDefault="00224424" w:rsidP="002D4CBC" w:rsidR="00224424">
      <w:pPr>
        <w:jc w:val="both"/>
      </w:pPr>
    </w:p>
    <w:p w:rsidRDefault="00224424" w:rsidP="002D4CBC" w:rsidR="00224424">
      <w:pPr>
        <w:jc w:val="both"/>
      </w:pPr>
    </w:p>
    <w:p w:rsidRDefault="00224424" w:rsidP="002D4CBC" w:rsidR="00224424">
      <w:pPr>
        <w:jc w:val="both"/>
      </w:pPr>
    </w:p>
    <w:p w:rsidRDefault="00224424" w:rsidP="002D4CBC" w:rsidR="00224424">
      <w:pPr>
        <w:jc w:val="both"/>
      </w:pPr>
    </w:p>
    <w:p w:rsidRDefault="00224424" w:rsidP="002D4CBC" w:rsidR="00224424">
      <w:pPr>
        <w:jc w:val="both"/>
      </w:pPr>
    </w:p>
    <w:p w:rsidRDefault="00224424" w:rsidP="002D4CBC" w:rsidR="00224424">
      <w:pPr>
        <w:jc w:val="both"/>
      </w:pPr>
    </w:p>
    <w:p w:rsidRDefault="00224424" w:rsidP="002D4CBC" w:rsidR="00224424">
      <w:pPr>
        <w:jc w:val="both"/>
      </w:pPr>
    </w:p>
    <w:p w:rsidRDefault="00224424" w:rsidP="002D4CBC" w:rsidR="00224424">
      <w:pPr>
        <w:jc w:val="both"/>
      </w:pPr>
    </w:p>
    <w:p w:rsidRDefault="00224424" w:rsidP="002D4CBC" w:rsidR="00224424">
      <w:pPr>
        <w:jc w:val="both"/>
      </w:pPr>
    </w:p>
    <w:p w:rsidRDefault="00224424" w:rsidP="002D4CBC" w:rsidR="00224424">
      <w:pPr>
        <w:jc w:val="both"/>
      </w:pPr>
    </w:p>
    <w:p w:rsidRDefault="00224424" w:rsidP="002D4CBC" w:rsidR="00224424">
      <w:pPr>
        <w:jc w:val="both"/>
      </w:pPr>
    </w:p>
    <w:p w:rsidRDefault="00224424" w:rsidP="002D4CBC" w:rsidR="00224424">
      <w:pPr>
        <w:jc w:val="both"/>
      </w:pPr>
    </w:p>
    <w:p w:rsidRDefault="00224424" w:rsidP="002D4CBC" w:rsidR="00224424">
      <w:pPr>
        <w:jc w:val="both"/>
      </w:pPr>
    </w:p>
    <w:p w:rsidRDefault="00224424" w:rsidP="002D4CBC" w:rsidR="00224424">
      <w:pPr>
        <w:jc w:val="both"/>
      </w:pPr>
    </w:p>
    <w:p w:rsidRDefault="00224424" w:rsidP="002D4CBC" w:rsidR="00224424">
      <w:pPr>
        <w:jc w:val="both"/>
      </w:pPr>
    </w:p>
    <w:p w:rsidRDefault="00224424" w:rsidP="002D4CBC" w:rsidR="00224424">
      <w:pPr>
        <w:jc w:val="both"/>
      </w:pPr>
    </w:p>
    <w:p w:rsidRDefault="00224424" w:rsidP="002D4CBC" w:rsidR="00224424">
      <w:pPr>
        <w:jc w:val="both"/>
      </w:pPr>
    </w:p>
    <w:p w:rsidRDefault="00224424" w:rsidP="002D4CBC" w:rsidR="00224424">
      <w:pPr>
        <w:jc w:val="both"/>
      </w:pPr>
    </w:p>
    <w:p w:rsidRDefault="00224424" w:rsidP="002D4CBC" w:rsidR="00224424">
      <w:pPr>
        <w:jc w:val="both"/>
      </w:pPr>
    </w:p>
    <w:p w:rsidRDefault="00224424" w:rsidP="002D4CBC" w:rsidR="00224424">
      <w:pPr>
        <w:jc w:val="both"/>
      </w:pPr>
    </w:p>
    <w:sectPr w:rsidSect="006D0966" w:rsidR="00224424">
      <w:headerReference w:type="default" r:id="rId10"/>
      <w:pgSz w:h="16838" w:w="11906"/>
      <w:pgMar w:gutter="0" w:footer="708" w:header="708" w:left="1417" w:bottom="993" w:right="1417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51A4" w:rsidP="00EE51A4" w:rsidR="00EE51A4">
      <w:r>
        <w:separator/>
      </w:r>
    </w:p>
  </w:endnote>
  <w:endnote w:id="0" w:type="continuationSeparator">
    <w:p w:rsidRDefault="00EE51A4" w:rsidP="00EE51A4" w:rsidR="00EE51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51A4" w:rsidP="00EE51A4" w:rsidR="00EE51A4">
      <w:r>
        <w:separator/>
      </w:r>
    </w:p>
  </w:footnote>
  <w:footnote w:id="0" w:type="continuationSeparator">
    <w:p w:rsidRDefault="00EE51A4" w:rsidP="00EE51A4" w:rsidR="00EE51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42294255"/>
      <w:docPartObj>
        <w:docPartGallery w:val="Page Numbers (Top of Page)"/>
        <w:docPartUnique/>
      </w:docPartObj>
    </w:sdtPr>
    <w:sdtEndPr/>
    <w:sdtContent>
      <w:p w:rsidRDefault="008006AB" w:rsidP="00EE51A4" w:rsidR="00EE51A4">
        <w:pPr>
          <w:pStyle w:val="Zaglavlje"/>
          <w:ind w:firstLine="4536"/>
          <w:jc w:val="center"/>
        </w:pPr>
        <w:r>
          <w:fldChar w:fldCharType="begin"/>
        </w:r>
        <w:r w:rsidR="00EE51A4">
          <w:instrText>PAGE   \* MERGEFORMAT</w:instrText>
        </w:r>
        <w:r>
          <w:fldChar w:fldCharType="separate"/>
        </w:r>
        <w:r w:rsidR="008F0F95">
          <w:rPr>
            <w:noProof/>
          </w:rPr>
          <w:t>1</w:t>
        </w:r>
        <w:r>
          <w:fldChar w:fldCharType="end"/>
        </w:r>
        <w:r w:rsidR="0096219C">
          <w:tab/>
        </w:r>
        <w:r w:rsidR="00833BC2">
          <w:t>7</w:t>
        </w:r>
        <w:r w:rsidR="0096219C">
          <w:t>2</w:t>
        </w:r>
        <w:r w:rsidR="00833BC2">
          <w:t>. St-</w:t>
        </w:r>
        <w:r w:rsidR="0053660C">
          <w:t>5</w:t>
        </w:r>
        <w:r w:rsidR="00224424">
          <w:t>7</w:t>
        </w:r>
        <w:r w:rsidR="0053660C">
          <w:t>74/2016</w:t>
        </w:r>
        <w:r w:rsidR="00224424">
          <w:t>-55</w:t>
        </w:r>
      </w:p>
    </w:sdtContent>
  </w:sdt>
  <w:p w:rsidRDefault="00EE51A4" w:rsidR="00EE51A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A902CF"/>
    <w:multiLevelType w:val="hybridMultilevel"/>
    <w:tmpl w:val="94865E08"/>
    <w:lvl w:tplc="5FAE03C2" w:ilvl="0">
      <w:start w:val="1"/>
      <w:numFmt w:val="upperRoman"/>
      <w:lvlText w:val="%1."/>
      <w:lvlJc w:val="left"/>
      <w:pPr>
        <w:ind w:hanging="720" w:left="14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13A29"/>
    <w:rsid w:val="00063CD6"/>
    <w:rsid w:val="00091662"/>
    <w:rsid w:val="0009227D"/>
    <w:rsid w:val="00092F47"/>
    <w:rsid w:val="00100575"/>
    <w:rsid w:val="001061CA"/>
    <w:rsid w:val="001245D0"/>
    <w:rsid w:val="00153015"/>
    <w:rsid w:val="00161034"/>
    <w:rsid w:val="001C1583"/>
    <w:rsid w:val="00220F14"/>
    <w:rsid w:val="00224424"/>
    <w:rsid w:val="00285718"/>
    <w:rsid w:val="002D4CBC"/>
    <w:rsid w:val="002E740F"/>
    <w:rsid w:val="002F66B2"/>
    <w:rsid w:val="00322DD5"/>
    <w:rsid w:val="00327390"/>
    <w:rsid w:val="00332769"/>
    <w:rsid w:val="00367541"/>
    <w:rsid w:val="003A083E"/>
    <w:rsid w:val="003C247D"/>
    <w:rsid w:val="00401EA5"/>
    <w:rsid w:val="004276AB"/>
    <w:rsid w:val="00441280"/>
    <w:rsid w:val="004449D0"/>
    <w:rsid w:val="00461EE6"/>
    <w:rsid w:val="00462EDF"/>
    <w:rsid w:val="004645FF"/>
    <w:rsid w:val="004918BD"/>
    <w:rsid w:val="004D7839"/>
    <w:rsid w:val="005029F0"/>
    <w:rsid w:val="0053660C"/>
    <w:rsid w:val="005D2B51"/>
    <w:rsid w:val="00624264"/>
    <w:rsid w:val="00692E35"/>
    <w:rsid w:val="006C65BA"/>
    <w:rsid w:val="006D0966"/>
    <w:rsid w:val="00707D5C"/>
    <w:rsid w:val="007B1B34"/>
    <w:rsid w:val="007D375F"/>
    <w:rsid w:val="008006AB"/>
    <w:rsid w:val="00824F96"/>
    <w:rsid w:val="00827F02"/>
    <w:rsid w:val="00833BC2"/>
    <w:rsid w:val="00856B03"/>
    <w:rsid w:val="008645A6"/>
    <w:rsid w:val="00865301"/>
    <w:rsid w:val="008A39EE"/>
    <w:rsid w:val="008F0F95"/>
    <w:rsid w:val="00914DD8"/>
    <w:rsid w:val="00954E9A"/>
    <w:rsid w:val="00960166"/>
    <w:rsid w:val="0096069A"/>
    <w:rsid w:val="0096219C"/>
    <w:rsid w:val="00991604"/>
    <w:rsid w:val="009B34DB"/>
    <w:rsid w:val="009C58F8"/>
    <w:rsid w:val="009D6381"/>
    <w:rsid w:val="009E5F9A"/>
    <w:rsid w:val="00A84DF9"/>
    <w:rsid w:val="00AE1B85"/>
    <w:rsid w:val="00B1349B"/>
    <w:rsid w:val="00B84CAC"/>
    <w:rsid w:val="00B90BF5"/>
    <w:rsid w:val="00B97135"/>
    <w:rsid w:val="00BA062E"/>
    <w:rsid w:val="00C53B7E"/>
    <w:rsid w:val="00C66037"/>
    <w:rsid w:val="00C82A07"/>
    <w:rsid w:val="00D11D6C"/>
    <w:rsid w:val="00D2738B"/>
    <w:rsid w:val="00D360EB"/>
    <w:rsid w:val="00D433B1"/>
    <w:rsid w:val="00D91023"/>
    <w:rsid w:val="00DA1D25"/>
    <w:rsid w:val="00DC07DD"/>
    <w:rsid w:val="00DC575D"/>
    <w:rsid w:val="00E029B4"/>
    <w:rsid w:val="00E10610"/>
    <w:rsid w:val="00E409BF"/>
    <w:rsid w:val="00E56F7F"/>
    <w:rsid w:val="00E620DE"/>
    <w:rsid w:val="00E75CE5"/>
    <w:rsid w:val="00EE51A4"/>
    <w:rsid w:val="00F1797B"/>
    <w:rsid w:val="00F34EE0"/>
    <w:rsid w:val="00F535CC"/>
    <w:rsid w:val="00F73669"/>
    <w:rsid w:val="00F83274"/>
    <w:rsid w:val="00FC4242"/>
    <w:rsid w:val="00FD178E"/>
    <w:rsid w:val="00FF3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7D5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F66B2"/>
    <w:pPr>
      <w:ind w:left="720"/>
      <w:contextualSpacing/>
    </w:pPr>
  </w:style>
  <w:style w:styleId="Tijeloteksta" w:type="paragraph">
    <w:name w:val="Body Text"/>
    <w:basedOn w:val="Normal"/>
    <w:link w:val="TijelotekstaChar"/>
    <w:rsid w:val="00327390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327390"/>
    <w:rPr>
      <w:sz w:val="24"/>
      <w:szCs w:val="24"/>
    </w:rPr>
  </w:style>
  <w:style w:customStyle="true" w:styleId="BodyText21" w:type="paragraph">
    <w:name w:val="Body Text 21"/>
    <w:basedOn w:val="Normal"/>
    <w:rsid w:val="00624264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Podnaslov" w:type="paragraph">
    <w:name w:val="Subtitle"/>
    <w:basedOn w:val="Normal"/>
    <w:link w:val="PodnaslovChar"/>
    <w:qFormat/>
    <w:rsid w:val="00FD178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FD178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F0F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0F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0F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0F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0F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7D5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F66B2"/>
    <w:pPr>
      <w:ind w:left="720"/>
      <w:contextualSpacing/>
    </w:pPr>
  </w:style>
  <w:style w:styleId="Tijeloteksta" w:type="paragraph">
    <w:name w:val="Body Text"/>
    <w:basedOn w:val="Normal"/>
    <w:link w:val="TijelotekstaChar"/>
    <w:rsid w:val="00327390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327390"/>
    <w:rPr>
      <w:sz w:val="24"/>
      <w:szCs w:val="24"/>
    </w:rPr>
  </w:style>
  <w:style w:customStyle="1" w:styleId="BodyText21" w:type="paragraph">
    <w:name w:val="Body Text 21"/>
    <w:basedOn w:val="Normal"/>
    <w:rsid w:val="00624264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Podnaslov" w:type="paragraph">
    <w:name w:val="Subtitle"/>
    <w:basedOn w:val="Normal"/>
    <w:link w:val="PodnaslovChar"/>
    <w:qFormat/>
    <w:rsid w:val="00FD178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FD178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F0F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0F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0F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0F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0F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5774</izvorni_sadrzaj>
    <derivirana_varijabla naziv="DomainObject.Predmet.Broj_1">5774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St-5774/2016</izvorni_sadrzaj>
    <derivirana_varijabla naziv="DomainObject.Predmet.OznakaBroj_1">St-5774/2016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TREŠNJEVKA GRADNJA d.o.o. zastupanog po punomoćniku Krešimir Vodopić</izvorni_sadrzaj>
    <derivirana_varijabla naziv="DomainObject.Predmet.ProtustrankaFormated_1">  TREŠNJEVKA GRADNJA d.o.o. zastupanog po punomoćniku Krešimir Vodopić</derivirana_varijabla>
  </DomainObject.Predmet.ProtustrankaFormated>
  <DomainObject.Predmet.ProtustrankaFormatedOIB>
    <izvorni_sadrzaj>  TREŠNJEVKA GRADNJA d.o.o., OIB 16763077147 zastupanog po punomoćniku Krešimir Vodopić</izvorni_sadrzaj>
    <derivirana_varijabla naziv="DomainObject.Predmet.ProtustrankaFormatedOIB_1">  TREŠNJEVKA GRADNJA d.o.o., OIB 16763077147 zastupanog po punomoćniku Krešimir Vodopić</derivirana_varijabla>
  </DomainObject.Predmet.ProtustrankaFormatedOIB>
  <DomainObject.Predmet.ProtustrankaFormatedWithAdress>
    <izvorni_sadrzaj> TREŠNJEVKA GRADNJA d.o.o., Brodska 3, 10000 Zagreb zastupanog po punomoćniku Krešimir Vodopić</izvorni_sadrzaj>
    <derivirana_varijabla naziv="DomainObject.Predmet.ProtustrankaFormatedWithAdress_1"> TREŠNJEVKA GRADNJA d.o.o., Brodska 3, 10000 Zagreb zastupanog po punomoćniku Krešimir Vodopić</derivirana_varijabla>
  </DomainObject.Predmet.ProtustrankaFormatedWithAdress>
  <DomainObject.Predmet.ProtustrankaFormatedWithAdressOIB>
    <izvorni_sadrzaj> TREŠNJEVKA GRADNJA d.o.o., OIB 16763077147, Brodska 3, 10000 Zagreb zastupanog po punomoćniku Krešimir Vodopić</izvorni_sadrzaj>
    <derivirana_varijabla naziv="DomainObject.Predmet.ProtustrankaFormatedWithAdressOIB_1"> TREŠNJEVKA GRADNJA d.o.o., OIB 16763077147, Brodska 3, 10000 Zagreb zastupanog po punomoćniku Krešimir Vodopić</derivirana_varijabla>
  </DomainObject.Predmet.ProtustrankaFormatedWithAdressOIB>
  <DomainObject.Predmet.ProtustrankaWithAdress>
    <izvorni_sadrzaj>TREŠNJEVKA GRADNJA d.o.o. Brodska 3, 10000 Zagreb</izvorni_sadrzaj>
    <derivirana_varijabla naziv="DomainObject.Predmet.ProtustrankaWithAdress_1">TREŠNJEVKA GRADNJA d.o.o. Brodska 3, 10000 Zagreb</derivirana_varijabla>
  </DomainObject.Predmet.ProtustrankaWithAdress>
  <DomainObject.Predmet.ProtustrankaWithAdressOIB>
    <izvorni_sadrzaj>TREŠNJEVKA GRADNJA d.o.o., OIB 16763077147, Brodska 3, 10000 Zagreb</izvorni_sadrzaj>
    <derivirana_varijabla naziv="DomainObject.Predmet.ProtustrankaWithAdressOIB_1">TREŠNJEVKA GRADNJA d.o.o., OIB 16763077147, Brodska 3, 10000 Zagreb</derivirana_varijabla>
  </DomainObject.Predmet.ProtustrankaWithAdressOIB>
  <DomainObject.Predmet.ProtustrankaNazivFormated>
    <izvorni_sadrzaj>TREŠNJEVKA GRADNJA d.o.o.</izvorni_sadrzaj>
    <derivirana_varijabla naziv="DomainObject.Predmet.ProtustrankaNazivFormated_1">TREŠNJEVKA GRADNJA d.o.o.</derivirana_varijabla>
  </DomainObject.Predmet.ProtustrankaNazivFormated>
  <DomainObject.Predmet.ProtustrankaNazivFormatedOIB>
    <izvorni_sadrzaj>TREŠNJEVKA GRADNJA d.o.o., OIB 16763077147</izvorni_sadrzaj>
    <derivirana_varijabla naziv="DomainObject.Predmet.ProtustrankaNazivFormatedOIB_1">TREŠNJEVKA GRADNJA d.o.o., OIB 16763077147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TREŠNJEVKA GRADNJA d.o.o. zastupanog po punomoćniku Krešimir Vodopić</item>
    </izvorni_sadrzaj>
    <derivirana_varijabla naziv="DomainObject.Predmet.ProtuStrankaListFormated_1">
      <item>TREŠNJEVKA GRADNJA d.o.o. zastupanog po punomoćniku Krešimir Vodopić</item>
    </derivirana_varijabla>
  </DomainObject.Predmet.ProtuStrankaListFormated>
  <DomainObject.Predmet.ProtuStrankaListFormatedOIB>
    <izvorni_sadrzaj>
      <item>TREŠNJEVKA GRADNJA d.o.o., OIB 16763077147 zastupanog po punomoćniku Krešimir Vodopić</item>
    </izvorni_sadrzaj>
    <derivirana_varijabla naziv="DomainObject.Predmet.ProtuStrankaListFormatedOIB_1">
      <item>TREŠNJEVKA GRADNJA d.o.o., OIB 16763077147 zastupanog po punomoćniku Krešimir Vodopić</item>
    </derivirana_varijabla>
  </DomainObject.Predmet.ProtuStrankaListFormatedOIB>
  <DomainObject.Predmet.ProtuStrankaListFormatedWithAdress>
    <izvorni_sadrzaj>
      <item>TREŠNJEVKA GRADNJA d.o.o., Brodska 3, 10000 Zagreb zastupanog po punomoćniku Krešimir Vodopić</item>
    </izvorni_sadrzaj>
    <derivirana_varijabla naziv="DomainObject.Predmet.ProtuStrankaListFormatedWithAdress_1">
      <item>TREŠNJEVKA GRADNJA d.o.o., Brodska 3, 10000 Zagreb zastupanog po punomoćniku Krešimir Vodopić</item>
    </derivirana_varijabla>
  </DomainObject.Predmet.ProtuStrankaListFormatedWithAdress>
  <DomainObject.Predmet.ProtuStrankaListFormatedWithAdressOIB>
    <izvorni_sadrzaj>
      <item>TREŠNJEVKA GRADNJA d.o.o., OIB 16763077147, Brodska 3, 10000 Zagreb zastupanog po punomoćniku Krešimir Vodopić</item>
    </izvorni_sadrzaj>
    <derivirana_varijabla naziv="DomainObject.Predmet.ProtuStrankaListFormatedWithAdressOIB_1">
      <item>TREŠNJEVKA GRADNJA d.o.o., OIB 16763077147, Brodska 3, 10000 Zagreb zastupanog po punomoćniku Krešimir Vodopić</item>
    </derivirana_varijabla>
  </DomainObject.Predmet.ProtuStrankaListFormatedWithAdressOIB>
  <DomainObject.Predmet.ProtuStrankaListNazivFormated>
    <izvorni_sadrzaj>
      <item>TREŠNJEVKA GRADNJA d.o.o.</item>
    </izvorni_sadrzaj>
    <derivirana_varijabla naziv="DomainObject.Predmet.ProtuStrankaListNazivFormated_1">
      <item>TREŠNJEVKA GRADNJA d.o.o.</item>
    </derivirana_varijabla>
  </DomainObject.Predmet.ProtuStrankaListNazivFormated>
  <DomainObject.Predmet.ProtuStrankaListNazivFormatedOIB>
    <izvorni_sadrzaj>
      <item>TREŠNJEVKA GRADNJA d.o.o., OIB 16763077147</item>
    </izvorni_sadrzaj>
    <derivirana_varijabla naziv="DomainObject.Predmet.ProtuStrankaListNazivFormatedOIB_1">
      <item>TREŠNJEVKA GRADNJA d.o.o., OIB 16763077147</item>
    </derivirana_varijabla>
  </DomainObject.Predmet.ProtuStrankaListNazivFormatedOIB>
  <DomainObject.Predmet.OstaliListFormated>
    <izvorni_sadrzaj>
      <item>Krešimir Vodopić punomoćnik sudionika u postupku TREŠNJEVKA GRADNJA d.o.o.</item>
      <item>H-ABDUCO d.o.o.</item>
      <item>Financijska agencija</item>
      <item>Addiko Bank dioničko društvo</item>
      <item>ERSTE&amp;STEIERMÄRKISCHE BANKA d.d.</item>
      <item>REPUBLIKA HRVATSKA MINISTARSTVO FINANCIJA</item>
      <item>MINISTARSTVO PRAVOSUĐA</item>
      <item>ŽUPANIJSKO DRŽAVNO ODVJETNIŠTVO U ZAGREBU</item>
      <item>OD KLIŠANIN &amp; PARTNERI d.o.o.</item>
      <item>Hrvatski Telekom d.d.</item>
      <item>OD Borić &amp; partneri d.o.o.</item>
    </izvorni_sadrzaj>
    <derivirana_varijabla naziv="DomainObject.Predmet.OstaliListFormated_1">
      <item>Krešimir Vodopić punomoćnik sudionika u postupku TREŠNJEVKA GRADNJA d.o.o.</item>
      <item>H-ABDUCO d.o.o.</item>
      <item>Financijska agencija</item>
      <item>Addiko Bank dioničko društvo</item>
      <item>ERSTE&amp;STEIERMÄRKISCHE BANKA d.d.</item>
      <item>REPUBLIKA HRVATSKA MINISTARSTVO FINANCIJA</item>
      <item>MINISTARSTVO PRAVOSUĐA</item>
      <item>ŽUPANIJSKO DRŽAVNO ODVJETNIŠTVO U ZAGREBU</item>
      <item>OD KLIŠANIN &amp; PARTNERI d.o.o.</item>
      <item>Hrvatski Telekom d.d.</item>
      <item>OD Borić &amp; partneri d.o.o.</item>
    </derivirana_varijabla>
  </DomainObject.Predmet.OstaliListFormated>
  <DomainObject.Predmet.OstaliListFormatedOIB>
    <izvorni_sadrzaj>
      <item>Krešimir Vodopić, OIB 31824923336 punomoćnik sudionika u postupku TREŠNJEVKA GRADNJA d.o.o.</item>
      <item>H-ABDUCO d.o.o., OIB 13667298928</item>
      <item>Financijska agencija, OIB 85821130368</item>
      <item>Addiko Bank dioničko društvo, OIB 14036333877</item>
      <item>ERSTE&amp;STEIERMÄRKISCHE BANKA d.d., OIB 23057039320</item>
      <item>REPUBLIKA HRVATSKA MINISTARSTVO FINANCIJA, OIB 18683136487</item>
      <item>MINISTARSTVO PRAVOSUĐA, OIB 26635293339</item>
      <item>ŽUPANIJSKO DRŽAVNO ODVJETNIŠTVO U ZAGREBU, OIB 16488001145</item>
      <item>OD KLIŠANIN &amp; PARTNERI d.o.o., OIB 06259076695</item>
      <item>Hrvatski Telekom d.d., OIB 81793146560</item>
      <item>OD Borić &amp; partneri d.o.o., OIB 75819777315</item>
    </izvorni_sadrzaj>
    <derivirana_varijabla naziv="DomainObject.Predmet.OstaliListFormatedOIB_1">
      <item>Krešimir Vodopić, OIB 31824923336 punomoćnik sudionika u postupku TREŠNJEVKA GRADNJA d.o.o.</item>
      <item>H-ABDUCO d.o.o., OIB 13667298928</item>
      <item>Financijska agencija, OIB 85821130368</item>
      <item>Addiko Bank dioničko društvo, OIB 14036333877</item>
      <item>ERSTE&amp;STEIERMÄRKISCHE BANKA d.d., OIB 23057039320</item>
      <item>REPUBLIKA HRVATSKA MINISTARSTVO FINANCIJA, OIB 18683136487</item>
      <item>MINISTARSTVO PRAVOSUĐA, OIB 26635293339</item>
      <item>ŽUPANIJSKO DRŽAVNO ODVJETNIŠTVO U ZAGREBU, OIB 16488001145</item>
      <item>OD KLIŠANIN &amp; PARTNERI d.o.o., OIB 06259076695</item>
      <item>Hrvatski Telekom d.d., OIB 81793146560</item>
      <item>OD Borić &amp; partneri d.o.o., OIB 75819777315</item>
    </derivirana_varijabla>
  </DomainObject.Predmet.OstaliListFormatedOIB>
  <DomainObject.Predmet.OstaliListFormatedWithAdress>
    <izvorni_sadrzaj>
      <item>Krešimir Vodopić, Ulica Zlatarova Zlata 97a, 10000 Zagreb punomoćnik sudionika u postupku TREŠNJEVKA GRADNJA d.o.o.</item>
      <item>H-ABDUCO d.o.o., Slavonska avenija 6A , 10000 Zagreb</item>
      <item>Financijska agencija, Ulica grada Vukovara 70, 10000 Zagreb</item>
      <item>Addiko Bank dioničko društvo, Slavonska avenija 6, 10000 Zagreb</item>
      <item>ERSTE&amp;STEIERMÄRKISCHE BANKA d.d., Jadranski Trg 3a, 51000 Rijeka</item>
      <item>REPUBLIKA HRVATSKA MINISTARSTVO FINANCIJA, Av. Dubrovnik 32, 10000 Zagreb</item>
      <item>MINISTARSTVO PRAVOSUĐA, Ulica grada Vukovara 49, 10000 Zagreb</item>
      <item>ŽUPANIJSKO DRŽAVNO ODVJETNIŠTVO U ZAGREBU, Savska Cesta 41, 10000 Zagreb</item>
      <item>OD KLIŠANIN &amp; PARTNERI d.o.o., Zelinska 2I, 10000 Zagreb</item>
      <item>Hrvatski Telekom d.d., Roberta Frangeša Mihanovića 9, 10000 Zagreb</item>
      <item>OD Borić &amp; partneri d.o.o., Josipa Marohnića 1, 10000 Zagreb</item>
    </izvorni_sadrzaj>
    <derivirana_varijabla naziv="DomainObject.Predmet.OstaliListFormatedWithAdress_1">
      <item>Krešimir Vodopić, Ulica Zlatarova Zlata 97a, 10000 Zagreb punomoćnik sudionika u postupku TREŠNJEVKA GRADNJA d.o.o.</item>
      <item>H-ABDUCO d.o.o., Slavonska avenija 6A , 10000 Zagreb</item>
      <item>Financijska agencija, Ulica grada Vukovara 70, 10000 Zagreb</item>
      <item>Addiko Bank dioničko društvo, Slavonska avenija 6, 10000 Zagreb</item>
      <item>ERSTE&amp;STEIERMÄRKISCHE BANKA d.d., Jadranski Trg 3a, 51000 Rijeka</item>
      <item>REPUBLIKA HRVATSKA MINISTARSTVO FINANCIJA, Av. Dubrovnik 32, 10000 Zagreb</item>
      <item>MINISTARSTVO PRAVOSUĐA, Ulica grada Vukovara 49, 10000 Zagreb</item>
      <item>ŽUPANIJSKO DRŽAVNO ODVJETNIŠTVO U ZAGREBU, Savska Cesta 41, 10000 Zagreb</item>
      <item>OD KLIŠANIN &amp; PARTNERI d.o.o., Zelinska 2I, 10000 Zagreb</item>
      <item>Hrvatski Telekom d.d., Roberta Frangeša Mihanovića 9, 10000 Zagreb</item>
      <item>OD Borić &amp; partneri d.o.o., Josipa Marohnića 1, 10000 Zagreb</item>
    </derivirana_varijabla>
  </DomainObject.Predmet.OstaliListFormatedWithAdress>
  <DomainObject.Predmet.OstaliListFormatedWithAdressOIB>
    <izvorni_sadrzaj>
      <item>Krešimir Vodopić, OIB 31824923336, Ulica Zlatarova Zlata 97a, 10000 Zagreb punomoćnik sudionika u postupku TREŠNJEVKA GRADNJA d.o.o.</item>
      <item>H-ABDUCO d.o.o., OIB 13667298928, Slavonska avenija 6A , 10000 Zagreb</item>
      <item>Financijska agencija, OIB 85821130368, Ulica grada Vukovara 70, 10000 Zagreb</item>
      <item>Addiko Bank dioničko društvo, OIB 14036333877, Slavonska avenija 6, 10000 Zagreb</item>
      <item>ERSTE&amp;STEIERMÄRKISCHE BANKA d.d., OIB 23057039320, Jadranski Trg 3a, 51000 Rijeka</item>
      <item>REPUBLIKA HRVATSKA MINISTARSTVO FINANCIJA, OIB 18683136487, Av. Dubrovnik 32, 10000 Zagreb</item>
      <item>MINISTARSTVO PRAVOSUĐA, OIB 26635293339, Ulica grada Vukovara 49, 10000 Zagreb</item>
      <item>ŽUPANIJSKO DRŽAVNO ODVJETNIŠTVO U ZAGREBU, OIB 16488001145, Savska Cesta 41, 10000 Zagreb</item>
      <item>OD KLIŠANIN &amp; PARTNERI d.o.o., OIB 06259076695, Zelinska 2I, 10000 Zagreb</item>
      <item>Hrvatski Telekom d.d., OIB 81793146560, Roberta Frangeša Mihanovića 9, 10000 Zagreb</item>
      <item>OD Borić &amp; partneri d.o.o., OIB 75819777315, Josipa Marohnića 1, 10000 Zagreb</item>
    </izvorni_sadrzaj>
    <derivirana_varijabla naziv="DomainObject.Predmet.OstaliListFormatedWithAdressOIB_1">
      <item>Krešimir Vodopić, OIB 31824923336, Ulica Zlatarova Zlata 97a, 10000 Zagreb punomoćnik sudionika u postupku TREŠNJEVKA GRADNJA d.o.o.</item>
      <item>H-ABDUCO d.o.o., OIB 13667298928, Slavonska avenija 6A , 10000 Zagreb</item>
      <item>Financijska agencija, OIB 85821130368, Ulica grada Vukovara 70, 10000 Zagreb</item>
      <item>Addiko Bank dioničko društvo, OIB 14036333877, Slavonska avenija 6, 10000 Zagreb</item>
      <item>ERSTE&amp;STEIERMÄRKISCHE BANKA d.d., OIB 23057039320, Jadranski Trg 3a, 51000 Rijeka</item>
      <item>REPUBLIKA HRVATSKA MINISTARSTVO FINANCIJA, OIB 18683136487, Av. Dubrovnik 32, 10000 Zagreb</item>
      <item>MINISTARSTVO PRAVOSUĐA, OIB 26635293339, Ulica grada Vukovara 49, 10000 Zagreb</item>
      <item>ŽUPANIJSKO DRŽAVNO ODVJETNIŠTVO U ZAGREBU, OIB 16488001145, Savska Cesta 41, 10000 Zagreb</item>
      <item>OD KLIŠANIN &amp; PARTNERI d.o.o., OIB 06259076695, Zelinska 2I, 10000 Zagreb</item>
      <item>Hrvatski Telekom d.d., OIB 81793146560, Roberta Frangeša Mihanovića 9, 10000 Zagreb</item>
      <item>OD Borić &amp; partneri d.o.o., OIB 75819777315, Josipa Marohnića 1, 10000 Zagreb</item>
    </derivirana_varijabla>
  </DomainObject.Predmet.OstaliListFormatedWithAdressOIB>
  <DomainObject.Predmet.OstaliListNazivFormated>
    <izvorni_sadrzaj>
      <item>Krešimir Vodopić</item>
      <item>H-ABDUCO d.o.o.</item>
      <item>Financijska agencija</item>
      <item>Addiko Bank dioničko društvo</item>
      <item>ERSTE&amp;STEIERMÄRKISCHE BANKA d.d.</item>
      <item>REPUBLIKA HRVATSKA MINISTARSTVO FINANCIJA</item>
      <item>MINISTARSTVO PRAVOSUĐA</item>
      <item>ŽUPANIJSKO DRŽAVNO ODVJETNIŠTVO U ZAGREBU</item>
      <item>OD KLIŠANIN &amp; PARTNERI d.o.o.</item>
      <item>Hrvatski Telekom d.d.</item>
      <item>OD Borić &amp; partneri d.o.o.</item>
    </izvorni_sadrzaj>
    <derivirana_varijabla naziv="DomainObject.Predmet.OstaliListNazivFormated_1">
      <item>Krešimir Vodopić</item>
      <item>H-ABDUCO d.o.o.</item>
      <item>Financijska agencija</item>
      <item>Addiko Bank dioničko društvo</item>
      <item>ERSTE&amp;STEIERMÄRKISCHE BANKA d.d.</item>
      <item>REPUBLIKA HRVATSKA MINISTARSTVO FINANCIJA</item>
      <item>MINISTARSTVO PRAVOSUĐA</item>
      <item>ŽUPANIJSKO DRŽAVNO ODVJETNIŠTVO U ZAGREBU</item>
      <item>OD KLIŠANIN &amp; PARTNERI d.o.o.</item>
      <item>Hrvatski Telekom d.d.</item>
      <item>OD Borić &amp; partneri d.o.o.</item>
    </derivirana_varijabla>
  </DomainObject.Predmet.OstaliListNazivFormated>
  <DomainObject.Predmet.OstaliListNazivFormatedOIB>
    <izvorni_sadrzaj>
      <item>Krešimir Vodopić, OIB 31824923336</item>
      <item>H-ABDUCO d.o.o., OIB 13667298928</item>
      <item>Financijska agencija, OIB 85821130368</item>
      <item>Addiko Bank dioničko društvo, OIB 14036333877</item>
      <item>ERSTE&amp;STEIERMÄRKISCHE BANKA d.d., OIB 23057039320</item>
      <item>REPUBLIKA HRVATSKA MINISTARSTVO FINANCIJA, OIB 18683136487</item>
      <item>MINISTARSTVO PRAVOSUĐA, OIB 26635293339</item>
      <item>ŽUPANIJSKO DRŽAVNO ODVJETNIŠTVO U ZAGREBU, OIB 16488001145</item>
      <item>OD KLIŠANIN &amp; PARTNERI d.o.o., OIB 06259076695</item>
      <item>Hrvatski Telekom d.d., OIB 81793146560</item>
      <item>OD Borić &amp; partneri d.o.o., OIB 75819777315</item>
    </izvorni_sadrzaj>
    <derivirana_varijabla naziv="DomainObject.Predmet.OstaliListNazivFormatedOIB_1">
      <item>Krešimir Vodopić, OIB 31824923336</item>
      <item>H-ABDUCO d.o.o., OIB 13667298928</item>
      <item>Financijska agencija, OIB 85821130368</item>
      <item>Addiko Bank dioničko društvo, OIB 14036333877</item>
      <item>ERSTE&amp;STEIERMÄRKISCHE BANKA d.d., OIB 23057039320</item>
      <item>REPUBLIKA HRVATSKA MINISTARSTVO FINANCIJA, OIB 18683136487</item>
      <item>MINISTARSTVO PRAVOSUĐA, OIB 26635293339</item>
      <item>ŽUPANIJSKO DRŽAVNO ODVJETNIŠTVO U ZAGREBU, OIB 16488001145</item>
      <item>OD KLIŠANIN &amp; PARTNERI d.o.o., OIB 06259076695</item>
      <item>Hrvatski Telekom d.d., OIB 81793146560</item>
      <item>OD Borić &amp; partneri d.o.o.,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TREŠNJEVKA GRADNJA d.o.o.</izvorni_sadrzaj>
    <derivirana_varijabla naziv="DomainObject.Predmet.ProtustrankaIDrugi_1">TREŠNJEVKA GRADNJA d.o.o.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TREŠNJEVKA GRADNJA d.o.o., OIB 16763077147, Brodska 3, 10000 Zagreb</izvorni_sadrzaj>
    <derivirana_varijabla naziv="DomainObject.Predmet.ProtustrankaIDrugiAdressOIB_1">TREŠNJEVKA GRADNJA d.o.o., OIB 16763077147, Brodska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TREŠNJEVKA GRADNJA d.o.o.</item>
      <item>FINA Regionalni centar Zagreb</item>
      <item>Krešimir Vodopić</item>
      <item>H-ABDUCO d.o.o.</item>
      <item>Financijska agencija</item>
      <item>Addiko Bank dioničko društvo</item>
      <item>ERSTE&amp;STEIERMÄRKISCHE BANKA d.d.</item>
      <item>REPUBLIKA HRVATSKA MINISTARSTVO FINANCIJA</item>
      <item>MINISTARSTVO PRAVOSUĐA</item>
      <item>ŽUPANIJSKO DRŽAVNO ODVJETNIŠTVO U ZAGREBU</item>
      <item>OD KLIŠANIN &amp; PARTNERI d.o.o.</item>
      <item>Hrvatski Telekom d.d.</item>
      <item>OD Borić &amp; partneri d.o.o.</item>
    </izvorni_sadrzaj>
    <derivirana_varijabla naziv="DomainObject.Predmet.SudioniciListNaziv_1">
      <item>TREŠNJEVKA GRADNJA d.o.o.</item>
      <item>FINA Regionalni centar Zagreb</item>
      <item>Krešimir Vodopić</item>
      <item>H-ABDUCO d.o.o.</item>
      <item>Financijska agencija</item>
      <item>Addiko Bank dioničko društvo</item>
      <item>ERSTE&amp;STEIERMÄRKISCHE BANKA d.d.</item>
      <item>REPUBLIKA HRVATSKA MINISTARSTVO FINANCIJA</item>
      <item>MINISTARSTVO PRAVOSUĐA</item>
      <item>ŽUPANIJSKO DRŽAVNO ODVJETNIŠTVO U ZAGREBU</item>
      <item>OD KLIŠANIN &amp; PARTNERI d.o.o.</item>
      <item>Hrvatski Telekom d.d.</item>
      <item>OD Borić &amp; partneri d.o.o.</item>
    </derivirana_varijabla>
  </DomainObject.Predmet.SudioniciListNaziv>
  <DomainObject.Predmet.SudioniciListAdressOIB>
    <izvorni_sadrzaj>
      <item>TREŠNJEVKA GRADNJA d.o.o., OIB 16763077147, Brodska 3,10000 Zagreb</item>
      <item>FINA Regionalni centar Zagreb, OIB 85821130368, FINA Regionalni centar Zagreb,10000 Zagreb</item>
      <item>Krešimir Vodopić, OIB 31824923336, Ulica Zlatarova Zlata 97a,10000 Zagreb</item>
      <item>H-ABDUCO d.o.o., OIB 13667298928, Slavonska avenija 6A ,10000 Zagreb</item>
      <item>Financijska agencija, OIB 85821130368, Ulica grada Vukovara 70,10000 Zagreb</item>
      <item>Addiko Bank dioničko društvo, OIB 14036333877, Slavonska avenija 6,10000 Zagreb</item>
      <item>ERSTE&amp;STEIERMÄRKISCHE BANKA d.d., OIB 23057039320, Jadranski Trg 3a,51000 Rijeka</item>
      <item>REPUBLIKA HRVATSKA MINISTARSTVO FINANCIJA, OIB 18683136487, Av. Dubrovnik 32,10000 Zagreb</item>
      <item>MINISTARSTVO PRAVOSUĐA, OIB 26635293339, Ulica grada Vukovara 49,10000 Zagreb</item>
      <item>ŽUPANIJSKO DRŽAVNO ODVJETNIŠTVO U ZAGREBU, OIB 16488001145, Savska Cesta 41,10000 Zagreb</item>
      <item>OD KLIŠANIN &amp; PARTNERI d.o.o., OIB 06259076695, Zelinska 2I,10000 Zagreb</item>
      <item>Hrvatski Telekom d.d., OIB 81793146560, Roberta Frangeša Mihanovića 9,10000 Zagreb</item>
      <item>OD Borić &amp; partneri d.o.o., OIB 75819777315, Josipa Marohnića 1,10000 Zagreb</item>
    </izvorni_sadrzaj>
    <derivirana_varijabla naziv="DomainObject.Predmet.SudioniciListAdressOIB_1">
      <item>TREŠNJEVKA GRADNJA d.o.o., OIB 16763077147, Brodska 3,10000 Zagreb</item>
      <item>FINA Regionalni centar Zagreb, OIB 85821130368, FINA Regionalni centar Zagreb,10000 Zagreb</item>
      <item>Krešimir Vodopić, OIB 31824923336, Ulica Zlatarova Zlata 97a,10000 Zagreb</item>
      <item>H-ABDUCO d.o.o., OIB 13667298928, Slavonska avenija 6A ,10000 Zagreb</item>
      <item>Financijska agencija, OIB 85821130368, Ulica grada Vukovara 70,10000 Zagreb</item>
      <item>Addiko Bank dioničko društvo, OIB 14036333877, Slavonska avenija 6,10000 Zagreb</item>
      <item>ERSTE&amp;STEIERMÄRKISCHE BANKA d.d., OIB 23057039320, Jadranski Trg 3a,51000 Rijeka</item>
      <item>REPUBLIKA HRVATSKA MINISTARSTVO FINANCIJA, OIB 18683136487, Av. Dubrovnik 32,10000 Zagreb</item>
      <item>MINISTARSTVO PRAVOSUĐA, OIB 26635293339, Ulica grada Vukovara 49,10000 Zagreb</item>
      <item>ŽUPANIJSKO DRŽAVNO ODVJETNIŠTVO U ZAGREBU, OIB 16488001145, Savska Cesta 41,10000 Zagreb</item>
      <item>OD KLIŠANIN &amp; PARTNERI d.o.o., OIB 06259076695, Zelinska 2I,10000 Zagreb</item>
      <item>Hrvatski Telekom d.d., OIB 81793146560, Roberta Frangeša Mihanovića 9,10000 Zagreb</item>
      <item>OD Borić &amp; partneri d.o.o., OIB 75819777315, Josipa Marohnića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16763077147</item>
      <item>, OIB 85821130368</item>
      <item>, OIB 31824923336</item>
      <item>, OIB 13667298928</item>
      <item>, OIB 85821130368</item>
      <item>, OIB 14036333877</item>
      <item>, OIB 23057039320</item>
      <item>, OIB 18683136487</item>
      <item>, OIB 26635293339</item>
      <item>, OIB 16488001145</item>
      <item>, OIB 06259076695</item>
      <item>, OIB 81793146560</item>
      <item>, OIB 75819777315</item>
    </izvorni_sadrzaj>
    <derivirana_varijabla naziv="DomainObject.Predmet.SudioniciListNazivOIB_1">
      <item>, OIB 16763077147</item>
      <item>, OIB 85821130368</item>
      <item>, OIB 31824923336</item>
      <item>, OIB 13667298928</item>
      <item>, OIB 85821130368</item>
      <item>, OIB 14036333877</item>
      <item>, OIB 23057039320</item>
      <item>, OIB 18683136487</item>
      <item>, OIB 26635293339</item>
      <item>, OIB 16488001145</item>
      <item>, OIB 06259076695</item>
      <item>, OIB 81793146560</item>
      <item>, OIB 75819777315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491</properties:Words>
  <properties:Characters>2689</properties:Characters>
  <properties:Lines>100</properties:Lines>
  <properties:Paragraphs>24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2017-08-24T11:35:00Z</dcterms:created>
  <dc:creator>gzubak</dc:creator>
  <cp:lastModifiedBy>Jadranka Zelić</cp:lastModifiedBy>
  <cp:lastPrinted>2017-08-25T05:33:00Z</cp:lastPrinted>
  <dcterms:modified xmlns:xsi="http://www.w3.org/2001/XMLSchema-instance" xsi:type="dcterms:W3CDTF">2017-08-25T05:37:00Z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