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3ade" w14:paraId="3313ad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3C2115">
        <w:rPr>
          <w:szCs w:val="24"/>
        </w:rPr>
        <w:t>3</w:t>
      </w:r>
      <w:r w:rsidR="0090293D">
        <w:rPr>
          <w:szCs w:val="24"/>
        </w:rPr>
        <w:t xml:space="preserve">. </w:t>
      </w:r>
      <w:r w:rsidR="003C2115">
        <w:rPr>
          <w:szCs w:val="24"/>
        </w:rPr>
        <w:t>srpnja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3C2115" w:rsidRPr="003C2115">
        <w:rPr>
          <w:szCs w:val="24"/>
        </w:rPr>
        <w:t xml:space="preserve">OLIVE GARDEN d.o.o. za turizam, Šibenik, </w:t>
      </w:r>
      <w:proofErr w:type="spellStart"/>
      <w:r w:rsidR="003C2115" w:rsidRPr="003C2115">
        <w:rPr>
          <w:szCs w:val="24"/>
        </w:rPr>
        <w:t>Jadrija</w:t>
      </w:r>
      <w:proofErr w:type="spellEnd"/>
      <w:r w:rsidR="003C2115" w:rsidRPr="003C2115">
        <w:rPr>
          <w:szCs w:val="24"/>
        </w:rPr>
        <w:t xml:space="preserve"> 69, OIB: 73913209191</w:t>
      </w:r>
      <w:r w:rsidR="0090293D">
        <w:rPr>
          <w:szCs w:val="24"/>
        </w:rPr>
        <w:t xml:space="preserve">, </w:t>
      </w:r>
      <w:r w:rsidR="002D78ED">
        <w:rPr>
          <w:color w:themeColor="text1" w:val="000000"/>
          <w:szCs w:val="24"/>
        </w:rPr>
        <w:t>17</w:t>
      </w:r>
      <w:r w:rsidRPr="00856038">
        <w:rPr>
          <w:color w:themeColor="text1" w:val="000000"/>
          <w:szCs w:val="24"/>
        </w:rPr>
        <w:t xml:space="preserve">. </w:t>
      </w:r>
      <w:r w:rsidR="002D78ED">
        <w:rPr>
          <w:color w:themeColor="text1" w:val="000000"/>
          <w:szCs w:val="24"/>
        </w:rPr>
        <w:t xml:space="preserve">listopada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17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3C2115">
      <w:rPr>
        <w:rFonts w:cs="Times New Roman" w:eastAsia="Times New Roman" w:hAnsi="Times New Roman" w:ascii="Times New Roman"/>
        <w:sz w:val="24"/>
        <w:szCs w:val="24"/>
        <w:lang w:eastAsia="hr-HR"/>
      </w:rPr>
      <w:t>335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C211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2D78ED"/>
    <w:rsid w:val="00302F28"/>
    <w:rsid w:val="00385495"/>
    <w:rsid w:val="003C2115"/>
    <w:rsid w:val="003C5A7A"/>
    <w:rsid w:val="00406EFC"/>
    <w:rsid w:val="00462226"/>
    <w:rsid w:val="00543603"/>
    <w:rsid w:val="005679B8"/>
    <w:rsid w:val="0058023C"/>
    <w:rsid w:val="005D2D9F"/>
    <w:rsid w:val="006D0109"/>
    <w:rsid w:val="006F6AED"/>
    <w:rsid w:val="00705AA6"/>
    <w:rsid w:val="00850DC5"/>
    <w:rsid w:val="00856038"/>
    <w:rsid w:val="00901178"/>
    <w:rsid w:val="0090293D"/>
    <w:rsid w:val="009B665E"/>
    <w:rsid w:val="009D20AE"/>
    <w:rsid w:val="00A579E3"/>
    <w:rsid w:val="00B763FC"/>
    <w:rsid w:val="00BA3153"/>
    <w:rsid w:val="00CE25E2"/>
    <w:rsid w:val="00D64751"/>
    <w:rsid w:val="00DB5451"/>
    <w:rsid w:val="00E24547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4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4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4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4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OLIVE GARDEN d.o.o. za turizam</izvorni_sadrzaj>
    <derivirana_varijabla naziv="DomainObject.Predmet.ProtustrankaFormated_1">  OLIVE GARDEN d.o.o. za turizam</derivirana_varijabla>
  </DomainObject.Predmet.ProtustrankaFormated>
  <DomainObject.Predmet.ProtustrankaFormatedOIB>
    <izvorni_sadrzaj>  OLIVE GARDEN d.o.o. za turizam, OIB 73913209191</izvorni_sadrzaj>
    <derivirana_varijabla naziv="DomainObject.Predmet.ProtustrankaFormatedOIB_1">  OLIVE GARDEN d.o.o. za turizam, OIB 73913209191</derivirana_varijabla>
  </DomainObject.Predmet.ProtustrankaFormatedOIB>
  <DomainObject.Predmet.ProtustrankaFormatedWithAdress>
    <izvorni_sadrzaj> OLIVE GARDEN d.o.o. za turizam, Jadrija 69, 22000 Šibenik</izvorni_sadrzaj>
    <derivirana_varijabla naziv="DomainObject.Predmet.ProtustrankaFormatedWithAdress_1"> OLIVE GARDEN d.o.o. za turizam, Jadrija 69, 22000 Šibenik</derivirana_varijabla>
  </DomainObject.Predmet.ProtustrankaFormatedWithAdress>
  <DomainObject.Predmet.ProtustrankaFormatedWithAdressOIB>
    <izvorni_sadrzaj> OLIVE GARDEN d.o.o. za turizam, OIB 73913209191, Jadrija 69, 22000 Šibenik</izvorni_sadrzaj>
    <derivirana_varijabla naziv="DomainObject.Predmet.ProtustrankaFormatedWithAdressOIB_1"> OLIVE GARDEN d.o.o. za turizam, OIB 73913209191, Jadrija 69, 22000 Šibenik</derivirana_varijabla>
  </DomainObject.Predmet.ProtustrankaFormatedWithAdressOIB>
  <DomainObject.Predmet.ProtustrankaWithAdress>
    <izvorni_sadrzaj>OLIVE GARDEN d.o.o. za turizam Jadrija 69, 22000 Šibenik</izvorni_sadrzaj>
    <derivirana_varijabla naziv="DomainObject.Predmet.ProtustrankaWithAdress_1">OLIVE GARDEN d.o.o. za turizam Jadrija 69, 22000 Šibenik</derivirana_varijabla>
  </DomainObject.Predmet.ProtustrankaWithAdress>
  <DomainObject.Predmet.ProtustrankaWithAdressOIB>
    <izvorni_sadrzaj>OLIVE GARDEN d.o.o. za turizam, OIB 73913209191, Jadrija 69, 22000 Šibenik</izvorni_sadrzaj>
    <derivirana_varijabla naziv="DomainObject.Predmet.ProtustrankaWithAdressOIB_1">OLIVE GARDEN d.o.o. za turizam, OIB 73913209191, Jadrija 69, 22000 Šibenik</derivirana_varijabla>
  </DomainObject.Predmet.ProtustrankaWithAdressOIB>
  <DomainObject.Predmet.ProtustrankaNazivFormated>
    <izvorni_sadrzaj>OLIVE GARDEN d.o.o. za turizam</izvorni_sadrzaj>
    <derivirana_varijabla naziv="DomainObject.Predmet.ProtustrankaNazivFormated_1">OLIVE GARDEN d.o.o. za turizam</derivirana_varijabla>
  </DomainObject.Predmet.ProtustrankaNazivFormated>
  <DomainObject.Predmet.ProtustrankaNazivFormatedOIB>
    <izvorni_sadrzaj>OLIVE GARDEN d.o.o. za turizam, OIB 73913209191</izvorni_sadrzaj>
    <derivirana_varijabla naziv="DomainObject.Predmet.ProtustrankaNazivFormatedOIB_1">OLIVE GARDEN d.o.o. za turizam, OIB 73913209191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OLIVE GARDEN d.o.o. za turizam</item>
    </izvorni_sadrzaj>
    <derivirana_varijabla naziv="DomainObject.Predmet.ProtuStrankaListFormated_1">
      <item>OLIVE GARDEN d.o.o. za turizam</item>
    </derivirana_varijabla>
  </DomainObject.Predmet.ProtuStrankaListFormated>
  <DomainObject.Predmet.ProtuStrankaListFormatedOIB>
    <izvorni_sadrzaj>
      <item>OLIVE GARDEN d.o.o. za turizam, OIB 73913209191</item>
    </izvorni_sadrzaj>
    <derivirana_varijabla naziv="DomainObject.Predmet.ProtuStrankaListFormatedOIB_1">
      <item>OLIVE GARDEN d.o.o. za turizam, OIB 73913209191</item>
    </derivirana_varijabla>
  </DomainObject.Predmet.ProtuStrankaListFormatedOIB>
  <DomainObject.Predmet.ProtuStrankaListFormatedWithAdress>
    <izvorni_sadrzaj>
      <item>OLIVE GARDEN d.o.o. za turizam, Jadrija 69, 22000 Šibenik</item>
    </izvorni_sadrzaj>
    <derivirana_varijabla naziv="DomainObject.Predmet.ProtuStrankaListFormatedWithAdress_1">
      <item>OLIVE GARDEN d.o.o. za turizam, Jadrija 69, 22000 Šibenik</item>
    </derivirana_varijabla>
  </DomainObject.Predmet.ProtuStrankaListFormatedWithAdress>
  <DomainObject.Predmet.ProtuStrankaListFormatedWithAdressOIB>
    <izvorni_sadrzaj>
      <item>OLIVE GARDEN d.o.o. za turizam, OIB 73913209191, Jadrija 69, 22000 Šibenik</item>
    </izvorni_sadrzaj>
    <derivirana_varijabla naziv="DomainObject.Predmet.ProtuStrankaListFormatedWithAdressOIB_1">
      <item>OLIVE GARDEN d.o.o. za turizam, OIB 73913209191, Jadrija 69, 22000 Šibenik</item>
    </derivirana_varijabla>
  </DomainObject.Predmet.ProtuStrankaListFormatedWithAdressOIB>
  <DomainObject.Predmet.ProtuStrankaListNazivFormated>
    <izvorni_sadrzaj>
      <item>OLIVE GARDEN d.o.o. za turizam</item>
    </izvorni_sadrzaj>
    <derivirana_varijabla naziv="DomainObject.Predmet.ProtuStrankaListNazivFormated_1">
      <item>OLIVE GARDEN d.o.o. za turizam</item>
    </derivirana_varijabla>
  </DomainObject.Predmet.ProtuStrankaListNazivFormated>
  <DomainObject.Predmet.ProtuStrankaListNazivFormatedOIB>
    <izvorni_sadrzaj>
      <item>OLIVE GARDEN d.o.o. za turizam, OIB 73913209191</item>
    </izvorni_sadrzaj>
    <derivirana_varijabla naziv="DomainObject.Predmet.ProtuStrankaListNazivFormatedOIB_1">
      <item>OLIVE GARDEN d.o.o. za turizam, OIB 73913209191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OLIVE GARDEN d.o.o. za turizam</izvorni_sadrzaj>
    <derivirana_varijabla naziv="DomainObject.Predmet.ProtustrankaIDrugi_1">OLIVE GARDEN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OLIVE GARDEN d.o.o. za turizam, OIB 73913209191, Jadrija 69, 22000 Šibenik</izvorni_sadrzaj>
    <derivirana_varijabla naziv="DomainObject.Predmet.ProtustrankaIDrugiAdressOIB_1">OLIVE GARDEN d.o.o. za turizam, OIB 73913209191, Jadrija 69,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OLIVE GARDEN d.o.o. za turizam</item>
    </izvorni_sadrzaj>
    <derivirana_varijabla naziv="DomainObject.Predmet.SudioniciListNaziv_1">
      <item>FINA - Podružnica Šibenik</item>
      <item>OLIVE GARDEN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OLIVE GARDEN d.o.o. za turizam, OIB 73913209191, Jadrija 69,22000 Šibenik</item>
    </izvorni_sadrzaj>
    <derivirana_varijabla naziv="DomainObject.Predmet.SudioniciListAdressOIB_1">
      <item>FINA - Podružnica Šibenik, OIB 85821130368, Perivoj L. Marune 1,22000 Šibenik</item>
      <item>OLIVE GARDEN d.o.o. za turizam, OIB 73913209191, Jadrija 69,22000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73913209191</item>
    </izvorni_sadrzaj>
    <derivirana_varijabla naziv="DomainObject.Predmet.SudioniciListNazivOIB_1">
      <item>, OIB 85821130368</item>
      <item>, OIB 73913209191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1379D-47E3-41C9-B138-27E3BA6DF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2017-10-17T08:49:00Z</dcterms:created>
  <dc:creator>Krešimir Torbarina</dc:creator>
  <cp:lastModifiedBy>wsadmin</cp:lastModifiedBy>
  <cp:lastPrinted>2017-10-17T08:51:00Z</cp:lastPrinted>
  <dcterms:modified xmlns:xsi="http://www.w3.org/2001/XMLSchema-instance" xsi:type="dcterms:W3CDTF">2017-10-17T08:52:00Z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