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3ecc" w14:paraId="3bc3ecc" w:rsidRDefault="00440422" w:rsidP="00B542FA" w:rsidR="00440422">
      <w:pPr>
        <w:jc w:val="both"/>
        <w15:collapsed w:val="false"/>
      </w:pPr>
      <w:bookmarkStart w:name="_GoBack" w:id="0"/>
      <w:bookmarkEnd w:id="0"/>
    </w:p>
    <w:p w:rsidRDefault="00440422" w:rsidP="00B542FA" w:rsidR="00440422">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440422">
        <w:t xml:space="preserve">             </w:t>
      </w:r>
      <w:r w:rsidR="00CF13AA">
        <w:t>67. St-1123/12</w:t>
      </w:r>
      <w:r w:rsidR="00440422">
        <w:t>-203</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3B7728" w:rsidP="003B7728" w:rsidR="00CA1D5E" w:rsidRPr="00CA1D5E">
      <w:pPr>
        <w:ind w:firstLine="708"/>
        <w:jc w:val="both"/>
      </w:pPr>
      <w:r>
        <w:t>Trgovački sud u Zagrebu, po</w:t>
      </w:r>
      <w:r w:rsidR="00CA1D5E" w:rsidRPr="00CA1D5E">
        <w:t xml:space="preserve"> sucu Gordanu Zubaku, u stečajnom postupku nad stečajnim dužnikom </w:t>
      </w:r>
      <w:r w:rsidR="003636FC" w:rsidRPr="003636FC">
        <w:rPr>
          <w:bCs/>
          <w:lang w:val="pt-BR"/>
        </w:rPr>
        <w:t xml:space="preserve">ALUS PLUS d.o.o. u stečaju, Zagreb, Jurja Ves 8, </w:t>
      </w:r>
      <w:r w:rsidR="003636FC" w:rsidRPr="003636FC">
        <w:rPr>
          <w:bCs/>
        </w:rPr>
        <w:t>OIB: 48573279818</w:t>
      </w:r>
      <w:r w:rsidR="00CA1D5E" w:rsidRPr="00CA1D5E">
        <w:t xml:space="preserve">,  </w:t>
      </w:r>
      <w:r>
        <w:br/>
      </w:r>
      <w:r w:rsidR="003636FC">
        <w:t>4. travnja 2017</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3636FC" w:rsidR="003636FC">
      <w:pPr>
        <w:jc w:val="both"/>
      </w:pPr>
      <w:r w:rsidRPr="00AD0CE8">
        <w:t>I</w:t>
      </w:r>
      <w:r w:rsidR="00523270" w:rsidRPr="00AD0CE8">
        <w:t>.</w:t>
      </w:r>
      <w:r w:rsidRPr="00AD0CE8">
        <w:t xml:space="preserve"> Određuje se ročište za diobu kupovnine</w:t>
      </w:r>
      <w:r w:rsidR="004D2070" w:rsidRPr="00AD0CE8">
        <w:t xml:space="preserve"> (utvrđivanje troškova iz čl. 170. Stečajnog zakona</w:t>
      </w:r>
      <w:r w:rsidR="00A82F93">
        <w:t xml:space="preserve">) </w:t>
      </w:r>
      <w:r w:rsidR="003636FC">
        <w:t>nekretnina upisanih</w:t>
      </w:r>
      <w:r w:rsidR="00CF13AA" w:rsidRPr="00CF13AA">
        <w:t xml:space="preserve"> u zemljišnim knjigama Općinskog građanskog suda u Zagrebu i to</w:t>
      </w:r>
      <w:r w:rsidR="003636FC">
        <w:t xml:space="preserve"> u:</w:t>
      </w:r>
    </w:p>
    <w:p w:rsidRDefault="003636FC" w:rsidP="003636FC" w:rsidR="003636FC">
      <w:pPr>
        <w:jc w:val="both"/>
        <w:rPr>
          <w:lang w:val="en-GB"/>
        </w:rPr>
      </w:pPr>
      <w:r>
        <w:t xml:space="preserve">1. </w:t>
      </w:r>
      <w:r w:rsidR="00CF13AA" w:rsidRPr="00CF13AA">
        <w:t xml:space="preserve"> </w:t>
      </w:r>
      <w:r w:rsidRPr="003636FC">
        <w:rPr>
          <w:lang w:val="en-GB"/>
        </w:rPr>
        <w:t>zk.ul. 73317, poduložak 1, ko Šestine, zk.č.br. 1751/4, u stambenoj zgradi tlocrtne površine 161 čm i dvorište u Zagrebu, Šipki br. 2/A, ukupne površine 600m2, 1 etaža 245/10000, garaža oznake G1 u podrumu građevine neto korisne površine 14,86 čm, u planu posebnih dijelova zgrade  označena ljubičastom bojom,</w:t>
      </w:r>
    </w:p>
    <w:p w:rsidRDefault="003636FC" w:rsidP="003636FC" w:rsidR="003636FC">
      <w:pPr>
        <w:jc w:val="both"/>
        <w:rPr>
          <w:lang w:val="en-GB"/>
        </w:rPr>
      </w:pPr>
      <w:r>
        <w:t xml:space="preserve">2. </w:t>
      </w:r>
      <w:r w:rsidRPr="003636FC">
        <w:rPr>
          <w:lang w:val="en-GB"/>
        </w:rPr>
        <w:t>zk.ul. 73317, poduložak 2, k. o. Šestine, zk.č.br. 1751/4, u stambenoj zgradi tlocrtne površine 161 čm i dvorište u Zagrebu, Šipki br. 2/a, ukupne površine 600m2,  2. ETAŽA 246/10000, garaža oznake G2 u podrumu građevine netto korisne površine 14,89 čm, u planu posebnih dijelova zgrade označena zelenom bojom,</w:t>
      </w:r>
    </w:p>
    <w:p w:rsidRDefault="003636FC" w:rsidP="003636FC" w:rsidR="003636FC">
      <w:pPr>
        <w:jc w:val="both"/>
        <w:rPr>
          <w:lang w:val="en-GB"/>
        </w:rPr>
      </w:pPr>
      <w:r>
        <w:rPr>
          <w:lang w:val="en-GB"/>
        </w:rPr>
        <w:t xml:space="preserve">3. </w:t>
      </w:r>
      <w:r w:rsidRPr="003636FC">
        <w:rPr>
          <w:lang w:val="en-GB"/>
        </w:rPr>
        <w:t>zk.ul. 73453, poduložak 1, k. o. Šestine, zk.č.br. 1751/2, u stambenoj zgradi broj 40 i dvorište, Podfuščak, ukupne površine 600m2, 1. ETAŽA 671/10000, garaža sa spremištem oznake G1 u podrumu građevine netto korisne površine 29,30 čm, u posebnih dijelova zgrade označena svijetloplavom bojom,</w:t>
      </w:r>
    </w:p>
    <w:p w:rsidRDefault="003636FC" w:rsidP="003636FC" w:rsidR="00CF13AA">
      <w:pPr>
        <w:jc w:val="both"/>
      </w:pPr>
      <w:r>
        <w:rPr>
          <w:lang w:val="en-GB"/>
        </w:rPr>
        <w:t>4.</w:t>
      </w:r>
      <w:r>
        <w:t xml:space="preserve"> </w:t>
      </w:r>
      <w:r w:rsidRPr="003636FC">
        <w:rPr>
          <w:lang w:val="en-GB"/>
        </w:rPr>
        <w:t>zk.ul. 73453, poduložak 2, k. o. Šestine, zk.č.br. 1751/2, u stambenoj zgradi broj 40 i dvorište, Podfuščak, ukupne površine 600m2, 2. ETAŽA 688/10000, garaža sa spremištem oznake G2 u podrumu građevine netto korisne površine 30,05 čm, u posebnih dijelova zgrade označena tamnoplavom bojom</w:t>
      </w:r>
      <w:r>
        <w:rPr>
          <w:lang w:val="en-GB"/>
        </w:rPr>
        <w:t>:</w:t>
      </w:r>
    </w:p>
    <w:p w:rsidRDefault="00CF13AA" w:rsidP="0048754B" w:rsidR="00CF13AA">
      <w:pPr>
        <w:ind w:firstLine="708"/>
        <w:jc w:val="both"/>
      </w:pPr>
    </w:p>
    <w:p w:rsidRDefault="00CF13AA" w:rsidP="00A82F93" w:rsidR="00537BDB" w:rsidRPr="00AD0CE8">
      <w:pPr>
        <w:ind w:firstLine="708"/>
        <w:jc w:val="both"/>
      </w:pPr>
      <w:r>
        <w:t>za dan:</w:t>
      </w:r>
    </w:p>
    <w:p w:rsidRDefault="003636FC" w:rsidP="00523270" w:rsidR="00537BDB" w:rsidRPr="003636FC">
      <w:pPr>
        <w:jc w:val="center"/>
      </w:pPr>
      <w:r w:rsidRPr="003636FC">
        <w:t>16. svibanj 2017</w:t>
      </w:r>
      <w:r w:rsidR="003B7728" w:rsidRPr="003636FC">
        <w:t>. u 10</w:t>
      </w:r>
      <w:r w:rsidRPr="003636FC">
        <w:t>,45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CF13AA">
        <w:t>Ante Jukić</w:t>
      </w:r>
    </w:p>
    <w:p w:rsidRDefault="00523270" w:rsidP="0087046A" w:rsidR="001D7E2A">
      <w:pPr>
        <w:ind w:firstLine="708"/>
        <w:jc w:val="both"/>
      </w:pPr>
      <w:r w:rsidRPr="00AD0CE8">
        <w:t xml:space="preserve">- </w:t>
      </w:r>
      <w:r w:rsidR="0087046A">
        <w:t>Sberbank d.d.</w:t>
      </w:r>
      <w:r w:rsidR="009A47CF">
        <w:t xml:space="preserve"> </w:t>
      </w:r>
    </w:p>
    <w:p w:rsidRDefault="009A47CF" w:rsidP="0087046A" w:rsidR="009A47CF" w:rsidRPr="00AD0CE8">
      <w:pPr>
        <w:ind w:firstLine="708"/>
        <w:jc w:val="both"/>
      </w:pPr>
      <w:r>
        <w:t xml:space="preserve">- Zagrebačka banka d.d. </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3636FC">
        <w:t>4. travnja 2017</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B650EB">
        <w:t>,v.r.</w:t>
      </w:r>
    </w:p>
    <w:p w:rsidRDefault="009A47CF" w:rsidP="00537BDB" w:rsidR="009A47CF"/>
    <w:p w:rsidRDefault="00537BDB" w:rsidP="00537BDB" w:rsidR="00537BDB" w:rsidRPr="00AD0CE8">
      <w:r w:rsidRPr="00AD0CE8">
        <w:t>UPUTA O PRAVNOM LIJEKU:</w:t>
      </w:r>
    </w:p>
    <w:p w:rsidRDefault="00537BDB" w:rsidP="00537BDB" w:rsidR="00537BDB">
      <w:r w:rsidRPr="00AD0CE8">
        <w:t>Protiv ovog zaključka nije dopuštena žalba (čl.11.st.9. SZ).</w:t>
      </w:r>
    </w:p>
    <w:p w:rsidRDefault="00440422" w:rsidP="00537BDB" w:rsidR="00440422"/>
    <w:p w:rsidRDefault="00440422" w:rsidP="00537BDB" w:rsidR="00440422" w:rsidRPr="00AD0CE8"/>
    <w:p w:rsidRDefault="00B650EB" w:rsidP="00F832F4" w:rsidR="00B650EB">
      <w:pPr>
        <w:jc w:val="right"/>
      </w:pPr>
      <w:r>
        <w:t>Za točnost otpravka – ovlašteni službenik</w:t>
      </w:r>
    </w:p>
    <w:p w:rsidRDefault="00B650EB" w:rsidP="00F832F4" w:rsidR="00B650EB" w:rsidRPr="00F832F4">
      <w:pPr>
        <w:tabs>
          <w:tab w:pos="6507" w:val="left"/>
        </w:tabs>
      </w:pPr>
      <w:r>
        <w:tab/>
        <w:t xml:space="preserve">   Katica Franjić</w:t>
      </w:r>
    </w:p>
    <w:p w:rsidRDefault="00537BDB" w:rsidP="00B650EB" w:rsidR="00537BDB" w:rsidRPr="00AD0CE8">
      <w:pPr>
        <w:ind w:left="720"/>
      </w:pPr>
    </w:p>
    <w:sectPr w:rsidSect="00440422" w:rsidR="00537BDB" w:rsidRPr="00AD0CE8">
      <w:headerReference w:type="default" r:id="rId11"/>
      <w:pgSz w:h="16838" w:w="11906"/>
      <w:pgMar w:gutter="0" w:footer="708" w:header="708" w:left="1417" w:bottom="141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422" w:rsidP="00440422" w:rsidR="00440422">
      <w:r>
        <w:separator/>
      </w:r>
    </w:p>
  </w:endnote>
  <w:endnote w:id="0" w:type="continuationSeparator">
    <w:p w:rsidRDefault="00440422" w:rsidP="00440422" w:rsidR="004404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422" w:rsidP="00440422" w:rsidR="00440422">
      <w:r>
        <w:separator/>
      </w:r>
    </w:p>
  </w:footnote>
  <w:footnote w:id="0" w:type="continuationSeparator">
    <w:p w:rsidRDefault="00440422" w:rsidP="00440422" w:rsidR="004404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422" w:rsidP="00440422" w:rsidR="00440422">
    <w:pPr>
      <w:pStyle w:val="Zaglavlje"/>
      <w:tabs>
        <w:tab w:pos="7250" w:val="left"/>
      </w:tabs>
    </w:pPr>
    <w:r>
      <w:tab/>
    </w:r>
    <w:sdt>
      <w:sdtPr>
        <w:id w:val="-1929270275"/>
        <w:docPartObj>
          <w:docPartGallery w:val="Page Numbers (Top of Page)"/>
          <w:docPartUnique/>
        </w:docPartObj>
      </w:sdtPr>
      <w:sdtContent>
        <w:r>
          <w:fldChar w:fldCharType="begin"/>
        </w:r>
        <w:r>
          <w:instrText>PAGE   \* MERGEFORMAT</w:instrText>
        </w:r>
        <w:r>
          <w:fldChar w:fldCharType="separate"/>
        </w:r>
        <w:r w:rsidR="00B650EB">
          <w:rPr>
            <w:noProof/>
          </w:rPr>
          <w:t>2</w:t>
        </w:r>
        <w:r>
          <w:fldChar w:fldCharType="end"/>
        </w:r>
      </w:sdtContent>
    </w:sdt>
  </w:p>
  <w:p w:rsidRDefault="00440422" w:rsidP="00440422" w:rsidR="00440422">
    <w:pPr>
      <w:pStyle w:val="Zaglavlje"/>
      <w:tabs>
        <w:tab w:pos="7250" w:val="left"/>
      </w:tabs>
    </w:pPr>
    <w:r>
      <w:tab/>
      <w:t xml:space="preserve">                                                                                                                        </w:t>
    </w:r>
    <w:r>
      <w:t>67. St-1123/12-203</w:t>
    </w:r>
  </w:p>
  <w:p w:rsidRDefault="00440422" w:rsidR="004404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35037C"/>
    <w:rsid w:val="003636FC"/>
    <w:rsid w:val="003B7728"/>
    <w:rsid w:val="00440422"/>
    <w:rsid w:val="0048754B"/>
    <w:rsid w:val="004D2070"/>
    <w:rsid w:val="00523270"/>
    <w:rsid w:val="00537BDB"/>
    <w:rsid w:val="00765D07"/>
    <w:rsid w:val="0087046A"/>
    <w:rsid w:val="009A47CF"/>
    <w:rsid w:val="009F0845"/>
    <w:rsid w:val="00A82F93"/>
    <w:rsid w:val="00AD0CE8"/>
    <w:rsid w:val="00B650EB"/>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440422"/>
    <w:rPr>
      <w:color w:val="808080"/>
      <w:bdr w:space="0" w:sz="0" w:color="auto" w:val="none"/>
      <w:shd w:fill="auto" w:color="auto" w:val="clear"/>
    </w:rPr>
  </w:style>
  <w:style w:customStyle="true" w:styleId="eSPISCCParagraphDefaultFont" w:type="character">
    <w:name w:val="eSPIS_CC_Paragraph Default Font"/>
    <w:basedOn w:val="Zadanifontodlomka"/>
    <w:rsid w:val="004404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422"/>
    <w:rPr>
      <w:bdr w:space="0" w:sz="0" w:color="auto" w:val="none"/>
      <w:shd w:fill="FFFFCC" w:color="auto" w:val="clear"/>
      <w:lang w:val="hr-HR"/>
    </w:rPr>
  </w:style>
  <w:style w:customStyle="true" w:styleId="PozadinaSvijetloCrvena" w:type="character">
    <w:name w:val="Pozadina_SvijetloCrvena"/>
    <w:basedOn w:val="eSPISCCParagraphDefaultFont"/>
    <w:rsid w:val="004404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42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40422"/>
    <w:rPr>
      <w:rFonts w:cs="Tahoma" w:hAnsi="Tahoma" w:ascii="Tahoma"/>
      <w:sz w:val="16"/>
      <w:szCs w:val="16"/>
    </w:rPr>
  </w:style>
  <w:style w:customStyle="true" w:styleId="TekstbaloniaChar" w:type="character">
    <w:name w:val="Tekst balončića Char"/>
    <w:basedOn w:val="Zadanifontodlomka"/>
    <w:link w:val="Tekstbalonia"/>
    <w:rsid w:val="00440422"/>
    <w:rPr>
      <w:rFonts w:cs="Tahoma" w:hAnsi="Tahoma" w:ascii="Tahoma"/>
      <w:sz w:val="16"/>
      <w:szCs w:val="16"/>
    </w:rPr>
  </w:style>
  <w:style w:styleId="Zaglavlje" w:type="paragraph">
    <w:name w:val="header"/>
    <w:basedOn w:val="Normal"/>
    <w:link w:val="ZaglavljeChar"/>
    <w:uiPriority w:val="99"/>
    <w:rsid w:val="00440422"/>
    <w:pPr>
      <w:tabs>
        <w:tab w:pos="4536" w:val="center"/>
        <w:tab w:pos="9072" w:val="right"/>
      </w:tabs>
    </w:pPr>
  </w:style>
  <w:style w:customStyle="true" w:styleId="ZaglavljeChar" w:type="character">
    <w:name w:val="Zaglavlje Char"/>
    <w:basedOn w:val="Zadanifontodlomka"/>
    <w:link w:val="Zaglavlje"/>
    <w:uiPriority w:val="99"/>
    <w:rsid w:val="00440422"/>
    <w:rPr>
      <w:sz w:val="24"/>
      <w:szCs w:val="24"/>
    </w:rPr>
  </w:style>
  <w:style w:styleId="Podnoje" w:type="paragraph">
    <w:name w:val="footer"/>
    <w:basedOn w:val="Normal"/>
    <w:link w:val="PodnojeChar"/>
    <w:rsid w:val="00440422"/>
    <w:pPr>
      <w:tabs>
        <w:tab w:pos="4536" w:val="center"/>
        <w:tab w:pos="9072" w:val="right"/>
      </w:tabs>
    </w:pPr>
  </w:style>
  <w:style w:customStyle="true" w:styleId="PodnojeChar" w:type="character">
    <w:name w:val="Podnožje Char"/>
    <w:basedOn w:val="Zadanifontodlomka"/>
    <w:link w:val="Podnoje"/>
    <w:rsid w:val="0044042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440422"/>
    <w:rPr>
      <w:color w:val="808080"/>
      <w:bdr w:color="auto" w:space="0" w:sz="0" w:val="none"/>
      <w:shd w:color="auto" w:fill="auto" w:val="clear"/>
    </w:rPr>
  </w:style>
  <w:style w:customStyle="1" w:styleId="eSPISCCParagraphDefaultFont" w:type="character">
    <w:name w:val="eSPIS_CC_Paragraph Default Font"/>
    <w:basedOn w:val="Zadanifontodlomka"/>
    <w:rsid w:val="004404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422"/>
    <w:rPr>
      <w:bdr w:color="auto" w:space="0" w:sz="0" w:val="none"/>
      <w:shd w:color="auto" w:fill="FFFFCC" w:val="clear"/>
      <w:lang w:val="hr-HR"/>
    </w:rPr>
  </w:style>
  <w:style w:customStyle="1" w:styleId="PozadinaSvijetloCrvena" w:type="character">
    <w:name w:val="Pozadina_SvijetloCrvena"/>
    <w:basedOn w:val="eSPISCCParagraphDefaultFont"/>
    <w:rsid w:val="004404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42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40422"/>
    <w:rPr>
      <w:rFonts w:ascii="Tahoma" w:cs="Tahoma" w:hAnsi="Tahoma"/>
      <w:sz w:val="16"/>
      <w:szCs w:val="16"/>
    </w:rPr>
  </w:style>
  <w:style w:customStyle="1" w:styleId="TekstbaloniaChar" w:type="character">
    <w:name w:val="Tekst balončića Char"/>
    <w:basedOn w:val="Zadanifontodlomka"/>
    <w:link w:val="Tekstbalonia"/>
    <w:rsid w:val="00440422"/>
    <w:rPr>
      <w:rFonts w:ascii="Tahoma" w:cs="Tahoma" w:hAnsi="Tahoma"/>
      <w:sz w:val="16"/>
      <w:szCs w:val="16"/>
    </w:rPr>
  </w:style>
  <w:style w:styleId="Zaglavlje" w:type="paragraph">
    <w:name w:val="header"/>
    <w:basedOn w:val="Normal"/>
    <w:link w:val="ZaglavljeChar"/>
    <w:uiPriority w:val="99"/>
    <w:rsid w:val="00440422"/>
    <w:pPr>
      <w:tabs>
        <w:tab w:pos="4536" w:val="center"/>
        <w:tab w:pos="9072" w:val="right"/>
      </w:tabs>
    </w:pPr>
  </w:style>
  <w:style w:customStyle="1" w:styleId="ZaglavljeChar" w:type="character">
    <w:name w:val="Zaglavlje Char"/>
    <w:basedOn w:val="Zadanifontodlomka"/>
    <w:link w:val="Zaglavlje"/>
    <w:uiPriority w:val="99"/>
    <w:rsid w:val="00440422"/>
    <w:rPr>
      <w:sz w:val="24"/>
      <w:szCs w:val="24"/>
    </w:rPr>
  </w:style>
  <w:style w:styleId="Podnoje" w:type="paragraph">
    <w:name w:val="footer"/>
    <w:basedOn w:val="Normal"/>
    <w:link w:val="PodnojeChar"/>
    <w:rsid w:val="00440422"/>
    <w:pPr>
      <w:tabs>
        <w:tab w:pos="4536" w:val="center"/>
        <w:tab w:pos="9072" w:val="right"/>
      </w:tabs>
    </w:pPr>
  </w:style>
  <w:style w:customStyle="1" w:styleId="PodnojeChar" w:type="character">
    <w:name w:val="Podnožje Char"/>
    <w:basedOn w:val="Zadanifontodlomka"/>
    <w:link w:val="Podnoje"/>
    <w:rsid w:val="0044042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2012.</izvorni_sadrzaj>
    <derivirana_varijabla naziv="DomainObject.Predmet.DatumOsnivanja_1">6.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St-1123/2012</izvorni_sadrzaj>
    <derivirana_varijabla naziv="DomainObject.Predmet.OznakaBroj_1">St-1123/2012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ALUS PLUS d.o.o. zastupanog po punomoćniku ZZ Vlatka Samaržija</izvorni_sadrzaj>
    <derivirana_varijabla naziv="DomainObject.Predmet.ProtustrankaFormated_1">  ALUS PLUS d.o.o. zastupanog po punomoćniku ZZ Vlatka Samaržija</derivirana_varijabla>
  </DomainObject.Predmet.ProtustrankaFormated>
  <DomainObject.Predmet.ProtustrankaFormatedOIB>
    <izvorni_sadrzaj>  ALUS PLUS d.o.o., OIB 48573279818 zastupanog po punomoćniku ZZ Vlatka Samaržija</izvorni_sadrzaj>
    <derivirana_varijabla naziv="DomainObject.Predmet.ProtustrankaFormatedOIB_1">  ALUS PLUS d.o.o., OIB 48573279818 zastupanog po punomoćniku ZZ Vlatka Samaržija</derivirana_varijabla>
  </DomainObject.Predmet.ProtustrankaFormatedOIB>
  <DomainObject.Predmet.ProtustrankaFormatedWithAdress>
    <izvorni_sadrzaj> ALUS PLUS d.o.o., Jurja Ves 13, 10000 Zagreb zastupanog po punomoćniku ZZ Vlatka Samaržija</izvorni_sadrzaj>
    <derivirana_varijabla naziv="DomainObject.Predmet.ProtustrankaFormatedWithAdress_1"> ALUS PLUS d.o.o., Jurja Ves 13, 10000 Zagreb zastupanog po punomoćniku ZZ Vlatka Samaržija</derivirana_varijabla>
  </DomainObject.Predmet.ProtustrankaFormatedWithAdress>
  <DomainObject.Predmet.ProtustrankaFormatedWithAdressOIB>
    <izvorni_sadrzaj> ALUS PLUS d.o.o., OIB 48573279818, Jurja Ves 13, 10000 Zagreb zastupanog po punomoćniku ZZ Vlatka Samaržija</izvorni_sadrzaj>
    <derivirana_varijabla naziv="DomainObject.Predmet.ProtustrankaFormatedWithAdressOIB_1"> ALUS PLUS d.o.o., OIB 48573279818, Jurja Ves 13, 10000 Zagreb zastupanog po punomoćniku ZZ Vlatka Samaržija</derivirana_varijabla>
  </DomainObject.Predmet.ProtustrankaFormatedWithAdressOIB>
  <DomainObject.Predmet.ProtustrankaWithAdress>
    <izvorni_sadrzaj>ALUS PLUS d.o.o. Jurja Ves 13, 10000 Zagreb</izvorni_sadrzaj>
    <derivirana_varijabla naziv="DomainObject.Predmet.ProtustrankaWithAdress_1">ALUS PLUS d.o.o. Jurja Ves 13, 10000 Zagreb</derivirana_varijabla>
  </DomainObject.Predmet.ProtustrankaWithAdress>
  <DomainObject.Predmet.ProtustrankaWithAdressOIB>
    <izvorni_sadrzaj>ALUS PLUS d.o.o., OIB 48573279818, Jurja Ves 13, 10000 Zagreb</izvorni_sadrzaj>
    <derivirana_varijabla naziv="DomainObject.Predmet.ProtustrankaWithAdressOIB_1">ALUS PLUS d.o.o., OIB 48573279818, Jurja Ves 13, 10000 Zagreb</derivirana_varijabla>
  </DomainObject.Predmet.ProtustrankaWithAdressOIB>
  <DomainObject.Predmet.ProtustrankaNazivFormated>
    <izvorni_sadrzaj>ALUS PLUS d.o.o.</izvorni_sadrzaj>
    <derivirana_varijabla naziv="DomainObject.Predmet.ProtustrankaNazivFormated_1">ALUS PLUS d.o.o.</derivirana_varijabla>
  </DomainObject.Predmet.ProtustrankaNazivFormated>
  <DomainObject.Predmet.ProtustrankaNazivFormatedOIB>
    <izvorni_sadrzaj>ALUS PLUS d.o.o., OIB 48573279818</izvorni_sadrzaj>
    <derivirana_varijabla naziv="DomainObject.Predmet.ProtustrankaNazivFormatedOIB_1">ALUS PLUS d.o.o., OIB 48573279818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Volksbank d.d. zastupanog po punomoćniku Odvj. Damir Pokupec; HEP-OPERATOR DISTRIBUCIJSKOG SUSTAVA d.o.o.,; DRAGAN JOSIPOVIĆ; Ivana Kuzmić; NICRO d.o.o. 3ETAŽE 2628/1000; NINCO d.o.o. 5 ETAŽA 3566/1000; NICRO d.o.o. 4 ETAŽA 3150/1000; NICRO d.o.o. 4 ETAŽA 2447/1000; ZDRAVKO KUTNAR; JOSIP BOSILJ; BRANKO BAŠIĆ; NICRO d.o.o. 2. etaža 688/10000; NICRO d.o.o. 1 etaža 671/10000</izvorni_sadrzaj>
    <derivirana_varijabla naziv="DomainObject.Predmet.StrankaFormated_1">  Volksbank d.d. zastupanog po punomoćniku Odvj. Damir Pokupec; HEP-OPERATOR DISTRIBUCIJSKOG SUSTAVA d.o.o.,; DRAGAN JOSIPOVIĆ; Ivana Kuzmić; NICRO d.o.o. 3ETAŽE 2628/1000; NINCO d.o.o. 5 ETAŽA 3566/1000; NICRO d.o.o. 4 ETAŽA 3150/1000; NICRO d.o.o. 4 ETAŽA 2447/1000; ZDRAVKO KUTNAR; JOSIP BOSILJ; BRANKO BAŠIĆ; NICRO d.o.o. 2. etaža 688/10000; NICRO d.o.o. 1 etaža 671/10000</derivirana_varijabla>
  </DomainObject.Predmet.StrankaFormated>
  <DomainObject.Predmet.StrankaFormatedOIB>
    <izvorni_sadrzaj>  Volksbank d.d., OIB 78427478595 zastupanog po punomoćniku Odvj. Damir Pokupec; HEP-OPERATOR DISTRIBUCIJSKOG SUSTAVA d.o.o.,, OIB 46830600751; DRAGAN JOSIPOVIĆ; Ivana Kuzmić, OIB 71289747043; NICRO d.o.o. 3ETAŽE 2628/1000, OIB 71179651211; NINCO d.o.o. 5 ETAŽA 3566/1000, OIB 71179651211; NICRO d.o.o. 4 ETAŽA 3150/1000, OIB 71179651211; NICRO d.o.o. 4 ETAŽA 2447/1000, OIB 71179651211; ZDRAVKO KUTNAR, OIB 48027389745; JOSIP BOSILJ, OIB 48477402515; BRANKO BAŠIĆ, OIB 10893920769; NICRO d.o.o. 2. etaža 688/10000, OIB 71179651211; NICRO d.o.o. 1 etaža 671/10000, OIB 71179651211</izvorni_sadrzaj>
    <derivirana_varijabla naziv="DomainObject.Predmet.StrankaFormatedOIB_1">  Volksbank d.d., OIB 78427478595 zastupanog po punomoćniku Odvj. Damir Pokupec; HEP-OPERATOR DISTRIBUCIJSKOG SUSTAVA d.o.o.,, OIB 46830600751; DRAGAN JOSIPOVIĆ; Ivana Kuzmić, OIB 71289747043; NICRO d.o.o. 3ETAŽE 2628/1000, OIB 71179651211; NINCO d.o.o. 5 ETAŽA 3566/1000, OIB 71179651211; NICRO d.o.o. 4 ETAŽA 3150/1000, OIB 71179651211; NICRO d.o.o. 4 ETAŽA 2447/1000, OIB 71179651211; ZDRAVKO KUTNAR, OIB 48027389745; JOSIP BOSILJ, OIB 48477402515; BRANKO BAŠIĆ, OIB 10893920769; NICRO d.o.o. 2. etaža 688/10000, OIB 71179651211; NICRO d.o.o. 1 etaža 671/10000, OIB 71179651211</derivirana_varijabla>
  </DomainObject.Predmet.StrankaFormatedOIB>
  <DomainObject.Predmet.StrankaFormatedWithAdress>
    <izvorni_sadrzaj> Volksbank d.d., Varšavska 9, 42000 Varaždin zastupanog po punomoćniku Odvj. Damir Pokupec; HEP-OPERATOR DISTRIBUCIJSKOG SUSTAVA d.o.o.,, Ul. grada Vukovara 37, 10000 Zagreb; DRAGAN JOSIPOVIĆ, Milana Nemičića 19, 44250 Petrinja; Ivana Kuzmić, Bosiljevska Ulica 31 A, Zagreb; NICRO d.o.o. 3ETAŽE 2628/1000, Marijana Čavića 9, 10000 Zagreb; NINCO d.o.o. 5 ETAŽA 3566/1000, Marijana Čavića 9, 10000 Zagreb; NICRO d.o.o. 4 ETAŽA 3150/1000, Marijana Čavića 9, 10000 Zagreb; NICRO d.o.o. 4 ETAŽA 2447/1000, Marijana Čavića 9, 10000 Zagreb; ZDRAVKO KUTNAR, Lelijska 35, 10000 Zagreb; JOSIP BOSILJ, Željeznička 27, 42204 Krušljevec; BRANKO BAŠIĆ, Mlinovi 75, 10000 Zagreb; NICRO d.o.o. 2. etaža 688/10000; NICRO d.o.o. 1 etaža 671/10000, MARIJANA ČAVIĆA 9, 10000 Zagreb</izvorni_sadrzaj>
    <derivirana_varijabla naziv="DomainObject.Predmet.StrankaFormatedWithAdress_1"> Volksbank d.d., Varšavska 9, 42000 Varaždin zastupanog po punomoćniku Odvj. Damir Pokupec; HEP-OPERATOR DISTRIBUCIJSKOG SUSTAVA d.o.o.,, Ul. grada Vukovara 37, 10000 Zagreb; DRAGAN JOSIPOVIĆ, Milana Nemičića 19, 44250 Petrinja; Ivana Kuzmić, Bosiljevska Ulica 31 A, Zagreb; NICRO d.o.o. 3ETAŽE 2628/1000, Marijana Čavića 9, 10000 Zagreb; NINCO d.o.o. 5 ETAŽA 3566/1000, Marijana Čavića 9, 10000 Zagreb; NICRO d.o.o. 4 ETAŽA 3150/1000, Marijana Čavića 9, 10000 Zagreb; NICRO d.o.o. 4 ETAŽA 2447/1000, Marijana Čavića 9, 10000 Zagreb; ZDRAVKO KUTNAR, Lelijska 35, 10000 Zagreb; JOSIP BOSILJ, Željeznička 27, 42204 Krušljevec; BRANKO BAŠIĆ, Mlinovi 75, 10000 Zagreb; NICRO d.o.o. 2. etaža 688/10000; NICRO d.o.o. 1 etaža 671/10000, MARIJANA ČAVIĆA 9, 10000 Zagreb</derivirana_varijabla>
  </DomainObject.Predmet.StrankaFormatedWithAdress>
  <DomainObject.Predmet.StrankaFormatedWithAdressOIB>
    <izvorni_sadrzaj> Volksbank d.d., OIB 78427478595, Varšavska 9, 42000 Varaždin zastupanog po punomoćniku Odvj. Damir Pokupec; HEP-OPERATOR DISTRIBUCIJSKOG SUSTAVA d.o.o.,, OIB 46830600751, Ul. grada Vukovara 37, 10000 Zagreb; DRAGAN JOSIPOVIĆ, Milana Nemičića 19, 44250 Petrinja; Ivana Kuzmić, OIB 71289747043, Bosiljevska Ulica 31 A, Zagreb; NICRO d.o.o. 3ETAŽE 2628/1000, OIB 71179651211, Marijana Čavića 9, 10000 Zagreb; NINCO d.o.o. 5 ETAŽA 3566/1000, OIB 71179651211, Marijana Čavića 9, 10000 Zagreb; NICRO d.o.o. 4 ETAŽA 3150/1000, OIB 71179651211, Marijana Čavića 9, 10000 Zagreb; NICRO d.o.o. 4 ETAŽA 2447/1000, OIB 71179651211, Marijana Čavića 9, 10000 Zagreb; ZDRAVKO KUTNAR, OIB 48027389745, Lelijska 35, 10000 Zagreb; JOSIP BOSILJ, OIB 48477402515, Željeznička 27, 42204 Krušljevec; BRANKO BAŠIĆ, OIB 10893920769, Mlinovi 75, 10000 Zagreb; NICRO d.o.o. 2. etaža 688/10000, OIB 71179651211; NICRO d.o.o. 1 etaža 671/10000, OIB 71179651211, MARIJANA ČAVIĆA 9, 10000 Zagreb</izvorni_sadrzaj>
    <derivirana_varijabla naziv="DomainObject.Predmet.StrankaFormatedWithAdressOIB_1"> Volksbank d.d., OIB 78427478595, Varšavska 9, 42000 Varaždin zastupanog po punomoćniku Odvj. Damir Pokupec; HEP-OPERATOR DISTRIBUCIJSKOG SUSTAVA d.o.o.,, OIB 46830600751, Ul. grada Vukovara 37, 10000 Zagreb; DRAGAN JOSIPOVIĆ, Milana Nemičića 19, 44250 Petrinja; Ivana Kuzmić, OIB 71289747043, Bosiljevska Ulica 31 A, Zagreb; NICRO d.o.o. 3ETAŽE 2628/1000, OIB 71179651211, Marijana Čavića 9, 10000 Zagreb; NINCO d.o.o. 5 ETAŽA 3566/1000, OIB 71179651211, Marijana Čavića 9, 10000 Zagreb; NICRO d.o.o. 4 ETAŽA 3150/1000, OIB 71179651211, Marijana Čavića 9, 10000 Zagreb; NICRO d.o.o. 4 ETAŽA 2447/1000, OIB 71179651211, Marijana Čavića 9, 10000 Zagreb; ZDRAVKO KUTNAR, OIB 48027389745, Lelijska 35, 10000 Zagreb; JOSIP BOSILJ, OIB 48477402515, Željeznička 27, 42204 Krušljevec; BRANKO BAŠIĆ, OIB 10893920769, Mlinovi 75, 10000 Zagreb; NICRO d.o.o. 2. etaža 688/10000, OIB 71179651211; NICRO d.o.o. 1 etaža 671/10000, OIB 71179651211, MARIJANA ČAVIĆA 9, 10000 Zagreb</derivirana_varijabla>
  </DomainObject.Predmet.StrankaFormatedWithAdressOIB>
  <DomainObject.Predmet.StrankaWithAdress>
    <izvorni_sadrzaj>Volksbank d.d. Varšavska 9,42000 Varaždin,HEP-OPERATOR DISTRIBUCIJSKOG SUSTAVA d.o.o., Ul. grada Vukovara 37,10000 Zagreb,DRAGAN JOSIPOVIĆ Milana Nemičića 19,44250 Petrinja,Ivana Kuzmić Bosiljevska Ulica 31 A,Zagreb,NICRO d.o.o. 3ETAŽE 2628/1000 Marijana Čavića 9,10000 Zagreb,NINCO d.o.o. 5 ETAŽA 3566/1000 Marijana Čavića 9,10000 Zagreb,NICRO d.o.o. 4 ETAŽA 3150/1000 Marijana Čavića 9,10000 Zagreb,NICRO d.o.o. 4 ETAŽA 2447/1000 Marijana Čavića 9,10000 Zagreb,ZDRAVKO KUTNAR Lelijska 35,10000 Zagreb,JOSIP BOSILJ Željeznička 27,42204 Krušljevec,BRANKO BAŠIĆ Mlinovi 75,10000 Zagreb,NICRO d.o.o. 2. etaža 688/10000 ,NICRO d.o.o. 1 etaža 671/10000 MARIJANA ČAVIĆA 9,10000 Zagreb</izvorni_sadrzaj>
    <derivirana_varijabla naziv="DomainObject.Predmet.StrankaWithAdress_1">Volksbank d.d. Varšavska 9,42000 Varaždin,HEP-OPERATOR DISTRIBUCIJSKOG SUSTAVA d.o.o., Ul. grada Vukovara 37,10000 Zagreb,DRAGAN JOSIPOVIĆ Milana Nemičića 19,44250 Petrinja,Ivana Kuzmić Bosiljevska Ulica 31 A,Zagreb,NICRO d.o.o. 3ETAŽE 2628/1000 Marijana Čavića 9,10000 Zagreb,NINCO d.o.o. 5 ETAŽA 3566/1000 Marijana Čavića 9,10000 Zagreb,NICRO d.o.o. 4 ETAŽA 3150/1000 Marijana Čavića 9,10000 Zagreb,NICRO d.o.o. 4 ETAŽA 2447/1000 Marijana Čavića 9,10000 Zagreb,ZDRAVKO KUTNAR Lelijska 35,10000 Zagreb,JOSIP BOSILJ Željeznička 27,42204 Krušljevec,BRANKO BAŠIĆ Mlinovi 75,10000 Zagreb,NICRO d.o.o. 2. etaža 688/10000 ,NICRO d.o.o. 1 etaža 671/10000 MARIJANA ČAVIĆA 9,10000 Zagreb</derivirana_varijabla>
  </DomainObject.Predmet.StrankaWithAdress>
  <DomainObject.Predmet.StrankaWithAdressOIB>
    <izvorni_sadrzaj>Volksbank d.d., OIB 78427478595, Varšavska 9,42000 Varaždin,HEP-OPERATOR DISTRIBUCIJSKOG SUSTAVA d.o.o.,, OIB 46830600751, Ul. grada Vukovara 37,10000 Zagreb,DRAGAN JOSIPOVIĆ, Milana Nemičića 19,44250 Petrinja,Ivana Kuzmić, OIB 71289747043, Bosiljevska Ulica 31 A,Zagreb,NICRO d.o.o. 3ETAŽE 2628/1000, OIB 71179651211, Marijana Čavića 9,10000 Zagreb,NINCO d.o.o. 5 ETAŽA 3566/1000, OIB 71179651211, Marijana Čavića 9,10000 Zagreb,NICRO d.o.o. 4 ETAŽA 3150/1000, OIB 71179651211, Marijana Čavića 9,10000 Zagreb,NICRO d.o.o. 4 ETAŽA 2447/1000, OIB 71179651211, Marijana Čavića 9,10000 Zagreb,ZDRAVKO KUTNAR, OIB 48027389745, Lelijska 35,10000 Zagreb,JOSIP BOSILJ, OIB 48477402515, Željeznička 27,42204 Krušljevec,BRANKO BAŠIĆ, OIB 10893920769, Mlinovi 75,10000 Zagreb,NICRO d.o.o. 2. etaža 688/10000, OIB 71179651211,NICRO d.o.o. 1 etaža 671/10000, OIB 71179651211, MARIJANA ČAVIĆA 9,10000 Zagreb</izvorni_sadrzaj>
    <derivirana_varijabla naziv="DomainObject.Predmet.StrankaWithAdressOIB_1">Volksbank d.d., OIB 78427478595, Varšavska 9,42000 Varaždin,HEP-OPERATOR DISTRIBUCIJSKOG SUSTAVA d.o.o.,, OIB 46830600751, Ul. grada Vukovara 37,10000 Zagreb,DRAGAN JOSIPOVIĆ, Milana Nemičića 19,44250 Petrinja,Ivana Kuzmić, OIB 71289747043, Bosiljevska Ulica 31 A,Zagreb,NICRO d.o.o. 3ETAŽE 2628/1000, OIB 71179651211, Marijana Čavića 9,10000 Zagreb,NINCO d.o.o. 5 ETAŽA 3566/1000, OIB 71179651211, Marijana Čavića 9,10000 Zagreb,NICRO d.o.o. 4 ETAŽA 3150/1000, OIB 71179651211, Marijana Čavića 9,10000 Zagreb,NICRO d.o.o. 4 ETAŽA 2447/1000, OIB 71179651211, Marijana Čavića 9,10000 Zagreb,ZDRAVKO KUTNAR, OIB 48027389745, Lelijska 35,10000 Zagreb,JOSIP BOSILJ, OIB 48477402515, Željeznička 27,42204 Krušljevec,BRANKO BAŠIĆ, OIB 10893920769, Mlinovi 75,10000 Zagreb,NICRO d.o.o. 2. etaža 688/10000, OIB 71179651211,NICRO d.o.o. 1 etaža 671/10000, OIB 71179651211, MARIJANA ČAVIĆA 9,10000 Zagreb</derivirana_varijabla>
  </DomainObject.Predmet.StrankaWithAdressOIB>
  <DomainObject.Predmet.StrankaNazivFormated>
    <izvorni_sadrzaj>Volksbank d.d.,HEP-OPERATOR DISTRIBUCIJSKOG SUSTAVA d.o.o.,,DRAGAN JOSIPOVIĆ,Ivana Kuzmić,NICRO d.o.o. 3ETAŽE 2628/1000,NINCO d.o.o. 5 ETAŽA 3566/1000,NICRO d.o.o. 4 ETAŽA 3150/1000,NICRO d.o.o. 4 ETAŽA 2447/1000,ZDRAVKO KUTNAR,JOSIP BOSILJ,BRANKO BAŠIĆ,NICRO d.o.o. 2. etaža 688/10000,NICRO d.o.o. 1 etaža 671/10000</izvorni_sadrzaj>
    <derivirana_varijabla naziv="DomainObject.Predmet.StrankaNazivFormated_1">Volksbank d.d.,HEP-OPERATOR DISTRIBUCIJSKOG SUSTAVA d.o.o.,,DRAGAN JOSIPOVIĆ,Ivana Kuzmić,NICRO d.o.o. 3ETAŽE 2628/1000,NINCO d.o.o. 5 ETAŽA 3566/1000,NICRO d.o.o. 4 ETAŽA 3150/1000,NICRO d.o.o. 4 ETAŽA 2447/1000,ZDRAVKO KUTNAR,JOSIP BOSILJ,BRANKO BAŠIĆ,NICRO d.o.o. 2. etaža 688/10000,NICRO d.o.o. 1 etaža 671/10000</derivirana_varijabla>
  </DomainObject.Predmet.StrankaNazivFormated>
  <DomainObject.Predmet.StrankaNazivFormatedOIB>
    <izvorni_sadrzaj>Volksbank d.d., OIB 78427478595,HEP-OPERATOR DISTRIBUCIJSKOG SUSTAVA d.o.o.,, OIB 46830600751,DRAGAN JOSIPOVIĆ,Ivana Kuzmić, OIB 71289747043,NICRO d.o.o. 3ETAŽE 2628/1000, OIB 71179651211,NINCO d.o.o. 5 ETAŽA 3566/1000, OIB 71179651211,NICRO d.o.o. 4 ETAŽA 3150/1000, OIB 71179651211,NICRO d.o.o. 4 ETAŽA 2447/1000, OIB 71179651211,ZDRAVKO KUTNAR, OIB 48027389745,JOSIP BOSILJ, OIB 48477402515,BRANKO BAŠIĆ, OIB 10893920769,NICRO d.o.o. 2. etaža 688/10000, OIB 71179651211,NICRO d.o.o. 1 etaža 671/10000, OIB 71179651211</izvorni_sadrzaj>
    <derivirana_varijabla naziv="DomainObject.Predmet.StrankaNazivFormatedOIB_1">Volksbank d.d., OIB 78427478595,HEP-OPERATOR DISTRIBUCIJSKOG SUSTAVA d.o.o.,, OIB 46830600751,DRAGAN JOSIPOVIĆ,Ivana Kuzmić, OIB 71289747043,NICRO d.o.o. 3ETAŽE 2628/1000, OIB 71179651211,NINCO d.o.o. 5 ETAŽA 3566/1000, OIB 71179651211,NICRO d.o.o. 4 ETAŽA 3150/1000, OIB 71179651211,NICRO d.o.o. 4 ETAŽA 2447/1000, OIB 71179651211,ZDRAVKO KUTNAR, OIB 48027389745,JOSIP BOSILJ, OIB 48477402515,BRANKO BAŠIĆ, OIB 10893920769,NICRO d.o.o. 2. etaža 688/10000, OIB 71179651211,NICRO d.o.o. 1 etaža 671/10000, OIB 71179651211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item>NICRO d.o.o. 2. etaža 688/10000</item>
      <item>NICRO d.o.o. 1 etaža 671/10000</item>
    </izvorni_sadrzaj>
    <derivirana_varijabla naziv="DomainObject.Predmet.StrankaListFormated_1">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item>NICRO d.o.o. 2. etaža 688/10000</item>
      <item>NICRO d.o.o. 1 etaža 671/10000</item>
    </derivirana_varijabla>
  </DomainObject.Predmet.StrankaListFormated>
  <DomainObject.Predmet.StrankaListFormatedOIB>
    <izvorni_sadrzaj>
      <item>Volksbank d.d., OIB 78427478595 zastupanog po punomoćniku Odvj. Damir Pokupec</item>
      <item>HEP-OPERATOR DISTRIBUCIJSKOG SUSTAVA d.o.o.,, OIB 46830600751</item>
      <item>DRAGAN JOSIPOVIĆ</item>
      <item>Ivana Kuzmić, OIB 71289747043</item>
      <item>NICRO d.o.o. 3ETAŽE 2628/1000, OIB 71179651211</item>
      <item>NINCO d.o.o. 5 ETAŽA 3566/1000, OIB 71179651211</item>
      <item>NICRO d.o.o. 4 ETAŽA 3150/1000, OIB 71179651211</item>
      <item>NICRO d.o.o. 4 ETAŽA 2447/1000, OIB 71179651211</item>
      <item>ZDRAVKO KUTNAR, OIB 48027389745</item>
      <item>JOSIP BOSILJ, OIB 48477402515</item>
      <item>BRANKO BAŠIĆ, OIB 10893920769</item>
      <item>NICRO d.o.o. 2. etaža 688/10000, OIB 71179651211</item>
      <item>NICRO d.o.o. 1 etaža 671/10000, OIB 71179651211</item>
    </izvorni_sadrzaj>
    <derivirana_varijabla naziv="DomainObject.Predmet.StrankaListFormatedOIB_1">
      <item>Volksbank d.d., OIB 78427478595 zastupanog po punomoćniku Odvj. Damir Pokupec</item>
      <item>HEP-OPERATOR DISTRIBUCIJSKOG SUSTAVA d.o.o.,, OIB 46830600751</item>
      <item>DRAGAN JOSIPOVIĆ</item>
      <item>Ivana Kuzmić, OIB 71289747043</item>
      <item>NICRO d.o.o. 3ETAŽE 2628/1000, OIB 71179651211</item>
      <item>NINCO d.o.o. 5 ETAŽA 3566/1000, OIB 71179651211</item>
      <item>NICRO d.o.o. 4 ETAŽA 3150/1000, OIB 71179651211</item>
      <item>NICRO d.o.o. 4 ETAŽA 2447/1000, OIB 71179651211</item>
      <item>ZDRAVKO KUTNAR, OIB 48027389745</item>
      <item>JOSIP BOSILJ, OIB 48477402515</item>
      <item>BRANKO BAŠIĆ, OIB 10893920769</item>
      <item>NICRO d.o.o. 2. etaža 688/10000, OIB 71179651211</item>
      <item>NICRO d.o.o. 1 etaža 671/10000, OIB 71179651211</item>
    </derivirana_varijabla>
  </DomainObject.Predmet.StrankaListFormatedOIB>
  <DomainObject.Predmet.StrankaListFormatedWithAdress>
    <izvorni_sadrzaj>
      <item>Volksbank d.d., Varšavska 9, 42000 Varaždin zastupanog po punomoćniku Odvj. Damir Pokupec</item>
      <item>HEP-OPERATOR DISTRIBUCIJSKOG SUSTAVA d.o.o.,, Ul. grada Vukovara 37, 10000 Zagreb</item>
      <item>DRAGAN JOSIPOVIĆ, Milana Nemičića 19, 44250 Petrinja</item>
      <item>Ivana Kuzmić, Bosiljevska Ulica 31 A, Zagreb</item>
      <item>NICRO d.o.o. 3ETAŽE 2628/1000, Marijana Čavića 9, 10000 Zagreb</item>
      <item>NINCO d.o.o. 5 ETAŽA 3566/1000, Marijana Čavića 9, 10000 Zagreb</item>
      <item>NICRO d.o.o. 4 ETAŽA 3150/1000, Marijana Čavića 9, 10000 Zagreb</item>
      <item>NICRO d.o.o. 4 ETAŽA 2447/1000, Marijana Čavića 9, 10000 Zagreb</item>
      <item>ZDRAVKO KUTNAR, Lelijska 35, 10000 Zagreb</item>
      <item>JOSIP BOSILJ, Željeznička 27, 42204 Krušljevec</item>
      <item>BRANKO BAŠIĆ, Mlinovi 75, 10000 Zagreb</item>
      <item>NICRO d.o.o. 2. etaža 688/10000</item>
      <item>NICRO d.o.o. 1 etaža 671/10000, MARIJANA ČAVIĆA 9, 10000 Zagreb</item>
    </izvorni_sadrzaj>
    <derivirana_varijabla naziv="DomainObject.Predmet.StrankaListFormatedWithAdress_1">
      <item>Volksbank d.d., Varšavska 9, 42000 Varaždin zastupanog po punomoćniku Odvj. Damir Pokupec</item>
      <item>HEP-OPERATOR DISTRIBUCIJSKOG SUSTAVA d.o.o.,, Ul. grada Vukovara 37, 10000 Zagreb</item>
      <item>DRAGAN JOSIPOVIĆ, Milana Nemičića 19, 44250 Petrinja</item>
      <item>Ivana Kuzmić, Bosiljevska Ulica 31 A, Zagreb</item>
      <item>NICRO d.o.o. 3ETAŽE 2628/1000, Marijana Čavića 9, 10000 Zagreb</item>
      <item>NINCO d.o.o. 5 ETAŽA 3566/1000, Marijana Čavića 9, 10000 Zagreb</item>
      <item>NICRO d.o.o. 4 ETAŽA 3150/1000, Marijana Čavića 9, 10000 Zagreb</item>
      <item>NICRO d.o.o. 4 ETAŽA 2447/1000, Marijana Čavića 9, 10000 Zagreb</item>
      <item>ZDRAVKO KUTNAR, Lelijska 35, 10000 Zagreb</item>
      <item>JOSIP BOSILJ, Željeznička 27, 42204 Krušljevec</item>
      <item>BRANKO BAŠIĆ, Mlinovi 75, 10000 Zagreb</item>
      <item>NICRO d.o.o. 2. etaža 688/10000</item>
      <item>NICRO d.o.o. 1 etaža 671/10000, MARIJANA ČAVIĆA 9, 10000 Zagreb</item>
    </derivirana_varijabla>
  </DomainObject.Predmet.StrankaListFormatedWithAdress>
  <DomainObject.Predmet.StrankaListFormatedWithAdressOIB>
    <izvorni_sadrzaj>
      <item>Volksbank d.d., OIB 78427478595, Varšavska 9, 42000 Varaždin zastupanog po punomoćniku Odvj. Damir Pokupec</item>
      <item>HEP-OPERATOR DISTRIBUCIJSKOG SUSTAVA d.o.o.,, OIB 46830600751, Ul. grada Vukovara 37, 10000 Zagreb</item>
      <item>DRAGAN JOSIPOVIĆ, Milana Nemičića 19, 44250 Petrinja</item>
      <item>Ivana Kuzmić, OIB 71289747043, Bosiljevska Ulica 31 A, Zagreb</item>
      <item>NICRO d.o.o. 3ETAŽE 2628/1000, OIB 71179651211, Marijana Čavića 9, 10000 Zagreb</item>
      <item>NINCO d.o.o. 5 ETAŽA 3566/1000, OIB 71179651211, Marijana Čavića 9, 10000 Zagreb</item>
      <item>NICRO d.o.o. 4 ETAŽA 3150/1000, OIB 71179651211, Marijana Čavića 9, 10000 Zagreb</item>
      <item>NICRO d.o.o. 4 ETAŽA 2447/1000, OIB 71179651211, Marijana Čavića 9, 10000 Zagreb</item>
      <item>ZDRAVKO KUTNAR, OIB 48027389745, Lelijska 35, 10000 Zagreb</item>
      <item>JOSIP BOSILJ, OIB 48477402515, Željeznička 27, 42204 Krušljevec</item>
      <item>BRANKO BAŠIĆ, OIB 10893920769, Mlinovi 75, 10000 Zagreb</item>
      <item>NICRO d.o.o. 2. etaža 688/10000, OIB 71179651211</item>
      <item>NICRO d.o.o. 1 etaža 671/10000, OIB 71179651211, MARIJANA ČAVIĆA 9, 10000 Zagreb</item>
    </izvorni_sadrzaj>
    <derivirana_varijabla naziv="DomainObject.Predmet.StrankaListFormatedWithAdressOIB_1">
      <item>Volksbank d.d., OIB 78427478595, Varšavska 9, 42000 Varaždin zastupanog po punomoćniku Odvj. Damir Pokupec</item>
      <item>HEP-OPERATOR DISTRIBUCIJSKOG SUSTAVA d.o.o.,, OIB 46830600751, Ul. grada Vukovara 37, 10000 Zagreb</item>
      <item>DRAGAN JOSIPOVIĆ, Milana Nemičića 19, 44250 Petrinja</item>
      <item>Ivana Kuzmić, OIB 71289747043, Bosiljevska Ulica 31 A, Zagreb</item>
      <item>NICRO d.o.o. 3ETAŽE 2628/1000, OIB 71179651211, Marijana Čavića 9, 10000 Zagreb</item>
      <item>NINCO d.o.o. 5 ETAŽA 3566/1000, OIB 71179651211, Marijana Čavića 9, 10000 Zagreb</item>
      <item>NICRO d.o.o. 4 ETAŽA 3150/1000, OIB 71179651211, Marijana Čavića 9, 10000 Zagreb</item>
      <item>NICRO d.o.o. 4 ETAŽA 2447/1000, OIB 71179651211, Marijana Čavića 9, 10000 Zagreb</item>
      <item>ZDRAVKO KUTNAR, OIB 48027389745, Lelijska 35, 10000 Zagreb</item>
      <item>JOSIP BOSILJ, OIB 48477402515, Željeznička 27, 42204 Krušljevec</item>
      <item>BRANKO BAŠIĆ, OIB 10893920769, Mlinovi 75, 10000 Zagreb</item>
      <item>NICRO d.o.o. 2. etaža 688/10000, OIB 71179651211</item>
      <item>NICRO d.o.o. 1 etaža 671/10000, OIB 71179651211, MARIJANA ČAVIĆA 9, 10000 Zagreb</item>
    </derivirana_varijabla>
  </DomainObject.Predmet.StrankaListFormatedWithAdressOIB>
  <DomainObject.Predmet.StrankaListNazivFormated>
    <izvorni_sadrzaj>
      <item>Volksbank d.d.</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item>NICRO d.o.o. 2. etaža 688/10000</item>
      <item>NICRO d.o.o. 1 etaža 671/10000</item>
    </izvorni_sadrzaj>
    <derivirana_varijabla naziv="DomainObject.Predmet.StrankaListNazivFormated_1">
      <item>Volksbank d.d.</item>
      <item>HEP-OPERATOR DISTRIBUCIJSKOG SUSTAVA d.o.o.,</item>
      <item>DRAGAN JOSIPOVIĆ</item>
      <item>Ivana Kuzmić</item>
      <item>NICRO d.o.o. 3ETAŽE 2628/1000</item>
      <item>NINCO d.o.o. 5 ETAŽA 3566/1000</item>
      <item>NICRO d.o.o. 4 ETAŽA 3150/1000</item>
      <item>NICRO d.o.o. 4 ETAŽA 2447/1000</item>
      <item>ZDRAVKO KUTNAR</item>
      <item>JOSIP BOSILJ</item>
      <item>BRANKO BAŠIĆ</item>
      <item>NICRO d.o.o. 2. etaža 688/10000</item>
      <item>NICRO d.o.o. 1 etaža 671/10000</item>
    </derivirana_varijabla>
  </DomainObject.Predmet.StrankaListNazivFormated>
  <DomainObject.Predmet.StrankaListNazivFormatedOIB>
    <izvorni_sadrzaj>
      <item>Volksbank d.d., OIB 78427478595</item>
      <item>HEP-OPERATOR DISTRIBUCIJSKOG SUSTAVA d.o.o.,, OIB 46830600751</item>
      <item>DRAGAN JOSIPOVIĆ</item>
      <item>Ivana Kuzmić, OIB 71289747043</item>
      <item>NICRO d.o.o. 3ETAŽE 2628/1000, OIB 71179651211</item>
      <item>NINCO d.o.o. 5 ETAŽA 3566/1000, OIB 71179651211</item>
      <item>NICRO d.o.o. 4 ETAŽA 3150/1000, OIB 71179651211</item>
      <item>NICRO d.o.o. 4 ETAŽA 2447/1000, OIB 71179651211</item>
      <item>ZDRAVKO KUTNAR, OIB 48027389745</item>
      <item>JOSIP BOSILJ, OIB 48477402515</item>
      <item>BRANKO BAŠIĆ, OIB 10893920769</item>
      <item>NICRO d.o.o. 2. etaža 688/10000, OIB 71179651211</item>
      <item>NICRO d.o.o. 1 etaža 671/10000, OIB 71179651211</item>
    </izvorni_sadrzaj>
    <derivirana_varijabla naziv="DomainObject.Predmet.StrankaListNazivFormatedOIB_1">
      <item>Volksbank d.d., OIB 78427478595</item>
      <item>HEP-OPERATOR DISTRIBUCIJSKOG SUSTAVA d.o.o.,, OIB 46830600751</item>
      <item>DRAGAN JOSIPOVIĆ</item>
      <item>Ivana Kuzmić, OIB 71289747043</item>
      <item>NICRO d.o.o. 3ETAŽE 2628/1000, OIB 71179651211</item>
      <item>NINCO d.o.o. 5 ETAŽA 3566/1000, OIB 71179651211</item>
      <item>NICRO d.o.o. 4 ETAŽA 3150/1000, OIB 71179651211</item>
      <item>NICRO d.o.o. 4 ETAŽA 2447/1000, OIB 71179651211</item>
      <item>ZDRAVKO KUTNAR, OIB 48027389745</item>
      <item>JOSIP BOSILJ, OIB 48477402515</item>
      <item>BRANKO BAŠIĆ, OIB 10893920769</item>
      <item>NICRO d.o.o. 2. etaža 688/10000, OIB 71179651211</item>
      <item>NICRO d.o.o. 1 etaža 671/10000, OIB 71179651211</item>
    </derivirana_varijabla>
  </DomainObject.Predmet.StrankaListNazivFormatedOIB>
  <DomainObject.Predmet.ProtuStrankaListFormated>
    <izvorni_sadrzaj>
      <item>ALUS PLUS d.o.o. zastupanog po punomoćniku ZZ Vlatka Samaržija</item>
    </izvorni_sadrzaj>
    <derivirana_varijabla naziv="DomainObject.Predmet.ProtuStrankaListFormated_1">
      <item>ALUS PLUS d.o.o. zastupanog po punomoćniku ZZ Vlatka Samaržija</item>
    </derivirana_varijabla>
  </DomainObject.Predmet.ProtuStrankaListFormated>
  <DomainObject.Predmet.ProtuStrankaListFormatedOIB>
    <izvorni_sadrzaj>
      <item>ALUS PLUS d.o.o., OIB 48573279818 zastupanog po punomoćniku ZZ Vlatka Samaržija</item>
    </izvorni_sadrzaj>
    <derivirana_varijabla naziv="DomainObject.Predmet.ProtuStrankaListFormatedOIB_1">
      <item>ALUS PLUS d.o.o., OIB 48573279818 zastupanog po punomoćniku ZZ Vlatka Samaržija</item>
    </derivirana_varijabla>
  </DomainObject.Predmet.ProtuStrankaListFormatedOIB>
  <DomainObject.Predmet.ProtuStrankaListFormatedWithAdress>
    <izvorni_sadrzaj>
      <item>ALUS PLUS d.o.o., Jurja Ves 13, 10000 Zagreb zastupanog po punomoćniku ZZ Vlatka Samaržija</item>
    </izvorni_sadrzaj>
    <derivirana_varijabla naziv="DomainObject.Predmet.ProtuStrankaListFormatedWithAdress_1">
      <item>ALUS PLUS d.o.o., Jurja Ves 13, 10000 Zagreb zastupanog po punomoćniku ZZ Vlatka Samaržija</item>
    </derivirana_varijabla>
  </DomainObject.Predmet.ProtuStrankaListFormatedWithAdress>
  <DomainObject.Predmet.ProtuStrankaListFormatedWithAdressOIB>
    <izvorni_sadrzaj>
      <item>ALUS PLUS d.o.o., OIB 48573279818, Jurja Ves 13, 10000 Zagreb zastupanog po punomoćniku ZZ Vlatka Samaržija</item>
    </izvorni_sadrzaj>
    <derivirana_varijabla naziv="DomainObject.Predmet.ProtuStrankaListFormatedWithAdressOIB_1">
      <item>ALUS PLUS d.o.o., OIB 48573279818, Jurja Ves 13, 10000 Zagreb zastupanog po punomoćniku ZZ Vlatka Samaržija</item>
    </derivirana_varijabla>
  </DomainObject.Predmet.ProtuStrankaListFormatedWithAdressOIB>
  <DomainObject.Predmet.ProtuStrankaListNazivFormated>
    <izvorni_sadrzaj>
      <item>ALUS PLUS d.o.o.</item>
    </izvorni_sadrzaj>
    <derivirana_varijabla naziv="DomainObject.Predmet.ProtuStrankaListNazivFormated_1">
      <item>ALUS PLUS d.o.o.</item>
    </derivirana_varijabla>
  </DomainObject.Predmet.ProtuStrankaListNazivFormated>
  <DomainObject.Predmet.ProtuStrankaListNazivFormatedOIB>
    <izvorni_sadrzaj>
      <item>ALUS PLUS d.o.o., OIB 48573279818</item>
    </izvorni_sadrzaj>
    <derivirana_varijabla naziv="DomainObject.Predmet.ProtuStrankaListNazivFormatedOIB_1">
      <item>ALUS PLUS d.o.o., OIB 48573279818</item>
    </derivirana_varijabla>
  </DomainObject.Predmet.ProtuStrankaListNazivFormatedOIB>
  <DomainObject.Predmet.OstaliListFormated>
    <izvorni_sadrzaj>
      <item>Odvj. Damir Pokupec punomoćnik sudionika u postupku Volksbank d.d.</item>
      <item>ZZ Vlatka Samaržija punomoćnik sudionika u postupku ALUS PLUS d.o.o.</item>
      <item>Ante Jukić</item>
      <item>ZAGREBAČKA BANKA d.d.</item>
    </izvorni_sadrzaj>
    <derivirana_varijabla naziv="DomainObject.Predmet.OstaliListFormated_1">
      <item>Odvj. Damir Pokupec punomoćnik sudionika u postupku Volksbank d.d.</item>
      <item>ZZ Vlatka Samaržija punomoćnik sudionika u postupku ALUS PLUS d.o.o.</item>
      <item>Ante Jukić</item>
      <item>ZAGREBAČKA BANKA d.d.</item>
    </derivirana_varijabla>
  </DomainObject.Predmet.OstaliListFormated>
  <DomainObject.Predmet.OstaliListFormatedOIB>
    <izvorni_sadrzaj>
      <item>Odvj. Damir Pokupec punomoćnik sudionika u postupku Volksbank d.d.</item>
      <item>ZZ Vlatka Samaržija punomoćnik sudionika u postupku ALUS PLUS d.o.o.</item>
      <item>Ante Jukić, OIB 74320689175</item>
      <item>ZAGREBAČKA BANKA d.d., OIB 92963223473</item>
    </izvorni_sadrzaj>
    <derivirana_varijabla naziv="DomainObject.Predmet.OstaliListFormatedOIB_1">
      <item>Odvj. Damir Pokupec punomoćnik sudionika u postupku Volksbank d.d.</item>
      <item>ZZ Vlatka Samaržija punomoćnik sudionika u postupku ALUS PLUS d.o.o.</item>
      <item>Ante Jukić, OIB 74320689175</item>
      <item>ZAGREBAČKA BANKA d.d., OIB 92963223473</item>
    </derivirana_varijabla>
  </DomainObject.Predmet.OstaliListFormatedOIB>
  <DomainObject.Predmet.OstaliListFormatedWithAdress>
    <izvorni_sadrzaj>
      <item>Odvj. Damir Pokupec, FRANKOPANSKA 2A, 10000 Zagreb punomoćnik sudionika u postupku Volksbank d.d.</item>
      <item>ZZ Vlatka Samaržija, Brdovečka 27, Zaprešić punomoćnik sudionika u postupku ALUS PLUS d.o.o.</item>
      <item>Ante Jukić, Majstora Radonje 12, 10000 Zagreb</item>
      <item>ZAGREBAČKA BANKA d.d., Trg bana J. Jelačića 10, 10000 Zagreb</item>
    </izvorni_sadrzaj>
    <derivirana_varijabla naziv="DomainObject.Predmet.OstaliListFormatedWithAdress_1">
      <item>Odvj. Damir Pokupec, FRANKOPANSKA 2A, 10000 Zagreb punomoćnik sudionika u postupku Volksbank d.d.</item>
      <item>ZZ Vlatka Samaržija, Brdovečka 27, Zaprešić punomoćnik sudionika u postupku ALUS PLUS d.o.o.</item>
      <item>Ante Jukić, Majstora Radonje 12, 10000 Zagreb</item>
      <item>ZAGREBAČKA BANKA d.d., Trg bana J. Jelačića 10, 10000 Zagreb</item>
    </derivirana_varijabla>
  </DomainObject.Predmet.OstaliListFormatedWithAdress>
  <DomainObject.Predmet.OstaliListFormatedWithAdressOIB>
    <izvorni_sadrzaj>
      <item>Odvj. Damir Pokupec, FRANKOPANSKA 2A, 10000 Zagreb punomoćnik sudionika u postupku Volksbank d.d.</item>
      <item>ZZ Vlatka Samaržija, Brdovečka 27, Zaprešić punomoćnik sudionika u postupku ALUS PLUS d.o.o.</item>
      <item>Ante Jukić, OIB 74320689175, Majstora Radonje 12, 10000 Zagreb</item>
      <item>ZAGREBAČKA BANKA d.d., OIB 92963223473, Trg bana J. Jelačića 10, 10000 Zagreb</item>
    </izvorni_sadrzaj>
    <derivirana_varijabla naziv="DomainObject.Predmet.OstaliListFormatedWithAdressOIB_1">
      <item>Odvj. Damir Pokupec, FRANKOPANSKA 2A, 10000 Zagreb punomoćnik sudionika u postupku Volksbank d.d.</item>
      <item>ZZ Vlatka Samaržija, Brdovečka 27, Zaprešić punomoćnik sudionika u postupku ALUS PLUS d.o.o.</item>
      <item>Ante Jukić, OIB 74320689175, Majstora Radonje 12, 10000 Zagreb</item>
      <item>ZAGREBAČKA BANKA d.d., OIB 92963223473, Trg bana J. Jelačića 10, 10000 Zagreb</item>
    </derivirana_varijabla>
  </DomainObject.Predmet.OstaliListFormatedWithAdressOIB>
  <DomainObject.Predmet.OstaliListNazivFormated>
    <izvorni_sadrzaj>
      <item>Odvj. Damir Pokupec</item>
      <item>ZZ Vlatka Samaržija</item>
      <item>Ante Jukić</item>
      <item>ZAGREBAČKA BANKA d.d.</item>
    </izvorni_sadrzaj>
    <derivirana_varijabla naziv="DomainObject.Predmet.OstaliListNazivFormated_1">
      <item>Odvj. Damir Pokupec</item>
      <item>ZZ Vlatka Samaržija</item>
      <item>Ante Jukić</item>
      <item>ZAGREBAČKA BANKA d.d.</item>
    </derivirana_varijabla>
  </DomainObject.Predmet.OstaliListNazivFormated>
  <DomainObject.Predmet.OstaliListNazivFormatedOIB>
    <izvorni_sadrzaj>
      <item>Odvj. Damir Pokupec</item>
      <item>ZZ Vlatka Samaržija</item>
      <item>Ante Jukić, OIB 74320689175</item>
      <item>ZAGREBAČKA BANKA d.d., OIB 92963223473</item>
    </izvorni_sadrzaj>
    <derivirana_varijabla naziv="DomainObject.Predmet.OstaliListNazivFormatedOIB_1">
      <item>Odvj. Damir Pokupec</item>
      <item>ZZ Vlatka Samaržija</item>
      <item>Ante Jukić, OIB 74320689175</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Volksbank d.d. i dr.</izvorni_sadrzaj>
    <derivirana_varijabla naziv="DomainObject.Predmet.StrankaIDrugi_1">Volksbank d.d. i dr.</derivirana_varijabla>
  </DomainObject.Predmet.StrankaIDrugi>
  <DomainObject.Predmet.ProtustrankaIDrugi>
    <izvorni_sadrzaj>ALUS PLUS d.o.o.</izvorni_sadrzaj>
    <derivirana_varijabla naziv="DomainObject.Predmet.ProtustrankaIDrugi_1">ALUS PLUS d.o.o.</derivirana_varijabla>
  </DomainObject.Predmet.ProtustrankaIDrugi>
  <DomainObject.Predmet.StrankaIDrugiAdressOIB>
    <izvorni_sadrzaj>Volksbank d.d., OIB 78427478595, Varšavska 9, 42000 Varaždin i dr.</izvorni_sadrzaj>
    <derivirana_varijabla naziv="DomainObject.Predmet.StrankaIDrugiAdressOIB_1">Volksbank d.d., OIB 78427478595, Varšavska 9, 42000 Varaždin i dr.</derivirana_varijabla>
  </DomainObject.Predmet.StrankaIDrugiAdressOIB>
  <DomainObject.Predmet.ProtustrankaIDrugiAdressOIB>
    <izvorni_sadrzaj>ALUS PLUS d.o.o., OIB 48573279818, Jurja Ves 13, 10000 Zagreb</izvorni_sadrzaj>
    <derivirana_varijabla naziv="DomainObject.Predmet.ProtustrankaIDrugiAdressOIB_1">ALUS PLUS d.o.o., OIB 48573279818, Jurja Ves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item>ZAGREBAČKA BANKA d.d.</item>
      <item>ZDRAVKO KUTNAR</item>
      <item>JOSIP BOSILJ</item>
      <item>BRANKO BAŠIĆ</item>
      <item>NICRO d.o.o. 2. etaža 688/10000</item>
      <item>NICRO d.o.o. 1 etaža 671/10000</item>
    </izvorni_sadrzaj>
    <derivirana_varijabla naziv="DomainObject.Predmet.SudioniciListNaziv_1">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item>ZAGREBAČKA BANKA d.d.</item>
      <item>ZDRAVKO KUTNAR</item>
      <item>JOSIP BOSILJ</item>
      <item>BRANKO BAŠIĆ</item>
      <item>NICRO d.o.o. 2. etaža 688/10000</item>
      <item>NICRO d.o.o. 1 etaža 671/10000</item>
    </derivirana_varijabla>
  </DomainObject.Predmet.SudioniciListNaziv>
  <DomainObject.Predmet.SudioniciListAdressOIB>
    <izvorni_sadrzaj>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 OIB 46830600751, Ul. grada Vukovara 37,10000 Zagreb</item>
      <item>DRAGAN JOSIPOVIĆ, Milana Nemičića 19,44250 Petrinja</item>
      <item>Ivana Kuzmić, OIB 71289747043, Bosiljevska Ulica 31 A,Zagreb</item>
      <item>NICRO d.o.o. 3ETAŽE 2628/1000, OIB 71179651211, Marijana Čavića 9,10000 Zagreb</item>
      <item>NINCO d.o.o. 5 ETAŽA 3566/1000, OIB 71179651211, Marijana Čavića 9,10000 Zagreb</item>
      <item>NICRO d.o.o. 4 ETAŽA 3150/1000, OIB 71179651211, Marijana Čavića 9,10000 Zagreb</item>
      <item>NICRO d.o.o. 4 ETAŽA 2447/1000, OIB 71179651211, Marijana Čavića 9,10000 Zagreb</item>
      <item>ZAGREBAČKA BANKA d.d., OIB 92963223473, Trg bana J. Jelačića 10,10000 Zagreb</item>
      <item>ZDRAVKO KUTNAR, OIB 48027389745, Lelijska 35,10000 Zagreb</item>
      <item>JOSIP BOSILJ, OIB 48477402515, Željeznička 27,42204 Krušljevec</item>
      <item>BRANKO BAŠIĆ, OIB 10893920769, Mlinovi 75,10000 Zagreb</item>
      <item>NICRO d.o.o. 2. etaža 688/10000, OIB 71179651211</item>
      <item>NICRO d.o.o. 1 etaža 671/10000, OIB 71179651211, MARIJANA ČAVIĆA 9,10000 Zagreb</item>
    </izvorni_sadrzaj>
    <derivirana_varijabla naziv="DomainObject.Predmet.SudioniciListAdressOIB_1">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 OIB 46830600751, Ul. grada Vukovara 37,10000 Zagreb</item>
      <item>DRAGAN JOSIPOVIĆ, Milana Nemičića 19,44250 Petrinja</item>
      <item>Ivana Kuzmić, OIB 71289747043, Bosiljevska Ulica 31 A,Zagreb</item>
      <item>NICRO d.o.o. 3ETAŽE 2628/1000, OIB 71179651211, Marijana Čavića 9,10000 Zagreb</item>
      <item>NINCO d.o.o. 5 ETAŽA 3566/1000, OIB 71179651211, Marijana Čavića 9,10000 Zagreb</item>
      <item>NICRO d.o.o. 4 ETAŽA 3150/1000, OIB 71179651211, Marijana Čavića 9,10000 Zagreb</item>
      <item>NICRO d.o.o. 4 ETAŽA 2447/1000, OIB 71179651211, Marijana Čavića 9,10000 Zagreb</item>
      <item>ZAGREBAČKA BANKA d.d., OIB 92963223473, Trg bana J. Jelačića 10,10000 Zagreb</item>
      <item>ZDRAVKO KUTNAR, OIB 48027389745, Lelijska 35,10000 Zagreb</item>
      <item>JOSIP BOSILJ, OIB 48477402515, Željeznička 27,42204 Krušljevec</item>
      <item>BRANKO BAŠIĆ, OIB 10893920769, Mlinovi 75,10000 Zagreb</item>
      <item>NICRO d.o.o. 2. etaža 688/10000, OIB 71179651211</item>
      <item>NICRO d.o.o. 1 etaža 671/10000, OIB 71179651211, MARIJANA ČAVIĆA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48573279818</item>
      <item>, OIB null</item>
      <item>, OIB null</item>
      <item>, OIB 74320689175</item>
      <item>, OIB 46830600751</item>
      <item>, OIB null</item>
      <item>, OIB 71289747043</item>
      <item>, OIB 71179651211</item>
      <item>, OIB 71179651211</item>
      <item>, OIB 71179651211</item>
      <item>, OIB 71179651211</item>
      <item>, OIB 92963223473</item>
      <item>, OIB 48027389745</item>
      <item>, OIB 48477402515</item>
      <item>, OIB 10893920769</item>
      <item>, OIB 71179651211</item>
      <item>, OIB 71179651211</item>
    </izvorni_sadrzaj>
    <derivirana_varijabla naziv="DomainObject.Predmet.SudioniciListNazivOIB_1">
      <item>, OIB 78427478595</item>
      <item>, OIB 48573279818</item>
      <item>, OIB null</item>
      <item>, OIB null</item>
      <item>, OIB 74320689175</item>
      <item>, OIB 46830600751</item>
      <item>, OIB null</item>
      <item>, OIB 71289747043</item>
      <item>, OIB 71179651211</item>
      <item>, OIB 71179651211</item>
      <item>, OIB 71179651211</item>
      <item>, OIB 71179651211</item>
      <item>, OIB 92963223473</item>
      <item>, OIB 48027389745</item>
      <item>, OIB 48477402515</item>
      <item>, OIB 10893920769</item>
      <item>, OIB 71179651211</item>
      <item>, OIB 71179651211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742B38-96C8-457F-A9C5-630D5C564C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463</properties:Words>
  <properties:Characters>2479</properties:Characters>
  <properties:Lines>71</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2017-04-04T12:23:00Z</dcterms:created>
  <dc:creator>gzubak</dc:creator>
  <cp:lastModifiedBy>Katica Franjić</cp:lastModifiedBy>
  <cp:lastPrinted>2017-04-04T12:58:00Z</cp:lastPrinted>
  <dcterms:modified xmlns:xsi="http://www.w3.org/2001/XMLSchema-instance" xsi:type="dcterms:W3CDTF">2017-04-04T12:59:00Z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