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95a4" w14:paraId="b7695a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0F7D5E">
        <w:rPr>
          <w:rFonts w:hAnsi="Times New Roman" w:ascii="Times New Roman"/>
          <w:b/>
          <w:bCs/>
          <w:sz w:val="24"/>
          <w:szCs w:val="24"/>
        </w:rPr>
        <w:t>2458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F7D5E">
        <w:rPr>
          <w:rFonts w:hAnsi="Times New Roman" w:ascii="Times New Roman"/>
        </w:rPr>
        <w:t>2458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0F7D5E" w:rsidRPr="000F7D5E">
        <w:rPr>
          <w:rFonts w:hAnsi="Times New Roman" w:ascii="Times New Roman"/>
        </w:rPr>
        <w:t xml:space="preserve">VEANDA Udruga za edukaciju, </w:t>
      </w:r>
      <w:proofErr w:type="spellStart"/>
      <w:r w:rsidR="000F7D5E" w:rsidRPr="000F7D5E">
        <w:rPr>
          <w:rFonts w:hAnsi="Times New Roman" w:ascii="Times New Roman"/>
        </w:rPr>
        <w:t>cjeloživotno</w:t>
      </w:r>
      <w:proofErr w:type="spellEnd"/>
      <w:r w:rsidR="000F7D5E" w:rsidRPr="000F7D5E">
        <w:rPr>
          <w:rFonts w:hAnsi="Times New Roman" w:ascii="Times New Roman"/>
        </w:rPr>
        <w:t xml:space="preserve"> obrazovanje, umjetnost, kulturu i </w:t>
      </w:r>
      <w:proofErr w:type="spellStart"/>
      <w:r w:rsidR="000F7D5E" w:rsidRPr="000F7D5E">
        <w:rPr>
          <w:rFonts w:hAnsi="Times New Roman" w:ascii="Times New Roman"/>
        </w:rPr>
        <w:t>sport</w:t>
      </w:r>
      <w:r w:rsidR="0086158A">
        <w:rPr>
          <w:rFonts w:hAnsi="Times New Roman" w:ascii="Times New Roman"/>
        </w:rPr>
        <w:t>iz</w:t>
      </w:r>
      <w:proofErr w:type="spellEnd"/>
      <w:r w:rsidR="0086158A">
        <w:rPr>
          <w:rFonts w:hAnsi="Times New Roman" w:ascii="Times New Roman"/>
        </w:rPr>
        <w:t xml:space="preserve"> </w:t>
      </w:r>
      <w:r w:rsidR="003B2DBB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0F7D5E" w:rsidRPr="000F7D5E">
        <w:rPr>
          <w:rFonts w:hAnsi="Times New Roman" w:ascii="Times New Roman"/>
        </w:rPr>
        <w:t>68513689172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C382D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8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8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8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8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8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8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8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8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St-2458/2016</izvorni_sadrzaj>
    <derivirana_varijabla naziv="DomainObject.Predmet.OznakaBroj_1">St-2458/2016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VEANDA Udruga za edukaciju, cjeloživotno obrazovanje, umjetnost, kulturu i sport</izvorni_sadrzaj>
    <derivirana_varijabla naziv="DomainObject.Predmet.ProtustrankaFormated_1">  VEANDA Udruga za edukaciju, cjeloživotno obrazovanje, umjetnost, kulturu i sport</derivirana_varijabla>
  </DomainObject.Predmet.ProtustrankaFormated>
  <DomainObject.Predmet.ProtustrankaFormatedOIB>
    <izvorni_sadrzaj>  VEANDA Udruga za edukaciju, cjeloživotno obrazovanje, umjetnost, kulturu i sport, OIB 68513689172</izvorni_sadrzaj>
    <derivirana_varijabla naziv="DomainObject.Predmet.ProtustrankaFormatedOIB_1">  VEANDA Udruga za edukaciju, cjeloživotno obrazovanje, umjetnost, kulturu i sport, OIB 68513689172</derivirana_varijabla>
  </DomainObject.Predmet.ProtustrankaFormatedOIB>
  <DomainObject.Predmet.ProtustrankaFormatedWithAdress>
    <izvorni_sadrzaj> VEANDA Udruga za edukaciju, cjeloživotno obrazovanje, umjetnost, kulturu i sport, Antuna Šoljana 11, 10000 Zagreb</izvorni_sadrzaj>
    <derivirana_varijabla naziv="DomainObject.Predmet.ProtustrankaFormatedWithAdress_1"> VEANDA Udruga za edukaciju, cjeloživotno obrazovanje, umjetnost, kulturu i sport, Antuna Šoljana 11, 10000 Zagreb</derivirana_varijabla>
  </DomainObject.Predmet.ProtustrankaFormatedWithAdress>
  <DomainObject.Predmet.ProtustrankaFormatedWithAdressOIB>
    <izvorni_sadrzaj> VEANDA Udruga za edukaciju, cjeloživotno obrazovanje, umjetnost, kulturu i sport, OIB 68513689172, Antuna Šoljana 11, 10000 Zagreb</izvorni_sadrzaj>
    <derivirana_varijabla naziv="DomainObject.Predmet.ProtustrankaFormatedWithAdressOIB_1"> VEANDA Udruga za edukaciju, cjeloživotno obrazovanje, umjetnost, kulturu i sport, OIB 68513689172, Antuna Šoljana 11, 10000 Zagreb</derivirana_varijabla>
  </DomainObject.Predmet.ProtustrankaFormatedWithAdressOIB>
  <DomainObject.Predmet.ProtustrankaWithAdress>
    <izvorni_sadrzaj>VEANDA Udruga za edukaciju, cjeloživotno obrazovanje, umjetnost, kulturu i sport Antuna Šoljana 11, 10000 Zagreb</izvorni_sadrzaj>
    <derivirana_varijabla naziv="DomainObject.Predmet.ProtustrankaWithAdress_1">VEANDA Udruga za edukaciju, cjeloživotno obrazovanje, umjetnost, kulturu i sport Antuna Šoljana 11, 10000 Zagreb</derivirana_varijabla>
  </DomainObject.Predmet.ProtustrankaWithAdress>
  <DomainObject.Predmet.ProtustrankaWithAdressOIB>
    <izvorni_sadrzaj>VEANDA Udruga za edukaciju, cjeloživotno obrazovanje, umjetnost, kulturu i sport, OIB 68513689172, Antuna Šoljana 11, 10000 Zagreb</izvorni_sadrzaj>
    <derivirana_varijabla naziv="DomainObject.Predmet.ProtustrankaWithAdressOIB_1">VEANDA Udruga za edukaciju, cjeloživotno obrazovanje, umjetnost, kulturu i sport, OIB 68513689172, Antuna Šoljana 11, 10000 Zagreb</derivirana_varijabla>
  </DomainObject.Predmet.ProtustrankaWithAdressOIB>
  <DomainObject.Predmet.ProtustrankaNazivFormated>
    <izvorni_sadrzaj>VEANDA Udruga za edukaciju, cjeloživotno obrazovanje, umjetnost, kulturu i sport</izvorni_sadrzaj>
    <derivirana_varijabla naziv="DomainObject.Predmet.ProtustrankaNazivFormated_1">VEANDA Udruga za edukaciju, cjeloživotno obrazovanje, umjetnost, kulturu i sport</derivirana_varijabla>
  </DomainObject.Predmet.ProtustrankaNazivFormated>
  <DomainObject.Predmet.ProtustrankaNazivFormatedOIB>
    <izvorni_sadrzaj>VEANDA Udruga za edukaciju, cjeloživotno obrazovanje, umjetnost, kulturu i sport, OIB 68513689172</izvorni_sadrzaj>
    <derivirana_varijabla naziv="DomainObject.Predmet.ProtustrankaNazivFormatedOIB_1">VEANDA Udruga za edukaciju, cjeloživotno obrazovanje, umjetnost, kulturu i sport, OIB 68513689172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VEANDA Udruga za edukaciju, cjeloživotno obrazovanje, umjetnost, kulturu i sport</item>
    </izvorni_sadrzaj>
    <derivirana_varijabla naziv="DomainObject.Predmet.ProtuStrankaListFormated_1">
      <item>VEANDA Udruga za edukaciju, cjeloživotno obrazovanje, umjetnost, kulturu i sport</item>
    </derivirana_varijabla>
  </DomainObject.Predmet.ProtuStrankaListFormated>
  <DomainObject.Predmet.ProtuStrankaListFormatedOIB>
    <izvorni_sadrzaj>
      <item>VEANDA Udruga za edukaciju, cjeloživotno obrazovanje, umjetnost, kulturu i sport, OIB 68513689172</item>
    </izvorni_sadrzaj>
    <derivirana_varijabla naziv="DomainObject.Predmet.ProtuStrankaListFormatedOIB_1">
      <item>VEANDA Udruga za edukaciju, cjeloživotno obrazovanje, umjetnost, kulturu i sport, OIB 68513689172</item>
    </derivirana_varijabla>
  </DomainObject.Predmet.ProtuStrankaListFormatedOIB>
  <DomainObject.Predmet.ProtuStrankaListFormatedWithAdress>
    <izvorni_sadrzaj>
      <item>VEANDA Udruga za edukaciju, cjeloživotno obrazovanje, umjetnost, kulturu i sport, Antuna Šoljana 11, 10000 Zagreb</item>
    </izvorni_sadrzaj>
    <derivirana_varijabla naziv="DomainObject.Predmet.ProtuStrankaListFormatedWithAdress_1">
      <item>VEANDA Udruga za edukaciju, cjeloživotno obrazovanje, umjetnost, kulturu i sport, Antuna Šoljana 11, 10000 Zagreb</item>
    </derivirana_varijabla>
  </DomainObject.Predmet.ProtuStrankaListFormatedWithAdress>
  <DomainObject.Predmet.ProtuStrankaListFormatedWithAdressOIB>
    <izvorni_sadrzaj>
      <item>VEANDA Udruga za edukaciju, cjeloživotno obrazovanje, umjetnost, kulturu i sport, OIB 68513689172, Antuna Šoljana 11, 10000 Zagreb</item>
    </izvorni_sadrzaj>
    <derivirana_varijabla naziv="DomainObject.Predmet.ProtuStrankaListFormatedWithAdressOIB_1">
      <item>VEANDA Udruga za edukaciju, cjeloživotno obrazovanje, umjetnost, kulturu i sport, OIB 68513689172, Antuna Šoljana 11, 10000 Zagreb</item>
    </derivirana_varijabla>
  </DomainObject.Predmet.ProtuStrankaListFormatedWithAdressOIB>
  <DomainObject.Predmet.ProtuStrankaListNazivFormated>
    <izvorni_sadrzaj>
      <item>VEANDA Udruga za edukaciju, cjeloživotno obrazovanje, umjetnost, kulturu i sport</item>
    </izvorni_sadrzaj>
    <derivirana_varijabla naziv="DomainObject.Predmet.ProtuStrankaListNazivFormated_1">
      <item>VEANDA Udruga za edukaciju, cjeloživotno obrazovanje, umjetnost, kulturu i sport</item>
    </derivirana_varijabla>
  </DomainObject.Predmet.ProtuStrankaListNazivFormated>
  <DomainObject.Predmet.ProtuStrankaListNazivFormatedOIB>
    <izvorni_sadrzaj>
      <item>VEANDA Udruga za edukaciju, cjeloživotno obrazovanje, umjetnost, kulturu i sport, OIB 68513689172</item>
    </izvorni_sadrzaj>
    <derivirana_varijabla naziv="DomainObject.Predmet.ProtuStrankaListNazivFormatedOIB_1">
      <item>VEANDA Udruga za edukaciju, cjeloživotno obrazovanje, umjetnost, kulturu i sport, OIB 68513689172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VEANDA Udruga za edukaciju, cjeloživotno obrazovanje, umjetnost, kulturu i sport</izvorni_sadrzaj>
    <derivirana_varijabla naziv="DomainObject.Predmet.ProtustrankaIDrugi_1">VEANDA Udruga za edukaciju, cjeloživotno obrazovanje, umjetnost, kulturu i sport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VEANDA Udruga za edukaciju, cjeloživotno obrazovanje, umjetnost, kulturu i sport, OIB 68513689172, Antuna Šoljana 11, 10000 Zagreb</izvorni_sadrzaj>
    <derivirana_varijabla naziv="DomainObject.Predmet.ProtustrankaIDrugiAdressOIB_1">VEANDA Udruga za edukaciju, cjeloživotno obrazovanje, umjetnost, kulturu i sport, OIB 68513689172, Antuna Šoljana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VEANDA Udruga za edukaciju, cjeloživotno obrazovanje, umjetnost, kulturu i sport</item>
    </izvorni_sadrzaj>
    <derivirana_varijabla naziv="DomainObject.Predmet.SudioniciListNaziv_1">
      <item>FINA Regionalni centar Zagreb</item>
      <item>VEANDA Udruga za edukaciju, cjeloživotno obrazovanje, umjetnost, kulturu i sport</item>
    </derivirana_varijabla>
  </DomainObject.Predmet.SudioniciListNaziv>
  <DomainObject.Predmet.SudioniciListAdressOIB>
    <izvorni_sadrzaj>
      <item>FINA Regionalni centar Zagreb, OIB 85821130368, Trg svibanjskih žrtava 1995. br 1,10000 Zagreb</item>
      <item>VEANDA Udruga za edukaciju, cjeloživotno obrazovanje, umjetnost, kulturu i sport, OIB 68513689172, Antuna Šoljana 11,10000 Zagreb</item>
    </izvorni_sadrzaj>
    <derivirana_varijabla naziv="DomainObject.Predmet.SudioniciListAdressOIB_1">
      <item>FINA Regionalni centar Zagreb, OIB 85821130368, Trg svibanjskih žrtava 1995. br 1,10000 Zagreb</item>
      <item>VEANDA Udruga za edukaciju, cjeloživotno obrazovanje, umjetnost, kulturu i sport, OIB 68513689172, Antuna Šoljana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68513689172</item>
    </izvorni_sadrzaj>
    <derivirana_varijabla naziv="DomainObject.Predmet.SudioniciListNazivOIB_1">
      <item>, OIB 85821130368</item>
      <item>, OIB 68513689172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823</properties:Characters>
  <properties:Lines>49</properties:Lines>
  <properties:Paragraphs>22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2016-06-08T08:49:00Z</cp:lastPrinted>
  <dcterms:modified xmlns:xsi="http://www.w3.org/2001/XMLSchema-instance" xsi:type="dcterms:W3CDTF">2016-06-08T08:51:00Z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