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3aada" w14:paraId="693aada" w:rsidRDefault="00F7248E" w:rsidP="00A16878" w:rsidR="00A16878" w:rsidRPr="00A16878">
      <w:pPr>
        <w15:collapsed w:val="false"/>
      </w:pPr>
      <w:bookmarkStart w:name="_GoBack" w:id="0"/>
      <w:bookmarkEnd w:id="0"/>
      <w:r>
        <w:t xml:space="preserve"> </w:t>
      </w:r>
      <w:r w:rsidR="00A16878" w:rsidRPr="00A16878">
        <w:t xml:space="preserve">         </w:t>
      </w:r>
      <w:r w:rsidR="00A16878"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F7248E" w:rsidR="00A16878" w:rsidRPr="00A16878">
      <w:pPr>
        <w:spacing w:before="2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27523B" w:rsidR="00A16878" w:rsidRPr="00A16878">
      <w:pPr>
        <w:spacing w:after="200" w:before="200"/>
        <w:jc w:val="center"/>
        <w:rPr>
          <w:rFonts w:eastAsiaTheme="minorHAnsi"/>
          <w:lang w:eastAsia="en-US"/>
        </w:rPr>
      </w:pPr>
      <w:r w:rsidRPr="00A16878">
        <w:rPr>
          <w:rFonts w:eastAsiaTheme="minorHAnsi"/>
          <w:lang w:eastAsia="en-US"/>
        </w:rPr>
        <w:t>R E P U B L I K A  H R V A T S K A</w:t>
      </w:r>
    </w:p>
    <w:p w:rsidRDefault="00A16878" w:rsidP="0027523B" w:rsidR="00A16878" w:rsidRPr="00A16878">
      <w:pPr>
        <w:spacing w:after="2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w:t>
      </w:r>
      <w:r w:rsidR="00EB1A81" w:rsidRPr="00EB1A81">
        <w:t>u stečajnom postupku nad imovinom dužnika DRAGANA BAŠIĆA, vlasnika obrta D&amp;M BAŠIĆ obrt za građevinarstvo, Glavina Donja b.b., Imotski, OIB: 23632869642</w:t>
      </w:r>
      <w:r w:rsidR="00EB1A81">
        <w:t>,</w:t>
      </w:r>
      <w:r w:rsidR="00127977">
        <w:t xml:space="preserve"> </w:t>
      </w:r>
      <w:r w:rsidR="00B12AE6">
        <w:t xml:space="preserve">odlučujući o prijedlogu </w:t>
      </w:r>
      <w:r w:rsidR="00EB1A81">
        <w:t>stečajnog upravitelja Ante Mrkonjića</w:t>
      </w:r>
      <w:r w:rsidR="00127977">
        <w:t xml:space="preserve"> za sazivanje skupštine vjerovnika</w:t>
      </w:r>
      <w:r w:rsidR="00DF524F" w:rsidRPr="00792894">
        <w:t>,</w:t>
      </w:r>
      <w:r w:rsidR="00127977">
        <w:t xml:space="preserve"> dana </w:t>
      </w:r>
      <w:r w:rsidR="00EB1A81">
        <w:t>21</w:t>
      </w:r>
      <w:r w:rsidR="0027523B">
        <w:t>. prosinca</w:t>
      </w:r>
      <w:r w:rsidR="00127977">
        <w:t xml:space="preserve"> 2015. godine</w:t>
      </w:r>
    </w:p>
    <w:p w:rsidRDefault="006951FE" w:rsidP="0027523B" w:rsidR="006951FE" w:rsidRPr="00037EED">
      <w:pPr>
        <w:spacing w:after="200" w:before="20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7B40F5" w:rsidRPr="00037EED">
        <w:t xml:space="preserve"> </w:t>
      </w:r>
      <w:r w:rsidR="00127977" w:rsidRPr="00127977">
        <w:t xml:space="preserve">koji se vodi kod ovoga suda </w:t>
      </w:r>
      <w:r w:rsidR="00EB1A81" w:rsidRPr="00EB1A81">
        <w:t>nad imovinom dužnika DRAGANA BAŠIĆA, vlasnika obrta D&amp;M BAŠIĆ obrt za građevinarstvo, Glavina Donja b.b., Imotski, OIB: 23632869642</w:t>
      </w:r>
      <w:r w:rsidR="00B92232" w:rsidRPr="00037EED">
        <w:t>,</w:t>
      </w:r>
      <w:r w:rsidR="00C14E5E" w:rsidRPr="00037EED">
        <w:t xml:space="preserve"> </w:t>
      </w:r>
      <w:r w:rsidR="00590E39" w:rsidRPr="00037EED">
        <w:t>za dan</w:t>
      </w:r>
      <w:r w:rsidR="004F77B6">
        <w:t xml:space="preserve"> </w:t>
      </w:r>
      <w:r w:rsidR="0027523B">
        <w:t>1</w:t>
      </w:r>
      <w:r w:rsidR="00EB1A81">
        <w:t>5</w:t>
      </w:r>
      <w:r w:rsidR="0027523B">
        <w:rPr>
          <w:bCs/>
        </w:rPr>
        <w:t>. siječnja 2016</w:t>
      </w:r>
      <w:r w:rsidR="00256C42" w:rsidRPr="004F77B6">
        <w:rPr>
          <w:bCs/>
        </w:rPr>
        <w:t xml:space="preserve">. godine u </w:t>
      </w:r>
      <w:r w:rsidR="00DC3B26">
        <w:rPr>
          <w:bCs/>
        </w:rPr>
        <w:t>12</w:t>
      </w:r>
      <w:r w:rsidR="0027523B">
        <w:rPr>
          <w:bCs/>
        </w:rPr>
        <w:t>:</w:t>
      </w:r>
      <w:r w:rsidR="00EB1A81">
        <w:rPr>
          <w:bCs/>
        </w:rPr>
        <w:t>0</w:t>
      </w:r>
      <w:r w:rsidR="0027523B">
        <w:rPr>
          <w:bCs/>
        </w:rPr>
        <w:t>0</w:t>
      </w:r>
      <w:r w:rsidR="00256C42" w:rsidRPr="004F77B6">
        <w:rPr>
          <w:bCs/>
        </w:rPr>
        <w:t xml:space="preserve"> sati</w:t>
      </w:r>
      <w:r w:rsidR="00A16878">
        <w:rPr>
          <w:bCs/>
        </w:rPr>
        <w:t>, koje ročište</w:t>
      </w:r>
      <w:r w:rsidR="00A16878" w:rsidRPr="00A16878">
        <w:t xml:space="preserve"> </w:t>
      </w:r>
      <w:r w:rsidR="00A16878">
        <w:t xml:space="preserve">će se održati </w:t>
      </w:r>
      <w:r w:rsidR="00002171">
        <w:t xml:space="preserve">u </w:t>
      </w:r>
      <w:r w:rsidR="0027523B">
        <w:t xml:space="preserve">sobi br. </w:t>
      </w:r>
      <w:r w:rsidR="00EB1A81">
        <w:t>202/II</w:t>
      </w:r>
      <w:r w:rsidR="00002171">
        <w:t xml:space="preserve"> Trgovačkog suda u Splitu, Sukoišanska 6.</w:t>
      </w:r>
    </w:p>
    <w:p w:rsidRDefault="00127977" w:rsidP="00F7248E" w:rsidR="00590E39" w:rsidRPr="00037EED">
      <w:pPr>
        <w:spacing w:after="300" w:before="300"/>
        <w:jc w:val="center"/>
      </w:pPr>
      <w:r>
        <w:t>DNEVNI RED:</w:t>
      </w:r>
    </w:p>
    <w:p w:rsidRDefault="00002171" w:rsidP="00F7248E" w:rsidR="00135CCC">
      <w:pPr>
        <w:pStyle w:val="Odlomakpopisa"/>
        <w:numPr>
          <w:ilvl w:val="0"/>
          <w:numId w:val="4"/>
        </w:numPr>
        <w:spacing w:before="200"/>
        <w:contextualSpacing w:val="false"/>
        <w:jc w:val="both"/>
      </w:pPr>
      <w:r>
        <w:t xml:space="preserve">Donošenje odluke o </w:t>
      </w:r>
      <w:r w:rsidR="00EB1A81">
        <w:t>načinu unovčenja</w:t>
      </w:r>
      <w:r w:rsidR="0027523B">
        <w:t xml:space="preserve"> </w:t>
      </w:r>
      <w:r w:rsidR="00EB1A81">
        <w:t>slobodne imovine</w:t>
      </w:r>
      <w:r w:rsidR="0027523B">
        <w:t xml:space="preserve"> dužnika</w:t>
      </w:r>
      <w:r w:rsidR="00EB1A81">
        <w:t xml:space="preserve"> pojedinca</w:t>
      </w:r>
      <w:r w:rsidR="0027523B">
        <w:t>.</w:t>
      </w:r>
    </w:p>
    <w:p w:rsidRDefault="00B92914" w:rsidP="0027523B" w:rsidR="00B92914">
      <w:pPr>
        <w:spacing w:before="200"/>
        <w:ind w:firstLine="703"/>
        <w:jc w:val="both"/>
      </w:pPr>
      <w:r>
        <w:t xml:space="preserve">II. </w:t>
      </w:r>
      <w:r w:rsidR="00237BF5">
        <w:t xml:space="preserve">  </w:t>
      </w:r>
      <w:r>
        <w:t>Na skupštinu se pozivaju svi vjerovnici stečajnog dužnika i ste</w:t>
      </w:r>
      <w:r w:rsidR="00B12AE6">
        <w:t>čajn</w:t>
      </w:r>
      <w:r w:rsidR="00EB1A81">
        <w:t>i</w:t>
      </w:r>
      <w:r w:rsidR="00B12AE6">
        <w:t xml:space="preserve"> upravitelj</w:t>
      </w:r>
      <w:r>
        <w:t>.</w:t>
      </w:r>
    </w:p>
    <w:p w:rsidRDefault="00B92914" w:rsidP="0027523B" w:rsidR="00590E39" w:rsidRPr="00037EED">
      <w:pPr>
        <w:spacing w:before="200"/>
        <w:ind w:firstLine="703"/>
        <w:jc w:val="both"/>
      </w:pPr>
      <w:r>
        <w:t xml:space="preserve">III. </w:t>
      </w:r>
      <w:r w:rsidR="00EB1A81">
        <w:t>Na</w:t>
      </w:r>
      <w:r w:rsidR="0027523B">
        <w:t xml:space="preserve"> mrežnoj stranici e-Oglasna ploča sudova</w:t>
      </w:r>
      <w:r>
        <w:t xml:space="preserve"> može se i</w:t>
      </w:r>
      <w:r w:rsidR="00B12AE6">
        <w:t xml:space="preserve">zvršiti uvid u </w:t>
      </w:r>
      <w:r w:rsidR="00EC6337">
        <w:t>izvješće</w:t>
      </w:r>
      <w:r w:rsidR="00EB1A81">
        <w:t xml:space="preserve"> stečajnog upravitelja</w:t>
      </w:r>
      <w:r w:rsidR="00EC6337">
        <w:t xml:space="preserve"> </w:t>
      </w:r>
      <w:r>
        <w:t xml:space="preserve">od </w:t>
      </w:r>
      <w:r w:rsidR="00EB1A81">
        <w:t>16</w:t>
      </w:r>
      <w:r w:rsidR="0027523B">
        <w:t>. prosinca</w:t>
      </w:r>
      <w:r w:rsidR="009133B2">
        <w:t xml:space="preserve"> 2015. godine</w:t>
      </w:r>
      <w:r w:rsidR="00FA40C6">
        <w:t>.</w:t>
      </w:r>
    </w:p>
    <w:p w:rsidRDefault="00624107" w:rsidP="0027523B" w:rsidR="00FA40C6">
      <w:pPr>
        <w:spacing w:after="120" w:before="240"/>
        <w:jc w:val="center"/>
      </w:pPr>
      <w:r>
        <w:t>Obrazloženje</w:t>
      </w:r>
    </w:p>
    <w:p w:rsidRDefault="00FA40C6" w:rsidP="00F7248E" w:rsidR="00B760A6">
      <w:pPr>
        <w:spacing w:after="100"/>
        <w:jc w:val="both"/>
      </w:pPr>
      <w:r>
        <w:tab/>
        <w:t xml:space="preserve">U stečajnom postupku koji se vodi kod ovoga suda </w:t>
      </w:r>
      <w:r w:rsidR="00EB1A81" w:rsidRPr="00EB1A81">
        <w:t>u nad imovinom dužnika DRAGANA BAŠIĆA, vlasnika obrta D&amp;M BAŠIĆ obrt za građevinarstvo, Glavina Donja b.b., Imotski, OIB: 23632869642</w:t>
      </w:r>
      <w:r w:rsidR="00B760A6">
        <w:t xml:space="preserve">, podneskom od </w:t>
      </w:r>
      <w:r w:rsidR="00EB1A81">
        <w:t>16</w:t>
      </w:r>
      <w:r w:rsidR="0027523B">
        <w:t>. prosinca</w:t>
      </w:r>
      <w:r w:rsidR="00B760A6">
        <w:t xml:space="preserve"> 2015. godine </w:t>
      </w:r>
      <w:r w:rsidR="0027523B">
        <w:t>stečajn</w:t>
      </w:r>
      <w:r w:rsidR="00EB1A81">
        <w:t>i upravitelj Ante Mrkonjić</w:t>
      </w:r>
      <w:r w:rsidR="00B12AE6">
        <w:t xml:space="preserve"> predloži</w:t>
      </w:r>
      <w:r w:rsidR="00EB1A81">
        <w:t>o</w:t>
      </w:r>
      <w:r>
        <w:t xml:space="preserve"> je sudu sazivanje skupštine vjerovnika sa dnevnim redom navedenim u izreci ovoga rješenja pod točkom I. </w:t>
      </w:r>
    </w:p>
    <w:p w:rsidRDefault="00FA40C6" w:rsidP="00F7248E" w:rsidR="00007AF7">
      <w:pPr>
        <w:spacing w:before="30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odlučeno je kao u izreci ovog rješenja.</w:t>
      </w:r>
    </w:p>
    <w:p w:rsidRDefault="001B7F9A" w:rsidP="00F7248E" w:rsidR="00007AF7">
      <w:pPr>
        <w:spacing w:before="200"/>
        <w:jc w:val="center"/>
      </w:pPr>
      <w:r>
        <w:t xml:space="preserve">U Splitu, </w:t>
      </w:r>
      <w:r w:rsidR="00EB1A81">
        <w:t>2</w:t>
      </w:r>
      <w:r w:rsidR="0027523B">
        <w:t>1. prosinca 2015</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007AF7" w:rsidR="00007AF7"/>
    <w:p w:rsidRDefault="00007AF7" w:rsidP="001B7F9A"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r>
      <w:r w:rsidR="00EB1A81">
        <w:t>stečajnom upravitelju</w:t>
      </w:r>
    </w:p>
    <w:p w:rsidRDefault="00007AF7" w:rsidP="00007AF7" w:rsidR="00007AF7">
      <w:r>
        <w:t>-</w:t>
      </w:r>
      <w:r>
        <w:tab/>
      </w:r>
      <w:r w:rsidR="00B12AE6">
        <w:t xml:space="preserve">mrežna </w:t>
      </w:r>
      <w:r w:rsidR="0027523B">
        <w:t>stranica e-Oglasna ploča sudova</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237BF5" w:rsidP="00127977" w:rsidR="00237BF5"/>
    <w:sectPr w:rsidSect="00F7248E" w:rsidR="00237BF5">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0F4EA9">
          <w:rPr>
            <w:noProof/>
          </w:rPr>
          <w:t>2</w:t>
        </w:r>
        <w:r>
          <w:fldChar w:fldCharType="end"/>
        </w:r>
      </w:p>
    </w:sdtContent>
  </w:sdt>
  <w:p w:rsidRDefault="00B12AE6" w:rsidP="00B92914" w:rsidR="00B92914">
    <w:pPr>
      <w:pStyle w:val="Zaglavlje"/>
      <w:jc w:val="right"/>
    </w:pPr>
    <w:r w:rsidRPr="00B12AE6">
      <w:t>11. St-</w:t>
    </w:r>
    <w:r w:rsidR="00EB1A81">
      <w:t>246/2013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EB1A81">
      <w:t>246/2013</w:t>
    </w:r>
  </w:p>
  <w:p w:rsidRDefault="00EB1A81" w:rsidR="00EB1A8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4EA9"/>
    <w:rsid w:val="000F7897"/>
    <w:rsid w:val="00112564"/>
    <w:rsid w:val="00127977"/>
    <w:rsid w:val="00135CCC"/>
    <w:rsid w:val="001B7F9A"/>
    <w:rsid w:val="001D1A6B"/>
    <w:rsid w:val="00227E08"/>
    <w:rsid w:val="002337B3"/>
    <w:rsid w:val="00237BF5"/>
    <w:rsid w:val="00256C42"/>
    <w:rsid w:val="0027523B"/>
    <w:rsid w:val="002D3B07"/>
    <w:rsid w:val="00347638"/>
    <w:rsid w:val="0038748A"/>
    <w:rsid w:val="003D72B1"/>
    <w:rsid w:val="003F3F9F"/>
    <w:rsid w:val="003F73D8"/>
    <w:rsid w:val="00426C37"/>
    <w:rsid w:val="00466E01"/>
    <w:rsid w:val="004F77B6"/>
    <w:rsid w:val="00517FEF"/>
    <w:rsid w:val="00581597"/>
    <w:rsid w:val="00590E39"/>
    <w:rsid w:val="005C3750"/>
    <w:rsid w:val="005F6BFE"/>
    <w:rsid w:val="00624107"/>
    <w:rsid w:val="006951FE"/>
    <w:rsid w:val="006F308F"/>
    <w:rsid w:val="00760BEA"/>
    <w:rsid w:val="007659A5"/>
    <w:rsid w:val="00792894"/>
    <w:rsid w:val="007A4677"/>
    <w:rsid w:val="007A7272"/>
    <w:rsid w:val="007B40F5"/>
    <w:rsid w:val="007C20FA"/>
    <w:rsid w:val="007E2957"/>
    <w:rsid w:val="0080300F"/>
    <w:rsid w:val="008D31C1"/>
    <w:rsid w:val="009133B2"/>
    <w:rsid w:val="009B26C0"/>
    <w:rsid w:val="009E1F18"/>
    <w:rsid w:val="009F0FC8"/>
    <w:rsid w:val="00A0601A"/>
    <w:rsid w:val="00A16878"/>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B2F65"/>
    <w:rsid w:val="00D348BD"/>
    <w:rsid w:val="00D36C8E"/>
    <w:rsid w:val="00D46B98"/>
    <w:rsid w:val="00D661F4"/>
    <w:rsid w:val="00DC3B26"/>
    <w:rsid w:val="00DF524F"/>
    <w:rsid w:val="00E03FDC"/>
    <w:rsid w:val="00E07A93"/>
    <w:rsid w:val="00E14F85"/>
    <w:rsid w:val="00E63084"/>
    <w:rsid w:val="00E80E84"/>
    <w:rsid w:val="00EB1A81"/>
    <w:rsid w:val="00EB5514"/>
    <w:rsid w:val="00EC6337"/>
    <w:rsid w:val="00ED0106"/>
    <w:rsid w:val="00F139CE"/>
    <w:rsid w:val="00F25213"/>
    <w:rsid w:val="00F326A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St-246/2013</izvorni_sadrzaj>
    <derivirana_varijabla naziv="DomainObject.Predmet.OznakaBroj_1">St-246/2013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DRAGAN BAŠIĆ</izvorni_sadrzaj>
    <derivirana_varijabla naziv="DomainObject.Predmet.ProtustrankaFormated_1">  DRAGAN BAŠIĆ</derivirana_varijabla>
  </DomainObject.Predmet.ProtustrankaFormated>
  <DomainObject.Predmet.ProtustrankaFormatedOIB>
    <izvorni_sadrzaj>  DRAGAN BAŠIĆ, OIB 23632869642</izvorni_sadrzaj>
    <derivirana_varijabla naziv="DomainObject.Predmet.ProtustrankaFormatedOIB_1">  DRAGAN BAŠIĆ, OIB 23632869642</derivirana_varijabla>
  </DomainObject.Predmet.ProtustrankaFormatedOIB>
  <DomainObject.Predmet.ProtustrankaFormatedWithAdress>
    <izvorni_sadrzaj> DRAGAN BAŠIĆ, Glavina Donja bb, 21260 Glavina Donja</izvorni_sadrzaj>
    <derivirana_varijabla naziv="DomainObject.Predmet.ProtustrankaFormatedWithAdress_1"> DRAGAN BAŠIĆ, Glavina Donja bb, 21260 Glavina Donja</derivirana_varijabla>
  </DomainObject.Predmet.ProtustrankaFormatedWithAdress>
  <DomainObject.Predmet.ProtustrankaFormatedWithAdressOIB>
    <izvorni_sadrzaj> DRAGAN BAŠIĆ, OIB 23632869642, Glavina Donja bb, 21260 Glavina Donja</izvorni_sadrzaj>
    <derivirana_varijabla naziv="DomainObject.Predmet.ProtustrankaFormatedWithAdressOIB_1"> DRAGAN BAŠIĆ, OIB 23632869642, Glavina Donja bb, 21260 Glavina Donja</derivirana_varijabla>
  </DomainObject.Predmet.ProtustrankaFormatedWithAdressOIB>
  <DomainObject.Predmet.ProtustrankaWithAdress>
    <izvorni_sadrzaj>DRAGAN BAŠIĆ Glavina Donja bb, 21260 Glavina Donja</izvorni_sadrzaj>
    <derivirana_varijabla naziv="DomainObject.Predmet.ProtustrankaWithAdress_1">DRAGAN BAŠIĆ Glavina Donja bb, 21260 Glavina Donja</derivirana_varijabla>
  </DomainObject.Predmet.ProtustrankaWithAdress>
  <DomainObject.Predmet.ProtustrankaWithAdressOIB>
    <izvorni_sadrzaj>DRAGAN BAŠIĆ, OIB 23632869642, Glavina Donja bb, 21260 Glavina Donja</izvorni_sadrzaj>
    <derivirana_varijabla naziv="DomainObject.Predmet.ProtustrankaWithAdressOIB_1">DRAGAN BAŠIĆ, OIB 23632869642, Glavina Donja bb, 21260 Glavina Donja</derivirana_varijabla>
  </DomainObject.Predmet.ProtustrankaWithAdressOIB>
  <DomainObject.Predmet.ProtustrankaNazivFormated>
    <izvorni_sadrzaj>DRAGAN BAŠIĆ</izvorni_sadrzaj>
    <derivirana_varijabla naziv="DomainObject.Predmet.ProtustrankaNazivFormated_1">DRAGAN BAŠIĆ</derivirana_varijabla>
  </DomainObject.Predmet.ProtustrankaNazivFormated>
  <DomainObject.Predmet.ProtustrankaNazivFormatedOIB>
    <izvorni_sadrzaj>DRAGAN BAŠIĆ, OIB 23632869642</izvorni_sadrzaj>
    <derivirana_varijabla naziv="DomainObject.Predmet.ProtustrankaNazivFormatedOIB_1">DRAGAN BAŠIĆ, OIB 23632869642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izvorni_sadrzaj>
    <derivirana_varijabla naziv="DomainObject.Predmet.StrankaFormated_1">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derivirana_varijabla>
  </DomainObject.Predmet.StrankaFormated>
  <DomainObject.Predmet.StrankaFormatedOIB>
    <izvorni_sadrzaj>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izvorni_sadrzaj>
    <derivirana_varijabla naziv="DomainObject.Predmet.StrankaFormatedOIB_1">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derivirana_varijabla>
  </DomainObject.Predmet.StrankaFormatedOIB>
  <DomainObject.Predmet.StrankaFormatedWithAdress>
    <izvorni_sadrzaj>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izvorni_sadrzaj>
    <derivirana_varijabla naziv="DomainObject.Predmet.StrankaFormatedWithAdress_1">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derivirana_varijabla>
  </DomainObject.Predmet.StrankaFormatedWithAdress>
  <DomainObject.Predmet.StrankaFormatedWithAdressOIB>
    <izvorni_sadrzaj>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izvorni_sadrzaj>
    <derivirana_varijabla naziv="DomainObject.Predmet.StrankaFormatedWithAdressOIB_1">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derivirana_varijabla>
  </DomainObject.Predmet.StrankaFormatedWithAdressOIB>
  <DomainObject.Predmet.StrankaWithAdress>
    <izvorni_sadrzaj>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izvorni_sadrzaj>
    <derivirana_varijabla naziv="DomainObject.Predmet.StrankaWithAdress_1">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derivirana_varijabla>
  </DomainObject.Predmet.StrankaWithAdress>
  <DomainObject.Predmet.StrankaWithAdressOIB>
    <izvorni_sadrzaj>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izvorni_sadrzaj>
    <derivirana_varijabla naziv="DomainObject.Predmet.StrankaWithAdressOIB_1">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derivirana_varijabla>
  </DomainObject.Predmet.StrankaWithAdressOIB>
  <DomainObject.Predmet.StrankaNazivFormated>
    <izvorni_sadrzaj>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izvorni_sadrzaj>
    <derivirana_varijabla naziv="DomainObject.Predmet.StrankaNazivFormated_1">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derivirana_varijabla>
  </DomainObject.Predmet.StrankaNazivFormated>
  <DomainObject.Predmet.StrankaNazivFormatedOIB>
    <izvorni_sadrzaj>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izvorni_sadrzaj>
    <derivirana_varijabla naziv="DomainObject.Predmet.StrankaNazivFormatedOIB_1">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Formated_1">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Formated>
  <DomainObject.Predmet.StrankaList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FormatedOIB>
  <DomainObject.Predmet.StrankaListFormatedWithAdress>
    <izvorni_sadrzaj>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izvorni_sadrzaj>
    <derivirana_varijabla naziv="DomainObject.Predmet.StrankaListFormatedWithAdress_1">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derivirana_varijabla>
  </DomainObject.Predmet.StrankaListFormatedWithAdress>
  <DomainObject.Predmet.StrankaListFormatedWithAdressOIB>
    <izvorni_sadrzaj>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izvorni_sadrzaj>
    <derivirana_varijabla naziv="DomainObject.Predmet.StrankaListFormatedWithAdressOIB_1">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derivirana_varijabla>
  </DomainObject.Predmet.StrankaListFormatedWithAdressOIB>
  <DomainObject.Predmet.StrankaListNazivFormated>
    <izvorni_sadrzaj>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NazivFormated_1">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NazivFormated>
  <DomainObject.Predmet.StrankaListNaziv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Naziv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NazivFormatedOIB>
  <DomainObject.Predmet.ProtuStrankaListFormated>
    <izvorni_sadrzaj>
      <item>DRAGAN BAŠIĆ</item>
    </izvorni_sadrzaj>
    <derivirana_varijabla naziv="DomainObject.Predmet.ProtuStrankaListFormated_1">
      <item>DRAGAN BAŠIĆ</item>
    </derivirana_varijabla>
  </DomainObject.Predmet.ProtuStrankaListFormated>
  <DomainObject.Predmet.ProtuStrankaListFormatedOIB>
    <izvorni_sadrzaj>
      <item>DRAGAN BAŠIĆ, OIB 23632869642</item>
    </izvorni_sadrzaj>
    <derivirana_varijabla naziv="DomainObject.Predmet.ProtuStrankaListFormatedOIB_1">
      <item>DRAGAN BAŠIĆ, OIB 23632869642</item>
    </derivirana_varijabla>
  </DomainObject.Predmet.ProtuStrankaListFormatedOIB>
  <DomainObject.Predmet.ProtuStrankaListFormatedWithAdress>
    <izvorni_sadrzaj>
      <item>DRAGAN BAŠIĆ, Glavina Donja bb, 21260 Glavina Donja</item>
    </izvorni_sadrzaj>
    <derivirana_varijabla naziv="DomainObject.Predmet.ProtuStrankaListFormatedWithAdress_1">
      <item>DRAGAN BAŠIĆ, Glavina Donja bb, 21260 Glavina Donja</item>
    </derivirana_varijabla>
  </DomainObject.Predmet.ProtuStrankaListFormatedWithAdress>
  <DomainObject.Predmet.ProtuStrankaListFormatedWithAdressOIB>
    <izvorni_sadrzaj>
      <item>DRAGAN BAŠIĆ, OIB 23632869642, Glavina Donja bb, 21260 Glavina Donja</item>
    </izvorni_sadrzaj>
    <derivirana_varijabla naziv="DomainObject.Predmet.ProtuStrankaListFormatedWithAdressOIB_1">
      <item>DRAGAN BAŠIĆ, OIB 23632869642, Glavina Donja bb, 21260 Glavina Donja</item>
    </derivirana_varijabla>
  </DomainObject.Predmet.ProtuStrankaListFormatedWithAdressOIB>
  <DomainObject.Predmet.ProtuStrankaListNazivFormated>
    <izvorni_sadrzaj>
      <item>DRAGAN BAŠIĆ</item>
    </izvorni_sadrzaj>
    <derivirana_varijabla naziv="DomainObject.Predmet.ProtuStrankaListNazivFormated_1">
      <item>DRAGAN BAŠIĆ</item>
    </derivirana_varijabla>
  </DomainObject.Predmet.ProtuStrankaListNazivFormated>
  <DomainObject.Predmet.ProtuStrankaListNazivFormatedOIB>
    <izvorni_sadrzaj>
      <item>DRAGAN BAŠIĆ, OIB 23632869642</item>
    </izvorni_sadrzaj>
    <derivirana_varijabla naziv="DomainObject.Predmet.ProtuStrankaListNazivFormatedOIB_1">
      <item>DRAGAN BAŠIĆ, OIB 23632869642</item>
    </derivirana_varijabla>
  </DomainObject.Predmet.ProtuStrankaListNazivFormatedOIB>
  <DomainObject.Predmet.OstaliListFormated>
    <izvorni_sadrzaj>
      <item>FINA Imotski</item>
      <item>NARODNE NOVINE, dioničko društvo za izdavanje i tiskanje Službenog lista Republike Hrvatske, službenih i drugih obrazaca te </item>
      <item>Steč. upravitelj  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izvorni_sadrzaj>
    <derivirana_varijabla naziv="DomainObject.Predmet.OstaliListFormated_1">
      <item>FINA Imotski</item>
      <item>NARODNE NOVINE, dioničko društvo za izdavanje i tiskanje Službenog lista Republike Hrvatske, službenih i drugih obrazaca te </item>
      <item>Steč. upravitelj  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derivirana_varijabla>
  </DomainObject.Predmet.OstaliListFormated>
  <DomainObject.Predmet.OstaliListFormatedOIB>
    <izvorni_sadrzaj>
      <item>FINA Imotski</item>
      <item>NARODNE NOVINE, dioničko društvo za izdavanje i tiskanje Službenog lista Republike Hrvatske, službenih i drugih obrazaca te , OIB 64546066176</item>
      <item>Steč. upravitelj  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izvorni_sadrzaj>
    <derivirana_varijabla naziv="DomainObject.Predmet.OstaliListFormatedOIB_1">
      <item>FINA Imotski</item>
      <item>NARODNE NOVINE, dioničko društvo za izdavanje i tiskanje Službenog lista Republike Hrvatske, službenih i drugih obrazaca te , OIB 64546066176</item>
      <item>Steč. upravitelj  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derivirana_varijabla>
  </DomainObject.Predmet.OstaliListFormatedOIB>
  <DomainObject.Predmet.OstaliListFormatedWithAdress>
    <izvorni_sadrzaj>
      <item>FINA Imotski, 21260 Imotski</item>
      <item>NARODNE NOVINE, dioničko društvo za izdavanje i tiskanje Službenog lista Republike Hrvatske, službenih i drugih obrazaca te , Savski Gaj XIII. put 6, 10000 Zagreb</item>
      <item>Steč. upravitelj  ANTE MRKONJIĆ, A. Starčevića 21, 21260 Imotski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izvorni_sadrzaj>
    <derivirana_varijabla naziv="DomainObject.Predmet.OstaliListFormatedWithAdress_1">
      <item>FINA Imotski, 21260 Imotski</item>
      <item>NARODNE NOVINE, dioničko društvo za izdavanje i tiskanje Službenog lista Republike Hrvatske, službenih i drugih obrazaca te , Savski Gaj XIII. put 6, 10000 Zagreb</item>
      <item>Steč. upravitelj  ANTE MRKONJIĆ, A. Starčevića 21, 21260 Imotski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derivirana_varijabla>
  </DomainObject.Predmet.OstaliListFormatedWithAdress>
  <DomainObject.Predmet.OstaliListFormatedWithAdressOIB>
    <izvorni_sadrzaj>
      <item>FINA Imotski, 21260 Imotski</item>
      <item>NARODNE NOVINE, dioničko društvo za izdavanje i tiskanje Službenog lista Republike Hrvatske, službenih i drugih obrazaca te , OIB 64546066176, Savski Gaj XIII. put 6, 10000 Zagreb</item>
      <item>Steč. upravitelj  ANTE MRKONJIĆ, OIB 84299598589, A. Starčevića 21, 21260 Imotski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izvorni_sadrzaj>
    <derivirana_varijabla naziv="DomainObject.Predmet.OstaliListFormatedWithAdressOIB_1">
      <item>FINA Imotski, 21260 Imotski</item>
      <item>NARODNE NOVINE, dioničko društvo za izdavanje i tiskanje Službenog lista Republike Hrvatske, službenih i drugih obrazaca te , OIB 64546066176, Savski Gaj XIII. put 6, 10000 Zagreb</item>
      <item>Steč. upravitelj  ANTE MRKONJIĆ, OIB 84299598589, A. Starčevića 21, 21260 Imotski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derivirana_varijabla>
  </DomainObject.Predmet.OstaliListFormatedWithAdressOIB>
  <DomainObject.Predmet.OstaliListNazivFormated>
    <izvorni_sadrzaj>
      <item>FINA Imotski</item>
      <item>NARODNE NOVINE, dioničko društvo za izdavanje i tiskanje Službenog lista Republike Hrvatske, službenih i drugih obrazaca te </item>
      <item>Steč. upravitelj  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izvorni_sadrzaj>
    <derivirana_varijabla naziv="DomainObject.Predmet.OstaliListNazivFormated_1">
      <item>FINA Imotski</item>
      <item>NARODNE NOVINE, dioničko društvo za izdavanje i tiskanje Službenog lista Republike Hrvatske, službenih i drugih obrazaca te </item>
      <item>Steč. upravitelj  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derivirana_varijabla>
  </DomainObject.Predmet.OstaliListNazivFormated>
  <DomainObject.Predmet.OstaliListNazivFormatedOIB>
    <izvorni_sadrzaj>
      <item>FINA Imotski</item>
      <item>NARODNE NOVINE, dioničko društvo za izdavanje i tiskanje Službenog lista Republike Hrvatske, službenih i drugih obrazaca te , OIB 64546066176</item>
      <item>Steč. upravitelj  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izvorni_sadrzaj>
    <derivirana_varijabla naziv="DomainObject.Predmet.OstaliListNazivFormatedOIB_1">
      <item>FINA Imotski</item>
      <item>NARODNE NOVINE, dioničko društvo za izdavanje i tiskanje Službenog lista Republike Hrvatske, službenih i drugih obrazaca te , OIB 64546066176</item>
      <item>Steč. upravitelj  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DRAGAN BAŠIĆ</izvorni_sadrzaj>
    <derivirana_varijabla naziv="DomainObject.Predmet.ProtustrankaIDrugi_1">DRAGAN BAŠIĆ</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DRAGAN BAŠIĆ, OIB 23632869642, Glavina Donja bb, 21260 Glavina Donja</izvorni_sadrzaj>
    <derivirana_varijabla naziv="DomainObject.Predmet.ProtustrankaIDrugiAdressOIB_1">DRAGAN BAŠIĆ, OIB 23632869642, Glavina Donja bb,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BAŠIĆ</item>
      <item>FINA Split</item>
      <item>FINA Imotski</item>
      <item>NARODNE NOVINE, dioničko društvo za izdavanje i tiskanje Službenog lista Republike Hrvatske, službenih i drugih obrazaca te </item>
      <item>Steč. upravitelj  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izvorni_sadrzaj>
    <derivirana_varijabla naziv="DomainObject.Predmet.SudioniciListNaziv_1">
      <item>DRAGAN BAŠIĆ</item>
      <item>FINA Split</item>
      <item>FINA Imotski</item>
      <item>NARODNE NOVINE, dioničko društvo za izdavanje i tiskanje Službenog lista Republike Hrvatske, službenih i drugih obrazaca te </item>
      <item>Steč. upravitelj  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derivirana_varijabla>
  </DomainObject.Predmet.SudioniciListNaziv>
  <DomainObject.Predmet.SudioniciListAdressOIB>
    <izvorni_sadrzaj>
      <item>DRAGAN BAŠIĆ, OIB 23632869642, Glavina Donja bb,21260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Steč. upravitelj  ANTE MRKONJIĆ, OIB 84299598589, A. Starčevića 21,21260 Imotski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izvorni_sadrzaj>
    <derivirana_varijabla naziv="DomainObject.Predmet.SudioniciListAdressOIB_1">
      <item>DRAGAN BAŠIĆ, OIB 23632869642, Glavina Donja bb,21260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Steč. upravitelj  ANTE MRKONJIĆ, OIB 84299598589, A. Starčevića 21,21260 Imotski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23632869642</item>
      <item>, OIB 85821130368</item>
      <item>, OIB null</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izvorni_sadrzaj>
    <derivirana_varijabla naziv="DomainObject.Predmet.SudioniciListNazivOIB_1">
      <item>, OIB 23632869642</item>
      <item>, OIB 85821130368</item>
      <item>, OIB null</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72E9AD-992F-4FA4-BC3B-93918696E7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2</properties:Pages>
  <properties:Words>339</properties:Words>
  <properties:Characters>1773</properties:Characters>
  <properties:Lines>48</properties:Lines>
  <properties:Paragraphs>23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2015-12-21T06:53:00Z</cp:lastPrinted>
  <dcterms:modified xmlns:xsi="http://www.w3.org/2001/XMLSchema-instance" xsi:type="dcterms:W3CDTF">2015-12-21T12:36:00Z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