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4267" w14:paraId="af14267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5B3C80">
        <w:rPr>
          <w:bCs/>
          <w:sz w:val="24"/>
          <w:szCs w:val="24"/>
        </w:rPr>
        <w:t>5554/2016</w:t>
      </w:r>
      <w:r w:rsidR="00E056AA">
        <w:rPr>
          <w:bCs/>
          <w:sz w:val="24"/>
          <w:szCs w:val="24"/>
        </w:rPr>
        <w:t>-29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5B3C80">
        <w:rPr>
          <w:sz w:val="24"/>
          <w:szCs w:val="24"/>
        </w:rPr>
        <w:t>8</w:t>
      </w:r>
      <w:r w:rsidR="00C22C4C" w:rsidRPr="00D41257">
        <w:rPr>
          <w:sz w:val="24"/>
          <w:szCs w:val="24"/>
        </w:rPr>
        <w:t>.</w:t>
      </w:r>
      <w:r w:rsidR="005B3C80">
        <w:rPr>
          <w:sz w:val="24"/>
          <w:szCs w:val="24"/>
        </w:rPr>
        <w:t>veljače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5B3C80" w:rsidP="005B3C80" w:rsidR="005B3C80" w:rsidRPr="00A2587B">
      <w:pPr>
        <w:jc w:val="both"/>
        <w:rPr>
          <w:sz w:val="24"/>
          <w:szCs w:val="24"/>
          <w:lang w:val="pt-BR"/>
        </w:rPr>
      </w:pPr>
      <w:r w:rsidRPr="001A0846">
        <w:rPr>
          <w:sz w:val="24"/>
          <w:szCs w:val="24"/>
          <w:lang w:val="pt-BR"/>
        </w:rPr>
        <w:t>Trgovački sud u Zagrebu, po sucu Nikoli Ribariću, u stečajnom postupku nad dužnikom VINICI – MURTER d.o.o.</w:t>
      </w:r>
      <w:r>
        <w:rPr>
          <w:sz w:val="24"/>
          <w:szCs w:val="24"/>
          <w:lang w:val="pt-BR"/>
        </w:rPr>
        <w:t xml:space="preserve">  u stečaju</w:t>
      </w:r>
      <w:r w:rsidRPr="001A0846">
        <w:rPr>
          <w:sz w:val="24"/>
          <w:szCs w:val="24"/>
          <w:lang w:val="pt-BR"/>
        </w:rPr>
        <w:t>, OIB: 06965340596, Savska cesta 183, 10000 Zagreb, dana 20. listopada 2016.,</w:t>
      </w:r>
      <w:r w:rsidRPr="00A2587B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nakon održanog ispitnog ročišta 8.2.2017.,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8</w:t>
      </w:r>
      <w:r w:rsidRPr="00A2587B">
        <w:rPr>
          <w:sz w:val="24"/>
          <w:szCs w:val="24"/>
          <w:lang w:val="pt-BR"/>
        </w:rPr>
        <w:t xml:space="preserve">. veljače 2017. godine, 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EF51BD" w:rsidP="00EF51BD" w:rsidR="00EF51BD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2</w:t>
      </w:r>
      <w:r w:rsidRPr="009E5B66">
        <w:rPr>
          <w:rFonts w:cs="Times New Roman"/>
          <w:b/>
          <w:bCs/>
        </w:rPr>
        <w:t>.</w:t>
      </w:r>
      <w:r w:rsidRPr="009E5B66">
        <w:rPr>
          <w:rFonts w:cs="Times New Roman"/>
          <w:b/>
          <w:bCs/>
        </w:rPr>
        <w:tab/>
        <w:t>Louise Pavelcze, OIB:20320479243, 1766 Friedensville Road, Betlehem, Pennsylvania 1805 USA, u iznosu od 2.689.260,80 KN</w:t>
      </w:r>
    </w:p>
    <w:p w:rsidRDefault="00EF51BD" w:rsidP="00EF51BD" w:rsidR="00EF51BD">
      <w:pPr>
        <w:ind w:firstLine="12" w:left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EF51BD" w:rsidP="00EF51BD" w:rsidR="00EF51BD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EF51BD" w:rsidP="00EF51BD" w:rsidR="00EF51BD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D41257" w:rsidP="00D41257" w:rsidR="00D41257" w:rsidRPr="00D41257">
      <w:pPr>
        <w:ind w:left="705"/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205B07">
        <w:rPr>
          <w:sz w:val="24"/>
          <w:szCs w:val="24"/>
        </w:rPr>
        <w:t>ispitnom ročištu održanom 8</w:t>
      </w:r>
      <w:r w:rsidRPr="00D41257">
        <w:rPr>
          <w:sz w:val="24"/>
          <w:szCs w:val="24"/>
        </w:rPr>
        <w:t>.</w:t>
      </w:r>
      <w:r w:rsidR="00205B07">
        <w:rPr>
          <w:sz w:val="24"/>
          <w:szCs w:val="24"/>
        </w:rPr>
        <w:t xml:space="preserve"> veljače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205B07" w:rsidP="00205B07" w:rsidR="00205B07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točki izreke rješenja. Tražbine su osporene iz razloga što </w:t>
      </w:r>
      <w:r>
        <w:rPr>
          <w:bCs/>
          <w:sz w:val="24"/>
          <w:szCs w:val="24"/>
        </w:rPr>
        <w:t>se radi o novčanom ekvivalentu apartmana i parkirnog mjesta za koje je vjerovnik postavio izlučno pravo s obzirom da po stavu i mišljenju stečajnog upravitelja nema razloga da se nekretnine za koje je stečajnivjerovnik postavio izlučni zahtjev, predaju vjerovniku, to se potraživanje o novčanom ekvivalentu osporava u cijelosti.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205B07">
        <w:rPr>
          <w:sz w:val="24"/>
          <w:szCs w:val="24"/>
        </w:rPr>
        <w:t>bu 8</w:t>
      </w:r>
      <w:r w:rsidR="00AC2633" w:rsidRPr="00D41257">
        <w:rPr>
          <w:sz w:val="24"/>
          <w:szCs w:val="24"/>
        </w:rPr>
        <w:t>.</w:t>
      </w:r>
      <w:r w:rsidR="00205B07">
        <w:rPr>
          <w:sz w:val="24"/>
          <w:szCs w:val="24"/>
        </w:rPr>
        <w:t xml:space="preserve"> veljače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E056AA" w:rsidP="00E91121" w:rsidR="00E056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056AA" w:rsidP="00E91121" w:rsidR="00E056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056AA" w:rsidP="00E91121" w:rsidR="00E056A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056AA" w:rsidP="00E91121" w:rsidR="00E056A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056AA" w:rsidP="00E056AA" w:rsidR="00E056AA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056AA" w:rsidP="00E91121" w:rsidR="00E056A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0592A" w:rsidP="00205B07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8F200F" w:rsidP="00466389" w:rsidR="008F200F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E056AA" w:rsidP="00466389" w:rsidR="00E056AA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7E95">
      <w:rPr>
        <w:noProof/>
      </w:rPr>
      <w:t>3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St-5</w:t>
    </w:r>
    <w:r w:rsidR="00205B07">
      <w:rPr>
        <w:bCs/>
        <w:sz w:val="24"/>
        <w:szCs w:val="24"/>
      </w:rPr>
      <w:t>554/2016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F3AE8"/>
    <w:rsid w:val="000F58DF"/>
    <w:rsid w:val="000F7E95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73E"/>
    <w:rsid w:val="00521FA5"/>
    <w:rsid w:val="005B3C80"/>
    <w:rsid w:val="0061489A"/>
    <w:rsid w:val="006810F2"/>
    <w:rsid w:val="0082247D"/>
    <w:rsid w:val="00855B5A"/>
    <w:rsid w:val="008D3179"/>
    <w:rsid w:val="008F200F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D41257"/>
    <w:rsid w:val="00D84FEC"/>
    <w:rsid w:val="00DA6AD7"/>
    <w:rsid w:val="00DD102E"/>
    <w:rsid w:val="00E056AA"/>
    <w:rsid w:val="00E625E4"/>
    <w:rsid w:val="00E94B23"/>
    <w:rsid w:val="00EA577F"/>
    <w:rsid w:val="00EE568E"/>
    <w:rsid w:val="00EF51BD"/>
    <w:rsid w:val="00EF66F3"/>
    <w:rsid w:val="00F84831"/>
    <w:rsid w:val="00F84DFA"/>
    <w:rsid w:val="00FA6BBA"/>
    <w:rsid w:val="00FC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E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E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E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E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E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7E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E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E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E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E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5554</izvorni_sadrzaj>
    <derivirana_varijabla naziv="DomainObject.Predmet.Broj_1">5554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St-5554/2016</izvorni_sadrzaj>
    <derivirana_varijabla naziv="DomainObject.Predmet.OznakaBroj_1">St-5554/2016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Vinici - Murter d.o.o.</izvorni_sadrzaj>
    <derivirana_varijabla naziv="DomainObject.Predmet.ProtustrankaFormated_1">  Vinici - Murter d.o.o.</derivirana_varijabla>
  </DomainObject.Predmet.ProtustrankaFormated>
  <DomainObject.Predmet.ProtustrankaFormatedOIB>
    <izvorni_sadrzaj>  Vinici - Murter d.o.o., OIB 06965340596</izvorni_sadrzaj>
    <derivirana_varijabla naziv="DomainObject.Predmet.ProtustrankaFormatedOIB_1">  Vinici - Murter d.o.o., OIB 06965340596</derivirana_varijabla>
  </DomainObject.Predmet.ProtustrankaFormatedOIB>
  <DomainObject.Predmet.ProtustrankaFormatedWithAdress>
    <izvorni_sadrzaj> Vinici - Murter d.o.o., Savska cesta 183, 10000 Zagreb</izvorni_sadrzaj>
    <derivirana_varijabla naziv="DomainObject.Predmet.ProtustrankaFormatedWithAdress_1"> Vinici - Murter d.o.o., Savska cesta 183, 10000 Zagreb</derivirana_varijabla>
  </DomainObject.Predmet.ProtustrankaFormatedWithAdress>
  <DomainObject.Predmet.ProtustrankaFormatedWithAdressOIB>
    <izvorni_sadrzaj> Vinici - Murter d.o.o., OIB 06965340596, Savska cesta 183, 10000 Zagreb</izvorni_sadrzaj>
    <derivirana_varijabla naziv="DomainObject.Predmet.ProtustrankaFormatedWithAdressOIB_1"> Vinici - Murter d.o.o., OIB 06965340596, Savska cesta 183, 10000 Zagreb</derivirana_varijabla>
  </DomainObject.Predmet.ProtustrankaFormatedWithAdressOIB>
  <DomainObject.Predmet.ProtustrankaWithAdress>
    <izvorni_sadrzaj>Vinici - Murter d.o.o. Savska cesta 183, 10000 Zagreb</izvorni_sadrzaj>
    <derivirana_varijabla naziv="DomainObject.Predmet.ProtustrankaWithAdress_1">Vinici - Murter d.o.o. Savska cesta 183, 10000 Zagreb</derivirana_varijabla>
  </DomainObject.Predmet.ProtustrankaWithAdress>
  <DomainObject.Predmet.ProtustrankaWithAdressOIB>
    <izvorni_sadrzaj>Vinici - Murter d.o.o., OIB 06965340596, Savska cesta 183, 10000 Zagreb</izvorni_sadrzaj>
    <derivirana_varijabla naziv="DomainObject.Predmet.ProtustrankaWithAdressOIB_1">Vinici - Murter d.o.o., OIB 06965340596, Savska cesta 183, 10000 Zagreb</derivirana_varijabla>
  </DomainObject.Predmet.ProtustrankaWithAdressOIB>
  <DomainObject.Predmet.ProtustrankaNazivFormated>
    <izvorni_sadrzaj>Vinici - Murter d.o.o.</izvorni_sadrzaj>
    <derivirana_varijabla naziv="DomainObject.Predmet.ProtustrankaNazivFormated_1">Vinici - Murter d.o.o.</derivirana_varijabla>
  </DomainObject.Predmet.ProtustrankaNazivFormated>
  <DomainObject.Predmet.ProtustrankaNazivFormatedOIB>
    <izvorni_sadrzaj>Vinici - Murter d.o.o., OIB 06965340596</izvorni_sadrzaj>
    <derivirana_varijabla naziv="DomainObject.Predmet.ProtustrankaNazivFormatedOIB_1">Vinici - Murter d.o.o., OIB 06965340596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Vinici - Murter d.o.o.</item>
    </izvorni_sadrzaj>
    <derivirana_varijabla naziv="DomainObject.Predmet.ProtuStrankaListFormated_1">
      <item>Vinici - Murter d.o.o.</item>
    </derivirana_varijabla>
  </DomainObject.Predmet.ProtuStrankaListFormated>
  <DomainObject.Predmet.ProtuStrankaListFormatedOIB>
    <izvorni_sadrzaj>
      <item>Vinici - Murter d.o.o., OIB 06965340596</item>
    </izvorni_sadrzaj>
    <derivirana_varijabla naziv="DomainObject.Predmet.ProtuStrankaListFormatedOIB_1">
      <item>Vinici - Murter d.o.o., OIB 06965340596</item>
    </derivirana_varijabla>
  </DomainObject.Predmet.ProtuStrankaListFormatedOIB>
  <DomainObject.Predmet.ProtuStrankaListFormatedWithAdress>
    <izvorni_sadrzaj>
      <item>Vinici - Murter d.o.o., Savska cesta 183, 10000 Zagreb</item>
    </izvorni_sadrzaj>
    <derivirana_varijabla naziv="DomainObject.Predmet.ProtuStrankaListFormatedWithAdress_1">
      <item>Vinici - Murter d.o.o., Savska cesta 183, 10000 Zagreb</item>
    </derivirana_varijabla>
  </DomainObject.Predmet.ProtuStrankaListFormatedWithAdress>
  <DomainObject.Predmet.ProtuStrankaListFormatedWithAdressOIB>
    <izvorni_sadrzaj>
      <item>Vinici - Murter d.o.o., OIB 06965340596, Savska cesta 183, 10000 Zagreb</item>
    </izvorni_sadrzaj>
    <derivirana_varijabla naziv="DomainObject.Predmet.ProtuStrankaListFormatedWithAdressOIB_1">
      <item>Vinici - Murter d.o.o., OIB 06965340596, Savska cesta 183, 10000 Zagreb</item>
    </derivirana_varijabla>
  </DomainObject.Predmet.ProtuStrankaListFormatedWithAdressOIB>
  <DomainObject.Predmet.ProtuStrankaListNazivFormated>
    <izvorni_sadrzaj>
      <item>Vinici - Murter d.o.o.</item>
    </izvorni_sadrzaj>
    <derivirana_varijabla naziv="DomainObject.Predmet.ProtuStrankaListNazivFormated_1">
      <item>Vinici - Murter d.o.o.</item>
    </derivirana_varijabla>
  </DomainObject.Predmet.ProtuStrankaListNazivFormated>
  <DomainObject.Predmet.ProtuStrankaListNazivFormatedOIB>
    <izvorni_sadrzaj>
      <item>Vinici - Murter d.o.o., OIB 06965340596</item>
    </izvorni_sadrzaj>
    <derivirana_varijabla naziv="DomainObject.Predmet.ProtuStrankaListNazivFormatedOIB_1">
      <item>Vinici - Murter d.o.o., OIB 06965340596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Formated_1">
      <item>Županijsko državno odvjetništvo u Zagrebu punomoćnik sudionika u postupku REPUBLIKA HRVATSKA MINISTARSTVO FINANCIJA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FormatedOIB_1">
      <item>Županijsko državno odvjetništvo u Zagrebu punomoćnik sudionika u postupku REPUBLIKA HRVATSKA MINISTARSTVO FINANCIJA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Financijska agencija, Ulica grada Vukovara 70, 10000 Zagreb</item>
      <item>Raiffeisenbank Austria d.d., Magazinska cesta 69, 10000 Zagreb</item>
      <item>Aleksandra Raach, Svetice 23, 10000 Zagreb</item>
      <item>REPUBLIKA HRVATSKA MINISTARSTVO FINANCIJA, Av. Dubrovnik 32, 10000 Zagreb</item>
      <item>MINISTARSTVO PRAVOSUĐA, Ulica grada Vukovara 49, 10000 Zagreb</item>
      <item>OPĆINSKI SUD U ŠIBENIKU, Stjepana Radića 81, 22000 Šibenik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Financijska agencija, OIB 85821130368, Ulica grada Vukovara 70, 10000 Zagreb</item>
      <item>Raiffeisenbank Austria d.d., OIB 53056966535, Magazinska cesta 69, 10000 Zagreb</item>
      <item>Aleksandra Raach, Svetice 23, 10000 Zagreb</item>
      <item>REPUBLIKA HRVATSKA MINISTARSTVO FINANCIJA, OIB 18683136487, Av. Dubrovnik 32, 10000 Zagreb</item>
      <item>MINISTARSTVO PRAVOSUĐA, OIB 26635293339, Ulica grada Vukovara 49, 10000 Zagreb</item>
      <item>OPĆINSKI SUD U ŠIBENIKU, OIB 29399232217, Stjepana Radića 81, 22000 Šibenik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OstaliListNazivFormated_1"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izvorni_sadrzaj>
    <derivirana_varijabla naziv="DomainObject.Predmet.OstaliListNazivFormatedOIB_1">
      <item>Županijsko državno odvjetništvo u Zagrebu</item>
      <item>Financijska agencija, OIB 85821130368</item>
      <item>Raiffeisenbank Austria d.d., OIB 53056966535</item>
      <item>Aleksandra Raach</item>
      <item>REPUBLIKA HRVATSKA MINISTARSTVO FINANCIJA, OIB 18683136487</item>
      <item>MINISTARSTVO PRAVOSUĐA, OIB 26635293339</item>
      <item>OPĆINSKI SUD U ŠIBENIKU,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Vinici - Murter d.o.o.</izvorni_sadrzaj>
    <derivirana_varijabla naziv="DomainObject.Predmet.ProtustrankaIDrugi_1">Vinici - Murter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Vinici - Murter d.o.o., OIB 06965340596, Savska cesta 183, 10000 Zagreb</izvorni_sadrzaj>
    <derivirana_varijabla naziv="DomainObject.Predmet.ProtustrankaIDrugiAdressOIB_1">Vinici - Murter d.o.o., OIB 06965340596, Savska cesta 183,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izvorni_sadrzaj>
    <derivirana_varijabla naziv="DomainObject.Predmet.SudioniciListNaziv_1">
      <item>Vinici - Murter d.o.o.</item>
      <item>FINA Regionalni centar Zagreb</item>
      <item>REPUBLIKA HRVATSKA MINISTARSTVO FINANCIJA</item>
      <item>Županijsko državno odvjetništvo u Zagrebu</item>
      <item>Financijska agencija</item>
      <item>Raiffeisenbank Austria d.d.</item>
      <item>Aleksandra Raach</item>
      <item>REPUBLIKA HRVATSKA MINISTARSTVO FINANCIJA</item>
      <item>MINISTARSTVO PRAVOSUĐA</item>
      <item>OPĆINSKI SUD U ŠIBENIKU</item>
    </derivirana_varijabla>
  </DomainObject.Predmet.SudioniciListNaziv>
  <DomainObject.Predmet.SudioniciListAdressOIB>
    <izvorni_sadrzaj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izvorni_sadrzaj>
    <derivirana_varijabla naziv="DomainObject.Predmet.SudioniciListAdressOIB_1">
      <item>Vinici - Murter d.o.o., OIB 06965340596, Savska cesta 183,10000 Zagreb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Financijska agencija, OIB 85821130368, Ulica grada Vukovara 70,10000 Zagreb</item>
      <item>Raiffeisenbank Austria d.d., OIB 53056966535, Magazinska cesta 69,10000 Zagreb</item>
      <item>Aleksandra Raach, Svetice 23,10000 Zagreb</item>
      <item>REPUBLIKA HRVATSKA MINISTARSTVO FINANCIJA, OIB 18683136487, Av. Dubrovnik 32,10000 Zagreb</item>
      <item>MINISTARSTVO PRAVOSUĐA, OIB 26635293339, Ulica grada Vukovara 49,10000 Zagreb</item>
      <item>OPĆINSKI SUD U ŠIBENIKU, OIB 29399232217, Stjepana Radića 81,22000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izvorni_sadrzaj>
    <derivirana_varijabla naziv="DomainObject.Predmet.SudioniciListNazivOIB_1">
      <item>, OIB 06965340596</item>
      <item>, OIB 85821130368</item>
      <item>, OIB 18683136487</item>
      <item>, OIB null</item>
      <item>, OIB 85821130368</item>
      <item>, OIB 53056966535</item>
      <item>, OIB null</item>
      <item>, OIB 18683136487</item>
      <item>, OIB 26635293339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328</properties:Words>
  <properties:Characters>1792</properties:Characters>
  <properties:Lines>107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2017-02-08T13:15:00Z</dcterms:created>
  <dc:creator>nribaric</dc:creator>
  <cp:lastModifiedBy>Jadranka Zelić</cp:lastModifiedBy>
  <cp:lastPrinted>2017-02-08T13:31:00Z</cp:lastPrinted>
  <dcterms:modified xmlns:xsi="http://www.w3.org/2001/XMLSchema-instance" xsi:type="dcterms:W3CDTF">2017-02-08T13:36:00Z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