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3729" w14:paraId="a3e3729" w:rsidRDefault="00CE6A55" w:rsidP="00CE6A55" w:rsidR="008E0281" w:rsidRPr="00CE6A55">
      <w:pPr>
        <w:spacing w:after="0" w:before="240"/>
        <w15:collapsed w:val="false"/>
      </w:pPr>
      <w:bookmarkStart w:name="_GoBack" w:id="0"/>
      <w:bookmarkEnd w:id="0"/>
      <w:r w:rsidRPr="00CE6A55">
        <w:t>Stečajni  upravitelj</w:t>
      </w:r>
    </w:p>
    <w:p w:rsidRDefault="00A90106" w:rsidP="00CE6A55" w:rsidR="00CE6A55">
      <w:pPr>
        <w:spacing w:after="0"/>
      </w:pPr>
      <w:r>
        <w:t xml:space="preserve">Petar </w:t>
      </w:r>
      <w:r w:rsidR="00CE6A55">
        <w:t>Popović, dipl. iur.</w:t>
      </w:r>
    </w:p>
    <w:p w:rsidRDefault="00CE6A55" w:rsidP="00CE6A55" w:rsidR="00CE6A55">
      <w:pPr>
        <w:spacing w:after="0"/>
      </w:pPr>
      <w:r>
        <w:t>Zagreb</w:t>
      </w:r>
    </w:p>
    <w:p w:rsidRDefault="00CE6A55" w:rsidP="00B14E74" w:rsidR="00CE6A55">
      <w:pPr>
        <w:spacing w:after="0"/>
      </w:pPr>
      <w:r>
        <w:t xml:space="preserve">Maksimirska c. </w:t>
      </w:r>
      <w:proofErr w:type="spellStart"/>
      <w:r>
        <w:t>88</w:t>
      </w:r>
      <w:proofErr w:type="spellEnd"/>
    </w:p>
    <w:p w:rsidRDefault="00CE6A55" w:rsidP="00B14E74" w:rsidR="00CE6A55">
      <w:r>
        <w:t xml:space="preserve">Zagreb, 14.2.2019.                </w:t>
      </w:r>
      <w:r>
        <w:tab/>
      </w:r>
      <w:r>
        <w:tab/>
      </w:r>
      <w:r>
        <w:tab/>
      </w:r>
      <w:r>
        <w:tab/>
      </w:r>
      <w:r>
        <w:tab/>
        <w:t xml:space="preserve"> Na br. St-</w:t>
      </w:r>
      <w:proofErr w:type="spellStart"/>
      <w:r>
        <w:t>6935</w:t>
      </w:r>
      <w:proofErr w:type="spellEnd"/>
      <w:r>
        <w:t>/</w:t>
      </w:r>
      <w:proofErr w:type="spellStart"/>
      <w:r>
        <w:t>16</w:t>
      </w:r>
      <w:proofErr w:type="spellEnd"/>
    </w:p>
    <w:p w:rsidRDefault="00CE6A55" w:rsidP="00CE6A55" w:rsidR="00CE6A55">
      <w:pPr>
        <w:spacing w:after="0"/>
      </w:pPr>
      <w:r>
        <w:tab/>
      </w:r>
      <w:r>
        <w:tab/>
      </w:r>
      <w:r>
        <w:tab/>
      </w:r>
      <w:r>
        <w:tab/>
        <w:t>TRGOVAČKI  SUD U ZAGREBU</w:t>
      </w:r>
    </w:p>
    <w:p w:rsidRDefault="00CE6A55" w:rsidP="00CE6A55" w:rsidR="00CE6A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>
        <w:t>ZAGREB</w:t>
      </w:r>
      <w:proofErr w:type="spellEnd"/>
    </w:p>
    <w:p w:rsidRDefault="00CE6A55" w:rsidP="00CE6A55" w:rsidR="00CE6A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Petrinjska ul. 8</w:t>
      </w:r>
    </w:p>
    <w:p w:rsidRDefault="00CE6A55" w:rsidP="00CE6A55" w:rsidR="00CE6A55">
      <w:pPr>
        <w:spacing w:after="0"/>
      </w:pPr>
      <w:r>
        <w:tab/>
      </w:r>
      <w:r>
        <w:tab/>
      </w:r>
      <w:r>
        <w:tab/>
      </w:r>
      <w:r>
        <w:tab/>
        <w:t xml:space="preserve">     </w:t>
      </w:r>
      <w:r>
        <w:tab/>
        <w:t>Stečajni  sudac</w:t>
      </w:r>
    </w:p>
    <w:p w:rsidRDefault="00CE6A55" w:rsidP="00CE6A55" w:rsidR="00CE6A55">
      <w:pPr>
        <w:spacing w:after="0"/>
      </w:pPr>
      <w:r>
        <w:tab/>
      </w:r>
      <w:r>
        <w:tab/>
      </w:r>
      <w:r>
        <w:tab/>
      </w:r>
      <w:r>
        <w:tab/>
        <w:t xml:space="preserve">             (Ispitno ročište)</w:t>
      </w:r>
      <w:r>
        <w:tab/>
      </w:r>
    </w:p>
    <w:p w:rsidRDefault="002E2F7B" w:rsidP="00CE6A55" w:rsidR="00CE6A55">
      <w:pPr>
        <w:spacing w:after="0"/>
      </w:pPr>
      <w:r>
        <w:t xml:space="preserve">    </w:t>
      </w:r>
      <w:r>
        <w:tab/>
      </w:r>
      <w:r>
        <w:tab/>
      </w:r>
      <w:r>
        <w:tab/>
        <w:t xml:space="preserve">                   /Dopuna izvješća 23.2.2019./</w:t>
      </w:r>
      <w:r>
        <w:tab/>
      </w:r>
      <w:r>
        <w:tab/>
      </w:r>
    </w:p>
    <w:p w:rsidRDefault="00CE6A55" w:rsidP="00CE6A55" w:rsidR="00364E2D">
      <w:pPr>
        <w:spacing w:after="0"/>
      </w:pPr>
      <w:r>
        <w:t xml:space="preserve">            </w:t>
      </w:r>
      <w:r w:rsidR="00364E2D">
        <w:t xml:space="preserve">U skladu s odredbama  čl. </w:t>
      </w:r>
      <w:proofErr w:type="spellStart"/>
      <w:r w:rsidR="00364E2D">
        <w:t>222</w:t>
      </w:r>
      <w:proofErr w:type="spellEnd"/>
      <w:r w:rsidR="00364E2D">
        <w:t xml:space="preserve"> i </w:t>
      </w:r>
      <w:proofErr w:type="spellStart"/>
      <w:r w:rsidR="00364E2D">
        <w:t>259</w:t>
      </w:r>
      <w:proofErr w:type="spellEnd"/>
      <w:r w:rsidR="00364E2D">
        <w:t xml:space="preserve"> Stečajnog zakona stečajni upravitelj tvrtke PRIMA </w:t>
      </w:r>
      <w:proofErr w:type="spellStart"/>
      <w:r w:rsidR="00364E2D">
        <w:t>AQUA</w:t>
      </w:r>
      <w:proofErr w:type="spellEnd"/>
      <w:r w:rsidR="00364E2D">
        <w:t xml:space="preserve"> d.d. u stečaju podnosi   i z v j e š ć e  z a   i s p i t n o   r o č i š t e  s tablicom prijavljenih  tražbina vjerovnika.</w:t>
      </w:r>
    </w:p>
    <w:p w:rsidRDefault="00364E2D" w:rsidP="00CE6A55" w:rsidR="0044453A">
      <w:pPr>
        <w:spacing w:after="0"/>
      </w:pPr>
      <w:r>
        <w:t xml:space="preserve">            Tražbine su prijavljene u skladu rješenja suda od  21.9.2o18.</w:t>
      </w:r>
      <w:r w:rsidR="006C166A">
        <w:t xml:space="preserve">, odnosno odgovarajuće objave.        Ukupno prijavljene tražbine iznose   </w:t>
      </w:r>
      <w:r w:rsidR="0044453A">
        <w:t>1.474.178,</w:t>
      </w:r>
      <w:proofErr w:type="spellStart"/>
      <w:r w:rsidR="0044453A">
        <w:t>33</w:t>
      </w:r>
      <w:proofErr w:type="spellEnd"/>
      <w:r w:rsidR="0044453A">
        <w:t xml:space="preserve"> </w:t>
      </w:r>
      <w:r w:rsidR="008354C0">
        <w:t>kune.</w:t>
      </w:r>
      <w:r w:rsidR="0044453A">
        <w:t xml:space="preserve"> Ovu sumu sačinjavaju tražbine pet vjerovnika, a iskazane su u priloženoj tablici.</w:t>
      </w:r>
    </w:p>
    <w:p w:rsidRDefault="0044453A" w:rsidP="00CE6A55" w:rsidR="0044453A">
      <w:pPr>
        <w:spacing w:after="0"/>
      </w:pPr>
      <w:r>
        <w:t xml:space="preserve">           </w:t>
      </w:r>
      <w:r w:rsidR="006149FE">
        <w:t xml:space="preserve"> </w:t>
      </w:r>
      <w:r>
        <w:t>U   p r v o m  višem isplatnom redu nema vjerovnika.</w:t>
      </w:r>
    </w:p>
    <w:p w:rsidRDefault="0044453A" w:rsidP="00CE6A55" w:rsidR="0044453A">
      <w:pPr>
        <w:spacing w:after="0"/>
      </w:pPr>
      <w:r>
        <w:t xml:space="preserve">           </w:t>
      </w:r>
      <w:r w:rsidR="006149FE">
        <w:t xml:space="preserve"> </w:t>
      </w:r>
      <w:r>
        <w:t>U  d r u g o m  višem isplatnom redu su tražbine pet vjerovnika.</w:t>
      </w:r>
    </w:p>
    <w:p w:rsidRDefault="0044453A" w:rsidP="00CE6A55" w:rsidR="00CE6A55">
      <w:pPr>
        <w:spacing w:after="0"/>
      </w:pPr>
      <w:r>
        <w:t xml:space="preserve">      </w:t>
      </w:r>
      <w:r w:rsidR="00F53CE7">
        <w:t xml:space="preserve">      Najveći postotak i to </w:t>
      </w:r>
      <w:proofErr w:type="spellStart"/>
      <w:r w:rsidR="00F53CE7">
        <w:t>35</w:t>
      </w:r>
      <w:proofErr w:type="spellEnd"/>
      <w:r w:rsidR="00F53CE7">
        <w:t>,3</w:t>
      </w:r>
      <w:r>
        <w:t xml:space="preserve"> % sačinjava tražbina vjerovnika </w:t>
      </w:r>
      <w:r w:rsidR="00F53CE7">
        <w:t xml:space="preserve"> Općina Plaški </w:t>
      </w:r>
      <w:r>
        <w:t>,</w:t>
      </w:r>
      <w:r w:rsidR="00F53CE7">
        <w:t xml:space="preserve"> </w:t>
      </w:r>
      <w:r>
        <w:t xml:space="preserve"> zatim</w:t>
      </w:r>
      <w:r w:rsidR="00F53CE7">
        <w:t xml:space="preserve"> vjerovnika Prvi faktor d.o.o.  s </w:t>
      </w:r>
      <w:proofErr w:type="spellStart"/>
      <w:r w:rsidR="00F53CE7">
        <w:t>27</w:t>
      </w:r>
      <w:proofErr w:type="spellEnd"/>
      <w:r w:rsidR="00F53CE7">
        <w:t xml:space="preserve">,7 % %, i vjerovnik Marija Tokić s </w:t>
      </w:r>
      <w:proofErr w:type="spellStart"/>
      <w:r w:rsidR="00F53CE7">
        <w:t>27</w:t>
      </w:r>
      <w:proofErr w:type="spellEnd"/>
      <w:r w:rsidR="00F53CE7">
        <w:t>,1 %. Tražbine preostala dva vjerovnika iznose ukupno 9,</w:t>
      </w:r>
      <w:proofErr w:type="spellStart"/>
      <w:r w:rsidR="00F53CE7">
        <w:t>99</w:t>
      </w:r>
      <w:proofErr w:type="spellEnd"/>
      <w:r w:rsidR="00F53CE7">
        <w:t xml:space="preserve"> %</w:t>
      </w:r>
      <w:r w:rsidR="00105726">
        <w:t>.</w:t>
      </w:r>
      <w:r w:rsidR="006C166A">
        <w:t xml:space="preserve">                            </w:t>
      </w:r>
      <w:r w:rsidR="00364E2D">
        <w:tab/>
      </w:r>
      <w:r w:rsidR="00CE6A55">
        <w:tab/>
      </w:r>
      <w:r w:rsidR="00CE6A55">
        <w:tab/>
      </w:r>
      <w:r w:rsidR="00CE6A55">
        <w:tab/>
      </w:r>
      <w:r w:rsidR="00CE6A55">
        <w:tab/>
      </w:r>
    </w:p>
    <w:p w:rsidRDefault="00CE6A55" w:rsidR="00B14E74">
      <w:r>
        <w:t xml:space="preserve">      </w:t>
      </w:r>
      <w:r w:rsidR="007641C4">
        <w:t xml:space="preserve">     </w:t>
      </w:r>
      <w:r w:rsidR="00BD68C3">
        <w:t>-</w:t>
      </w:r>
      <w:r w:rsidR="007641C4">
        <w:t xml:space="preserve"> </w:t>
      </w:r>
      <w:r w:rsidR="00BE5111">
        <w:t xml:space="preserve">Tražbina </w:t>
      </w:r>
      <w:r w:rsidR="00BD68C3">
        <w:t xml:space="preserve">st. </w:t>
      </w:r>
      <w:r w:rsidR="00BE5111">
        <w:t xml:space="preserve">vjerovnika Prvi </w:t>
      </w:r>
      <w:r w:rsidR="004532F8">
        <w:t xml:space="preserve"> </w:t>
      </w:r>
      <w:r w:rsidR="00BE5111">
        <w:t>faktor</w:t>
      </w:r>
      <w:r w:rsidR="0030313A">
        <w:t xml:space="preserve"> d.o.o.</w:t>
      </w:r>
      <w:r w:rsidR="004532F8">
        <w:t xml:space="preserve"> u</w:t>
      </w:r>
      <w:r w:rsidR="0030313A">
        <w:t xml:space="preserve"> </w:t>
      </w:r>
      <w:r w:rsidR="004532F8">
        <w:t>likvid</w:t>
      </w:r>
      <w:r w:rsidR="002E2F7B">
        <w:t xml:space="preserve">aciji  nije se priznala u </w:t>
      </w:r>
      <w:proofErr w:type="spellStart"/>
      <w:r w:rsidR="002E2F7B">
        <w:t>cjelosti</w:t>
      </w:r>
      <w:proofErr w:type="spellEnd"/>
      <w:r w:rsidR="0030313A">
        <w:t xml:space="preserve"> u izvješću i tablici od 14.2.2019.</w:t>
      </w:r>
      <w:r w:rsidR="004532F8">
        <w:t xml:space="preserve"> </w:t>
      </w:r>
      <w:r w:rsidR="002E2F7B">
        <w:t xml:space="preserve"> iz razl</w:t>
      </w:r>
      <w:r w:rsidR="00BD7E3D">
        <w:t xml:space="preserve">oga što </w:t>
      </w:r>
      <w:r w:rsidR="000A0518">
        <w:t xml:space="preserve"> </w:t>
      </w:r>
      <w:r w:rsidR="002E2F7B">
        <w:t xml:space="preserve"> </w:t>
      </w:r>
      <w:r w:rsidR="000A0518">
        <w:t xml:space="preserve">je na  </w:t>
      </w:r>
      <w:r w:rsidR="002E2F7B">
        <w:t>temelju podnijetih  dokumenata utvrđeno da je tražbina u zastari</w:t>
      </w:r>
      <w:r w:rsidR="000A0518">
        <w:t xml:space="preserve">. jer bjanko zadužnica datira od 26.3.2007. No, </w:t>
      </w:r>
      <w:r w:rsidR="00262906">
        <w:t xml:space="preserve"> st. vjerovnik</w:t>
      </w:r>
      <w:r w:rsidR="000A0518">
        <w:t xml:space="preserve"> je  n a k n a d n o  i to 23.2.2019. st. upravitelju dostavio dokaz da je zastara prekinuta kada je </w:t>
      </w:r>
      <w:r w:rsidR="00262906">
        <w:t xml:space="preserve">16.4.2008. Fini </w:t>
      </w:r>
      <w:r w:rsidR="000A0518">
        <w:t xml:space="preserve">predao </w:t>
      </w:r>
      <w:r w:rsidR="00262906">
        <w:t>zadužnicu radi naplate</w:t>
      </w:r>
      <w:r w:rsidR="00BD7E3D">
        <w:t xml:space="preserve"> dužnog iznosa od st. dužnika, koji iznos je ostao nenaplaćen</w:t>
      </w:r>
      <w:r w:rsidR="00262906">
        <w:t xml:space="preserve"> </w:t>
      </w:r>
      <w:r w:rsidR="00BD7E3D">
        <w:t xml:space="preserve"> sve do dana otvaranja stečajnog postupka kada je ovrha obustavljena. Iz  dopisa Privredne banke Zagreb d.d. od 17.4.2008. je vidljivo da je zadužnica uvrštena  u očevidnik neizvršenih osnova za plaćanje po računu </w:t>
      </w:r>
      <w:proofErr w:type="spellStart"/>
      <w:r w:rsidR="00BD7E3D">
        <w:t>ovršenika</w:t>
      </w:r>
      <w:proofErr w:type="spellEnd"/>
      <w:r w:rsidR="00BD7E3D">
        <w:t xml:space="preserve"> tj. Prima </w:t>
      </w:r>
      <w:proofErr w:type="spellStart"/>
      <w:r w:rsidR="00BD7E3D">
        <w:t>aque</w:t>
      </w:r>
      <w:proofErr w:type="spellEnd"/>
      <w:r w:rsidR="00BD7E3D">
        <w:t xml:space="preserve"> d.d.</w:t>
      </w:r>
      <w:r w:rsidR="0030313A">
        <w:t>, pa se</w:t>
      </w:r>
      <w:r w:rsidR="000A0518">
        <w:t xml:space="preserve"> </w:t>
      </w:r>
      <w:r w:rsidR="0030313A">
        <w:t>na temelju naknadnih dokaza utvrđuje   p r e k i d</w:t>
      </w:r>
      <w:r w:rsidR="00BD68C3">
        <w:t xml:space="preserve"> </w:t>
      </w:r>
      <w:r w:rsidR="0030313A">
        <w:t xml:space="preserve"> zastare, te je bilo nužno u ovom  dopu</w:t>
      </w:r>
      <w:r w:rsidR="008D33F9">
        <w:t xml:space="preserve">njenom </w:t>
      </w:r>
      <w:r w:rsidR="0030313A">
        <w:t xml:space="preserve"> izvješću   p r i z n a t i  tražbinu navedenog st. vjerovnika.</w:t>
      </w:r>
      <w:r w:rsidR="008D33F9">
        <w:t xml:space="preserve"> Isto tako se u tablici I višeg isplatnog reda uvrštava priznanje tražbine st. vjerovnika Prvi  faktor d.o.o. u likvidaciji.</w:t>
      </w:r>
      <w:r w:rsidR="00BD7E3D">
        <w:tab/>
      </w:r>
      <w:r w:rsidR="0030313A">
        <w:t xml:space="preserve">                                                                                                    </w:t>
      </w:r>
      <w:r w:rsidR="00BD7E3D">
        <w:tab/>
      </w:r>
      <w:r w:rsidR="00BD68C3">
        <w:t>- Tražbina st. vjerovnika  Marije Tokić   n e   p r i z n a j e  s e</w:t>
      </w:r>
      <w:r w:rsidR="00B14E74">
        <w:t xml:space="preserve">  u  c j e l o s t i</w:t>
      </w:r>
      <w:r w:rsidR="00BD68C3">
        <w:t xml:space="preserve">  zbog činjenice da </w:t>
      </w:r>
      <w:proofErr w:type="spellStart"/>
      <w:r w:rsidR="00BD68C3">
        <w:t>imanovana</w:t>
      </w:r>
      <w:proofErr w:type="spellEnd"/>
      <w:r w:rsidR="00BD68C3">
        <w:t xml:space="preserve"> nije bila ni u kakvom  poslovnom ili drugom valjanom odnosu  sa stečajnim dužnikom što je vidljivo iz sporazuma o međusobnim pravima i obavezama i pristupa dugu od 22.9.2017. koga je imenovana sklopila s drugom pravnom i fizičkom osobom, a osim toga tvrtka Prvi faktor d.o.o. podni</w:t>
      </w:r>
      <w:r w:rsidR="00B14E74">
        <w:t>j</w:t>
      </w:r>
      <w:r w:rsidR="00BD68C3">
        <w:t xml:space="preserve">ela je zahtjev za ovrhu </w:t>
      </w:r>
      <w:r w:rsidR="00B14E74">
        <w:t xml:space="preserve">16.4.2018. </w:t>
      </w:r>
      <w:r w:rsidR="00BD68C3">
        <w:t xml:space="preserve">protiv Marije Tokić kao </w:t>
      </w:r>
      <w:proofErr w:type="spellStart"/>
      <w:r w:rsidR="00BD68C3">
        <w:t>ovršenika</w:t>
      </w:r>
      <w:proofErr w:type="spellEnd"/>
      <w:r w:rsidR="00B14E74">
        <w:t>.</w:t>
      </w:r>
    </w:p>
    <w:p w:rsidRDefault="00B14E74" w:rsidR="00B14E74">
      <w:r>
        <w:t xml:space="preserve">               Vidljivo je da je osnova za priznanje tražbina kompletnost i ispravnost dokumentacije vjerovnika  i osnovanost po</w:t>
      </w:r>
      <w:r w:rsidR="006149FE">
        <w:t xml:space="preserve"> dokazima predmeta potraživanja.                                                             </w:t>
      </w:r>
      <w:r>
        <w:t xml:space="preserve">  </w:t>
      </w:r>
      <w:r w:rsidR="006149FE">
        <w:t xml:space="preserve">   Prilaže se tablica</w:t>
      </w:r>
    </w:p>
    <w:p w:rsidRDefault="006149FE" w:rsidR="00B14E7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B14E74">
        <w:tab/>
        <w:t>Stečajni upravitelj</w:t>
      </w:r>
    </w:p>
    <w:p w:rsidRDefault="00B14E74" w:rsidP="007D696B" w:rsidR="000F29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Petar Popović, dipl. iur.</w:t>
      </w:r>
      <w:r>
        <w:tab/>
      </w:r>
    </w:p>
    <w:p w:rsidRDefault="000F299E" w:rsidP="007D696B" w:rsidR="000F299E"/>
    <w:p w:rsidRDefault="000F299E" w:rsidP="007D696B" w:rsidR="000F299E"/>
    <w:p w:rsidRDefault="000F299E" w:rsidP="007D696B" w:rsidR="000F299E"/>
    <w:p w:rsidRDefault="000F299E" w:rsidP="000F299E" w:rsidR="000F299E">
      <w:pPr>
        <w:spacing w:after="0"/>
      </w:pPr>
      <w:r>
        <w:t xml:space="preserve">Nadležni  trgovački sud: TRGOVAČKI SUD U ZAGREBU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Obrazac </w:t>
      </w:r>
      <w:proofErr w:type="spellStart"/>
      <w:r>
        <w:t>19</w:t>
      </w:r>
      <w:proofErr w:type="spellEnd"/>
    </w:p>
    <w:p w:rsidRDefault="000F299E" w:rsidP="000F299E" w:rsidR="000F299E">
      <w:pPr>
        <w:spacing w:after="0"/>
      </w:pPr>
      <w:r>
        <w:t>Poslovni broj spisa: St-</w:t>
      </w:r>
      <w:proofErr w:type="spellStart"/>
      <w:r>
        <w:t>6935</w:t>
      </w:r>
      <w:proofErr w:type="spellEnd"/>
      <w:r>
        <w:t>/</w:t>
      </w:r>
      <w:proofErr w:type="spellStart"/>
      <w:r>
        <w:t>16</w:t>
      </w:r>
      <w:proofErr w:type="spellEnd"/>
    </w:p>
    <w:p w:rsidRDefault="000F299E" w:rsidP="000F299E" w:rsidR="000F299E">
      <w:pPr>
        <w:spacing w:after="0"/>
      </w:pPr>
      <w:r>
        <w:t xml:space="preserve">Dužnik: PRIMA </w:t>
      </w:r>
      <w:proofErr w:type="spellStart"/>
      <w:r>
        <w:t>AQUA</w:t>
      </w:r>
      <w:proofErr w:type="spellEnd"/>
      <w:r>
        <w:t xml:space="preserve">  d.d. u stečaju, </w:t>
      </w:r>
      <w:proofErr w:type="spellStart"/>
      <w:r>
        <w:t>OIB</w:t>
      </w:r>
      <w:proofErr w:type="spellEnd"/>
      <w:r>
        <w:t xml:space="preserve">  </w:t>
      </w:r>
      <w:proofErr w:type="spellStart"/>
      <w:r>
        <w:t>71796411964</w:t>
      </w:r>
      <w:proofErr w:type="spellEnd"/>
      <w:r>
        <w:t>, Plaški, Plitvička</w:t>
      </w:r>
    </w:p>
    <w:p w:rsidRDefault="000F299E" w:rsidP="000F299E" w:rsidR="000F299E">
      <w:pPr>
        <w:tabs>
          <w:tab w:pos="6105" w:val="left"/>
        </w:tabs>
        <w:spacing w:after="0"/>
      </w:pPr>
    </w:p>
    <w:p w:rsidRDefault="000F299E" w:rsidP="000F299E" w:rsidR="000F299E" w:rsidRPr="009D67C0">
      <w:pPr>
        <w:tabs>
          <w:tab w:pos="6105" w:val="left"/>
        </w:tabs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Pr="009D67C0">
        <w:rPr>
          <w:b/>
        </w:rPr>
        <w:t xml:space="preserve">TABLICA PRIJAVLJENIH TRAŽBINA (čl. </w:t>
      </w:r>
      <w:proofErr w:type="spellStart"/>
      <w:r w:rsidRPr="009D67C0">
        <w:rPr>
          <w:b/>
        </w:rPr>
        <w:t>259</w:t>
      </w:r>
      <w:proofErr w:type="spellEnd"/>
      <w:r w:rsidRPr="009D67C0">
        <w:rPr>
          <w:b/>
        </w:rPr>
        <w:t xml:space="preserve"> </w:t>
      </w:r>
      <w:proofErr w:type="spellStart"/>
      <w:r w:rsidRPr="009D67C0">
        <w:rPr>
          <w:b/>
        </w:rPr>
        <w:t>SZ</w:t>
      </w:r>
      <w:proofErr w:type="spellEnd"/>
      <w:r w:rsidRPr="009D67C0">
        <w:rPr>
          <w:b/>
        </w:rPr>
        <w:t xml:space="preserve">) </w:t>
      </w:r>
    </w:p>
    <w:p w:rsidRDefault="000F299E" w:rsidP="000F299E" w:rsidR="000F299E" w:rsidRPr="009D67C0">
      <w:pPr>
        <w:tabs>
          <w:tab w:pos="6105" w:val="left"/>
        </w:tabs>
        <w:spacing w:after="0"/>
        <w:rPr>
          <w:b/>
        </w:rPr>
      </w:pPr>
      <w:r w:rsidRPr="009D67C0">
        <w:rPr>
          <w:b/>
        </w:rPr>
        <w:t xml:space="preserve">                                                                                          1.  TABLICA PRIJAVLJENIH TRAŽBINA</w:t>
      </w:r>
      <w:r>
        <w:rPr>
          <w:b/>
        </w:rPr>
        <w:t xml:space="preserve">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u kn</w:t>
      </w:r>
    </w:p>
    <w:p w:rsidRDefault="000F299E" w:rsidP="007D696B" w:rsidR="000F299E"/>
    <w:tbl>
      <w:tblPr>
        <w:tblStyle w:val="Reetkatablice"/>
        <w:tblpPr w:tblpY="2251" w:tblpXSpec="center" w:horzAnchor="margin" w:vertAnchor="page" w:rightFromText="180" w:leftFromText="180"/>
        <w:tblW w:type="auto" w:w="0"/>
        <w:tblLook w:val="04A0" w:noVBand="1" w:noHBand="0" w:lastColumn="0" w:firstColumn="1" w:lastRow="0" w:firstRow="1"/>
      </w:tblPr>
      <w:tblGrid>
        <w:gridCol w:w="876"/>
        <w:gridCol w:w="1144"/>
        <w:gridCol w:w="1231"/>
        <w:gridCol w:w="1365"/>
        <w:gridCol w:w="1183"/>
        <w:gridCol w:w="1142"/>
        <w:gridCol w:w="1183"/>
        <w:gridCol w:w="1164"/>
      </w:tblGrid>
      <w:tr w:rsidTr="00F65CAE" w:rsidR="000F299E">
        <w:trPr>
          <w:trHeight w:val="988"/>
        </w:trPr>
        <w:tc>
          <w:tcPr>
            <w:tcW w:type="dxa" w:w="1014"/>
          </w:tcPr>
          <w:p w:rsidRDefault="000F299E" w:rsidP="00F65CAE" w:rsidR="000F299E">
            <w:r>
              <w:lastRenderedPageBreak/>
              <w:t>Redni broj</w:t>
            </w:r>
          </w:p>
          <w:p w:rsidRDefault="000F299E" w:rsidP="00F65CAE" w:rsidR="000F299E">
            <w:proofErr w:type="spellStart"/>
            <w:r>
              <w:t>prijav</w:t>
            </w:r>
            <w:proofErr w:type="spellEnd"/>
            <w:r>
              <w:t>.</w:t>
            </w:r>
          </w:p>
          <w:p w:rsidRDefault="000F299E" w:rsidP="00F65CAE" w:rsidR="000F299E">
            <w:proofErr w:type="spellStart"/>
            <w:r>
              <w:t>traž</w:t>
            </w:r>
            <w:proofErr w:type="spellEnd"/>
            <w:r>
              <w:t>.</w:t>
            </w:r>
          </w:p>
        </w:tc>
        <w:tc>
          <w:tcPr>
            <w:tcW w:type="dxa" w:w="1701"/>
          </w:tcPr>
          <w:p w:rsidRDefault="000F299E" w:rsidP="00F65CAE" w:rsidR="000F299E">
            <w:r>
              <w:t>Ime i prezime/</w:t>
            </w:r>
          </w:p>
          <w:p w:rsidRDefault="000F299E" w:rsidP="00F65CAE" w:rsidR="000F299E">
            <w:r>
              <w:t>tvrtka ili naziv vjerovnika</w:t>
            </w:r>
          </w:p>
        </w:tc>
        <w:tc>
          <w:tcPr>
            <w:tcW w:type="dxa" w:w="1559"/>
          </w:tcPr>
          <w:p w:rsidRDefault="000F299E" w:rsidP="00F65CAE" w:rsidR="000F299E">
            <w:proofErr w:type="spellStart"/>
            <w:r>
              <w:t>OIB</w:t>
            </w:r>
            <w:proofErr w:type="spellEnd"/>
            <w:r>
              <w:t xml:space="preserve"> vjerovnika</w:t>
            </w:r>
          </w:p>
        </w:tc>
        <w:tc>
          <w:tcPr>
            <w:tcW w:type="dxa" w:w="1843"/>
          </w:tcPr>
          <w:p w:rsidRDefault="000F299E" w:rsidP="00F65CAE" w:rsidR="000F299E">
            <w:r>
              <w:t>Adresa/sjedište vjerovnika</w:t>
            </w:r>
          </w:p>
        </w:tc>
        <w:tc>
          <w:tcPr>
            <w:tcW w:type="dxa" w:w="1701"/>
          </w:tcPr>
          <w:p w:rsidRDefault="000F299E" w:rsidP="00F65CAE" w:rsidR="000F299E">
            <w:r>
              <w:t xml:space="preserve">Iznos prijavljene </w:t>
            </w:r>
          </w:p>
          <w:p w:rsidRDefault="000F299E" w:rsidP="00F65CAE" w:rsidR="000F299E">
            <w:r>
              <w:t>tražbine (kn)</w:t>
            </w:r>
          </w:p>
        </w:tc>
        <w:tc>
          <w:tcPr>
            <w:tcW w:type="dxa" w:w="1417"/>
          </w:tcPr>
          <w:p w:rsidRDefault="000F299E" w:rsidP="00F65CAE" w:rsidR="000F299E">
            <w:r>
              <w:t>Pravna osnova prijavljene tražbine</w:t>
            </w:r>
          </w:p>
        </w:tc>
        <w:tc>
          <w:tcPr>
            <w:tcW w:type="dxa" w:w="1463"/>
          </w:tcPr>
          <w:p w:rsidRDefault="000F299E" w:rsidP="00F65CAE" w:rsidR="000F299E">
            <w:r>
              <w:t>Iznos priznate tražbine (kn)</w:t>
            </w:r>
          </w:p>
        </w:tc>
        <w:tc>
          <w:tcPr>
            <w:tcW w:type="dxa" w:w="2268"/>
          </w:tcPr>
          <w:p w:rsidRDefault="000F299E" w:rsidP="00F65CAE" w:rsidR="000F299E">
            <w:r>
              <w:t>Pravna osnova priznate tražbine</w:t>
            </w:r>
          </w:p>
        </w:tc>
      </w:tr>
      <w:tr w:rsidTr="00F65CAE" w:rsidR="000F299E">
        <w:tc>
          <w:tcPr>
            <w:tcW w:type="dxa" w:w="1014"/>
          </w:tcPr>
          <w:p w:rsidRDefault="000F299E" w:rsidP="00F65CAE" w:rsidR="000F299E">
            <w:r>
              <w:t>1.</w:t>
            </w:r>
          </w:p>
        </w:tc>
        <w:tc>
          <w:tcPr>
            <w:tcW w:type="dxa" w:w="1701"/>
          </w:tcPr>
          <w:p w:rsidRDefault="000F299E" w:rsidP="00F65CAE" w:rsidR="000F299E">
            <w:r>
              <w:t>Prvi faktor d.o.o. u likvidaciji</w:t>
            </w:r>
          </w:p>
        </w:tc>
        <w:tc>
          <w:tcPr>
            <w:tcW w:type="dxa" w:w="1559"/>
          </w:tcPr>
          <w:p w:rsidRDefault="000F299E" w:rsidP="00F65CAE" w:rsidR="000F299E">
            <w:proofErr w:type="spellStart"/>
            <w:r>
              <w:t>63278028623</w:t>
            </w:r>
            <w:proofErr w:type="spellEnd"/>
          </w:p>
        </w:tc>
        <w:tc>
          <w:tcPr>
            <w:tcW w:type="dxa" w:w="1843"/>
          </w:tcPr>
          <w:p w:rsidRDefault="000F299E" w:rsidP="00F65CAE" w:rsidR="000F299E">
            <w:r>
              <w:t xml:space="preserve">Zagreb, </w:t>
            </w:r>
            <w:proofErr w:type="spellStart"/>
            <w:r>
              <w:t>Hektorovićeva</w:t>
            </w:r>
            <w:proofErr w:type="spellEnd"/>
            <w:r>
              <w:t xml:space="preserve"> 2</w:t>
            </w:r>
          </w:p>
        </w:tc>
        <w:tc>
          <w:tcPr>
            <w:tcW w:type="dxa" w:w="1701"/>
          </w:tcPr>
          <w:p w:rsidRDefault="000F299E" w:rsidP="00F65CAE" w:rsidR="000F299E">
            <w:r>
              <w:t xml:space="preserve">      </w:t>
            </w:r>
            <w:proofErr w:type="spellStart"/>
            <w:r>
              <w:t>409.657</w:t>
            </w:r>
            <w:proofErr w:type="spellEnd"/>
            <w:r>
              <w:t>,</w:t>
            </w:r>
            <w:proofErr w:type="spellStart"/>
            <w:r>
              <w:t>41</w:t>
            </w:r>
            <w:proofErr w:type="spellEnd"/>
          </w:p>
        </w:tc>
        <w:tc>
          <w:tcPr>
            <w:tcW w:type="dxa" w:w="1417"/>
          </w:tcPr>
          <w:p w:rsidRDefault="000F299E" w:rsidP="00F65CAE" w:rsidR="000F299E">
            <w:r>
              <w:t xml:space="preserve">Ugovor o preuzimanju ispunjenja, bjanko </w:t>
            </w:r>
            <w:proofErr w:type="spellStart"/>
            <w:r>
              <w:t>zaduž</w:t>
            </w:r>
            <w:proofErr w:type="spellEnd"/>
          </w:p>
        </w:tc>
        <w:tc>
          <w:tcPr>
            <w:tcW w:type="dxa" w:w="1463"/>
          </w:tcPr>
          <w:p w:rsidRDefault="000F299E" w:rsidP="00F65CAE" w:rsidR="000F299E">
            <w:r>
              <w:t xml:space="preserve">   </w:t>
            </w:r>
            <w:proofErr w:type="spellStart"/>
            <w:r>
              <w:t>409.657</w:t>
            </w:r>
            <w:proofErr w:type="spellEnd"/>
            <w:r>
              <w:t>,</w:t>
            </w:r>
            <w:proofErr w:type="spellStart"/>
            <w:r>
              <w:t>41</w:t>
            </w:r>
            <w:proofErr w:type="spellEnd"/>
            <w:r>
              <w:t xml:space="preserve">   </w:t>
            </w:r>
          </w:p>
        </w:tc>
        <w:tc>
          <w:tcPr>
            <w:tcW w:type="dxa" w:w="2268"/>
          </w:tcPr>
          <w:p w:rsidRDefault="000F299E" w:rsidP="00F65CAE" w:rsidR="000F299E">
            <w:r>
              <w:t>Bjanko zadužnica, izdavatelj st. dužnik i ugovor o preuzimanju duga.</w:t>
            </w:r>
          </w:p>
        </w:tc>
      </w:tr>
      <w:tr w:rsidTr="00F65CAE" w:rsidR="000F299E">
        <w:tc>
          <w:tcPr>
            <w:tcW w:type="dxa" w:w="1014"/>
          </w:tcPr>
          <w:p w:rsidRDefault="000F299E" w:rsidP="00F65CAE" w:rsidR="000F299E">
            <w:r>
              <w:t>2.</w:t>
            </w:r>
          </w:p>
        </w:tc>
        <w:tc>
          <w:tcPr>
            <w:tcW w:type="dxa" w:w="1701"/>
          </w:tcPr>
          <w:p w:rsidRDefault="000F299E" w:rsidP="00F65CAE" w:rsidR="000F299E">
            <w:r>
              <w:t>RH, Ministarstvo financija, Porezna uprava, Područni ured Karlovac</w:t>
            </w:r>
          </w:p>
        </w:tc>
        <w:tc>
          <w:tcPr>
            <w:tcW w:type="dxa" w:w="1559"/>
          </w:tcPr>
          <w:p w:rsidRDefault="000F299E" w:rsidP="00F65CAE" w:rsidR="000F299E">
            <w:proofErr w:type="spellStart"/>
            <w:r>
              <w:t>18683136487</w:t>
            </w:r>
            <w:proofErr w:type="spellEnd"/>
          </w:p>
        </w:tc>
        <w:tc>
          <w:tcPr>
            <w:tcW w:type="dxa" w:w="1843"/>
          </w:tcPr>
          <w:p w:rsidRDefault="000F299E" w:rsidP="00F65CAE" w:rsidR="000F299E">
            <w:r>
              <w:t xml:space="preserve">Karlovac, </w:t>
            </w:r>
            <w:proofErr w:type="spellStart"/>
            <w:r>
              <w:t>P.R</w:t>
            </w:r>
            <w:proofErr w:type="spellEnd"/>
            <w:r>
              <w:t>. Vitezovića 1</w:t>
            </w:r>
          </w:p>
        </w:tc>
        <w:tc>
          <w:tcPr>
            <w:tcW w:type="dxa" w:w="1701"/>
          </w:tcPr>
          <w:p w:rsidRDefault="000F299E" w:rsidP="00F65CAE" w:rsidR="000F299E">
            <w:r>
              <w:t xml:space="preserve">       </w:t>
            </w:r>
            <w:proofErr w:type="spellStart"/>
            <w:r>
              <w:t>3.685</w:t>
            </w:r>
            <w:proofErr w:type="spellEnd"/>
            <w:r>
              <w:t>,</w:t>
            </w:r>
            <w:proofErr w:type="spellStart"/>
            <w:r>
              <w:t>58</w:t>
            </w:r>
            <w:proofErr w:type="spellEnd"/>
          </w:p>
        </w:tc>
        <w:tc>
          <w:tcPr>
            <w:tcW w:type="dxa" w:w="1417"/>
          </w:tcPr>
          <w:p w:rsidRDefault="000F299E" w:rsidP="00F65CAE" w:rsidR="000F299E">
            <w:r>
              <w:t>Porezi i doprinosi</w:t>
            </w:r>
          </w:p>
        </w:tc>
        <w:tc>
          <w:tcPr>
            <w:tcW w:type="dxa" w:w="1463"/>
          </w:tcPr>
          <w:p w:rsidRDefault="000F299E" w:rsidP="00F65CAE" w:rsidR="000F299E">
            <w:r>
              <w:t xml:space="preserve">   </w:t>
            </w:r>
            <w:proofErr w:type="spellStart"/>
            <w:r>
              <w:t>3.685</w:t>
            </w:r>
            <w:proofErr w:type="spellEnd"/>
            <w:r>
              <w:t>,</w:t>
            </w:r>
            <w:proofErr w:type="spellStart"/>
            <w:r>
              <w:t>58</w:t>
            </w:r>
            <w:proofErr w:type="spellEnd"/>
          </w:p>
        </w:tc>
        <w:tc>
          <w:tcPr>
            <w:tcW w:type="dxa" w:w="2268"/>
          </w:tcPr>
          <w:p w:rsidRDefault="000F299E" w:rsidP="00F65CAE" w:rsidR="000F299E">
            <w:r>
              <w:t>Zakonska obaveza</w:t>
            </w:r>
          </w:p>
        </w:tc>
      </w:tr>
      <w:tr w:rsidTr="00F65CAE" w:rsidR="000F299E">
        <w:tc>
          <w:tcPr>
            <w:tcW w:type="dxa" w:w="1014"/>
          </w:tcPr>
          <w:p w:rsidRDefault="000F299E" w:rsidP="00F65CAE" w:rsidR="000F299E">
            <w:r>
              <w:t>3.</w:t>
            </w:r>
          </w:p>
        </w:tc>
        <w:tc>
          <w:tcPr>
            <w:tcW w:type="dxa" w:w="1701"/>
          </w:tcPr>
          <w:p w:rsidRDefault="000F299E" w:rsidP="00F65CAE" w:rsidR="000F299E">
            <w:r>
              <w:t>Općina Plaški</w:t>
            </w:r>
          </w:p>
        </w:tc>
        <w:tc>
          <w:tcPr>
            <w:tcW w:type="dxa" w:w="1559"/>
          </w:tcPr>
          <w:p w:rsidRDefault="000F299E" w:rsidP="00F65CAE" w:rsidR="000F299E">
            <w:proofErr w:type="spellStart"/>
            <w:r>
              <w:t>74736628477</w:t>
            </w:r>
            <w:proofErr w:type="spellEnd"/>
          </w:p>
        </w:tc>
        <w:tc>
          <w:tcPr>
            <w:tcW w:type="dxa" w:w="1843"/>
          </w:tcPr>
          <w:p w:rsidRDefault="000F299E" w:rsidP="00F65CAE" w:rsidR="000F299E">
            <w:r>
              <w:t xml:space="preserve">Plaški, </w:t>
            </w:r>
            <w:proofErr w:type="spellStart"/>
            <w:r>
              <w:t>143</w:t>
            </w:r>
            <w:proofErr w:type="spellEnd"/>
            <w:r>
              <w:t xml:space="preserve">. </w:t>
            </w:r>
            <w:proofErr w:type="spellStart"/>
            <w:r>
              <w:t>Domobr</w:t>
            </w:r>
            <w:proofErr w:type="spellEnd"/>
            <w:r>
              <w:t>. pukovnije 5</w:t>
            </w:r>
          </w:p>
        </w:tc>
        <w:tc>
          <w:tcPr>
            <w:tcW w:type="dxa" w:w="1701"/>
          </w:tcPr>
          <w:p w:rsidRDefault="000F299E" w:rsidP="00F65CAE" w:rsidR="000F299E">
            <w:r>
              <w:t xml:space="preserve">    </w:t>
            </w:r>
            <w:proofErr w:type="spellStart"/>
            <w:r>
              <w:t>521.780</w:t>
            </w:r>
            <w:proofErr w:type="spellEnd"/>
            <w:r>
              <w:t>,</w:t>
            </w:r>
            <w:proofErr w:type="spellStart"/>
            <w:r>
              <w:t>80</w:t>
            </w:r>
            <w:proofErr w:type="spellEnd"/>
            <w:r>
              <w:t xml:space="preserve"> </w:t>
            </w:r>
          </w:p>
        </w:tc>
        <w:tc>
          <w:tcPr>
            <w:tcW w:type="dxa" w:w="1417"/>
          </w:tcPr>
          <w:p w:rsidRDefault="000F299E" w:rsidP="00F65CAE" w:rsidR="000F299E">
            <w:r>
              <w:t>Plaćanje komunalne naknade</w:t>
            </w:r>
          </w:p>
        </w:tc>
        <w:tc>
          <w:tcPr>
            <w:tcW w:type="dxa" w:w="1463"/>
          </w:tcPr>
          <w:p w:rsidRDefault="000F299E" w:rsidP="00F65CAE" w:rsidR="000F299E">
            <w:r>
              <w:t xml:space="preserve">  </w:t>
            </w:r>
            <w:proofErr w:type="spellStart"/>
            <w:r>
              <w:t>500.043</w:t>
            </w:r>
            <w:proofErr w:type="spellEnd"/>
            <w:r>
              <w:t>,</w:t>
            </w:r>
            <w:proofErr w:type="spellStart"/>
            <w:r>
              <w:t>01</w:t>
            </w:r>
            <w:proofErr w:type="spellEnd"/>
          </w:p>
        </w:tc>
        <w:tc>
          <w:tcPr>
            <w:tcW w:type="dxa" w:w="2268"/>
          </w:tcPr>
          <w:p w:rsidRDefault="000F299E" w:rsidP="00F65CAE" w:rsidR="000F299E">
            <w:r>
              <w:t>Zakonska obaveza.</w:t>
            </w:r>
          </w:p>
          <w:p w:rsidRDefault="000F299E" w:rsidP="00F65CAE" w:rsidR="000F299E">
            <w:r>
              <w:t xml:space="preserve">Ne priznaje se </w:t>
            </w:r>
            <w:proofErr w:type="spellStart"/>
            <w:r>
              <w:t>21.737</w:t>
            </w:r>
            <w:proofErr w:type="spellEnd"/>
            <w:r>
              <w:t>,</w:t>
            </w:r>
            <w:proofErr w:type="spellStart"/>
            <w:r>
              <w:t>79</w:t>
            </w:r>
            <w:proofErr w:type="spellEnd"/>
            <w:r>
              <w:t xml:space="preserve"> kn  zbog zastare potraživanja</w:t>
            </w:r>
          </w:p>
        </w:tc>
      </w:tr>
      <w:tr w:rsidTr="00F65CAE" w:rsidR="000F299E">
        <w:trPr>
          <w:trHeight w:val="300"/>
        </w:trPr>
        <w:tc>
          <w:tcPr>
            <w:tcW w:type="dxa" w:w="1014"/>
          </w:tcPr>
          <w:p w:rsidRDefault="000F299E" w:rsidP="00F65CAE" w:rsidR="000F299E">
            <w:r>
              <w:t>4.</w:t>
            </w:r>
          </w:p>
        </w:tc>
        <w:tc>
          <w:tcPr>
            <w:tcW w:type="dxa" w:w="1701"/>
          </w:tcPr>
          <w:p w:rsidRDefault="000F299E" w:rsidP="00F65CAE" w:rsidR="000F299E">
            <w:r>
              <w:t>Marija Tokić</w:t>
            </w:r>
          </w:p>
        </w:tc>
        <w:tc>
          <w:tcPr>
            <w:tcW w:type="dxa" w:w="1559"/>
          </w:tcPr>
          <w:p w:rsidRDefault="000F299E" w:rsidP="00F65CAE" w:rsidR="000F299E">
            <w:proofErr w:type="spellStart"/>
            <w:r>
              <w:t>20505872395</w:t>
            </w:r>
            <w:proofErr w:type="spellEnd"/>
          </w:p>
        </w:tc>
        <w:tc>
          <w:tcPr>
            <w:tcW w:type="dxa" w:w="1843"/>
          </w:tcPr>
          <w:p w:rsidRDefault="000F299E" w:rsidP="00F65CAE" w:rsidR="000F299E">
            <w:r>
              <w:t xml:space="preserve">Sinj, </w:t>
            </w:r>
            <w:proofErr w:type="spellStart"/>
            <w:r>
              <w:t>Brnaška</w:t>
            </w:r>
            <w:proofErr w:type="spellEnd"/>
            <w:r>
              <w:t xml:space="preserve"> </w:t>
            </w:r>
            <w:proofErr w:type="spellStart"/>
            <w:r>
              <w:t>40</w:t>
            </w:r>
            <w:proofErr w:type="spellEnd"/>
          </w:p>
        </w:tc>
        <w:tc>
          <w:tcPr>
            <w:tcW w:type="dxa" w:w="1701"/>
          </w:tcPr>
          <w:p w:rsidRDefault="000F299E" w:rsidP="00F65CAE" w:rsidR="000F299E">
            <w:r>
              <w:t xml:space="preserve">    </w:t>
            </w:r>
            <w:proofErr w:type="spellStart"/>
            <w:r>
              <w:t>400.000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417"/>
          </w:tcPr>
          <w:p w:rsidRDefault="000F299E" w:rsidP="00F65CAE" w:rsidR="000F299E">
            <w:r>
              <w:t>Sporazum o pristupu dugu</w:t>
            </w:r>
          </w:p>
        </w:tc>
        <w:tc>
          <w:tcPr>
            <w:tcW w:type="dxa" w:w="1463"/>
          </w:tcPr>
          <w:p w:rsidRDefault="000F299E" w:rsidP="00F65CAE" w:rsidR="000F299E">
            <w:r>
              <w:t xml:space="preserve">      -</w:t>
            </w:r>
          </w:p>
        </w:tc>
        <w:tc>
          <w:tcPr>
            <w:tcW w:type="dxa" w:w="2268"/>
          </w:tcPr>
          <w:p w:rsidRDefault="000F299E" w:rsidP="00F65CAE" w:rsidR="000F299E">
            <w:r>
              <w:t>Tražbina se ne priznaje</w:t>
            </w:r>
          </w:p>
          <w:p w:rsidRDefault="000F299E" w:rsidP="00F65CAE" w:rsidR="000F299E">
            <w:r>
              <w:t>(vidjeti  razloge u izvješću za ispitno ročište)</w:t>
            </w:r>
          </w:p>
          <w:p w:rsidRDefault="000F299E" w:rsidP="00F65CAE" w:rsidR="000F299E"/>
        </w:tc>
      </w:tr>
      <w:tr w:rsidTr="00F65CAE" w:rsidR="000F299E">
        <w:trPr>
          <w:trHeight w:val="360"/>
        </w:trPr>
        <w:tc>
          <w:tcPr>
            <w:tcW w:type="dxa" w:w="1014"/>
          </w:tcPr>
          <w:p w:rsidRDefault="000F299E" w:rsidP="00F65CAE" w:rsidR="000F299E">
            <w:r>
              <w:t>5.</w:t>
            </w:r>
          </w:p>
        </w:tc>
        <w:tc>
          <w:tcPr>
            <w:tcW w:type="dxa" w:w="1701"/>
          </w:tcPr>
          <w:p w:rsidRDefault="000F299E" w:rsidP="00F65CAE" w:rsidR="000F299E">
            <w:r>
              <w:t>Središnje klirinško depozitarno društvo d.d.</w:t>
            </w:r>
          </w:p>
        </w:tc>
        <w:tc>
          <w:tcPr>
            <w:tcW w:type="dxa" w:w="1559"/>
          </w:tcPr>
          <w:p w:rsidRDefault="000F299E" w:rsidP="00F65CAE" w:rsidR="000F299E">
            <w:proofErr w:type="spellStart"/>
            <w:r>
              <w:t>64406809162</w:t>
            </w:r>
            <w:proofErr w:type="spellEnd"/>
          </w:p>
        </w:tc>
        <w:tc>
          <w:tcPr>
            <w:tcW w:type="dxa" w:w="1843"/>
          </w:tcPr>
          <w:p w:rsidRDefault="000F299E" w:rsidP="00F65CAE" w:rsidR="000F299E">
            <w:r>
              <w:t xml:space="preserve">Zagreb, </w:t>
            </w:r>
            <w:proofErr w:type="spellStart"/>
            <w:r>
              <w:t>Heinzelova</w:t>
            </w:r>
            <w:proofErr w:type="spellEnd"/>
            <w:r>
              <w:t xml:space="preserve"> </w:t>
            </w:r>
            <w:proofErr w:type="spellStart"/>
            <w:r>
              <w:t>62a</w:t>
            </w:r>
            <w:proofErr w:type="spellEnd"/>
            <w:r>
              <w:t xml:space="preserve"> </w:t>
            </w:r>
          </w:p>
        </w:tc>
        <w:tc>
          <w:tcPr>
            <w:tcW w:type="dxa" w:w="1701"/>
          </w:tcPr>
          <w:p w:rsidRDefault="000F299E" w:rsidP="00F65CAE" w:rsidR="000F299E">
            <w:r>
              <w:t xml:space="preserve">   </w:t>
            </w:r>
            <w:proofErr w:type="spellStart"/>
            <w:r>
              <w:t>135.635</w:t>
            </w:r>
            <w:proofErr w:type="spellEnd"/>
            <w:r>
              <w:t>,</w:t>
            </w:r>
            <w:proofErr w:type="spellStart"/>
            <w:r>
              <w:t>84</w:t>
            </w:r>
            <w:proofErr w:type="spellEnd"/>
          </w:p>
        </w:tc>
        <w:tc>
          <w:tcPr>
            <w:tcW w:type="dxa" w:w="1417"/>
          </w:tcPr>
          <w:p w:rsidRDefault="000F299E" w:rsidP="00F65CAE" w:rsidR="000F299E">
            <w:r>
              <w:t>Neplaćeni računi</w:t>
            </w:r>
          </w:p>
        </w:tc>
        <w:tc>
          <w:tcPr>
            <w:tcW w:type="dxa" w:w="1463"/>
          </w:tcPr>
          <w:p w:rsidRDefault="000F299E" w:rsidP="00F65CAE" w:rsidR="000F299E">
            <w:r>
              <w:t xml:space="preserve"> </w:t>
            </w:r>
            <w:proofErr w:type="spellStart"/>
            <w:r>
              <w:t>135.043</w:t>
            </w:r>
            <w:proofErr w:type="spellEnd"/>
            <w:r>
              <w:t>,</w:t>
            </w:r>
            <w:proofErr w:type="spellStart"/>
            <w:r>
              <w:t>01</w:t>
            </w:r>
            <w:proofErr w:type="spellEnd"/>
          </w:p>
        </w:tc>
        <w:tc>
          <w:tcPr>
            <w:tcW w:type="dxa" w:w="2268"/>
          </w:tcPr>
          <w:p w:rsidRDefault="000F299E" w:rsidP="00F65CAE" w:rsidR="000F299E">
            <w:r>
              <w:t xml:space="preserve">Rješenja o ovrsi </w:t>
            </w:r>
            <w:proofErr w:type="spellStart"/>
            <w:r>
              <w:t>Ovr</w:t>
            </w:r>
            <w:proofErr w:type="spellEnd"/>
            <w:r>
              <w:t>-</w:t>
            </w:r>
            <w:proofErr w:type="spellStart"/>
            <w:r>
              <w:t>200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Opć. sud Ogulin, </w:t>
            </w:r>
            <w:proofErr w:type="spellStart"/>
            <w:r>
              <w:t>Ovrv</w:t>
            </w:r>
            <w:proofErr w:type="spellEnd"/>
            <w:r>
              <w:t>-</w:t>
            </w:r>
            <w:proofErr w:type="spellStart"/>
            <w:r>
              <w:t>607</w:t>
            </w:r>
            <w:proofErr w:type="spellEnd"/>
            <w:r>
              <w:t>/</w:t>
            </w:r>
            <w:proofErr w:type="spellStart"/>
            <w:r>
              <w:t>14</w:t>
            </w:r>
            <w:proofErr w:type="spellEnd"/>
            <w:r>
              <w:t xml:space="preserve">, </w:t>
            </w:r>
            <w:proofErr w:type="spellStart"/>
            <w:r>
              <w:t>Ovrv</w:t>
            </w:r>
            <w:proofErr w:type="spellEnd"/>
            <w:r>
              <w:t>-</w:t>
            </w:r>
            <w:proofErr w:type="spellStart"/>
            <w:r>
              <w:t>316</w:t>
            </w:r>
            <w:proofErr w:type="spellEnd"/>
            <w:r>
              <w:t>/</w:t>
            </w:r>
            <w:proofErr w:type="spellStart"/>
            <w:r>
              <w:t>15</w:t>
            </w:r>
            <w:proofErr w:type="spellEnd"/>
            <w:r>
              <w:t xml:space="preserve">, </w:t>
            </w:r>
            <w:proofErr w:type="spellStart"/>
            <w:r>
              <w:t>Ovrv</w:t>
            </w:r>
            <w:proofErr w:type="spellEnd"/>
            <w:r>
              <w:t>-</w:t>
            </w:r>
            <w:proofErr w:type="spellStart"/>
            <w:r>
              <w:t>363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Ovrv</w:t>
            </w:r>
            <w:proofErr w:type="spellEnd"/>
            <w:r>
              <w:t>-</w:t>
            </w:r>
            <w:proofErr w:type="spellStart"/>
            <w:r>
              <w:t>568</w:t>
            </w:r>
            <w:proofErr w:type="spellEnd"/>
            <w:r>
              <w:t>/</w:t>
            </w:r>
            <w:proofErr w:type="spellStart"/>
            <w:r>
              <w:t>17</w:t>
            </w:r>
            <w:proofErr w:type="spellEnd"/>
            <w:r>
              <w:t xml:space="preserve">- Jav. bilj. Marina Augustinović , </w:t>
            </w:r>
            <w:proofErr w:type="spellStart"/>
            <w:r>
              <w:t>Zgb</w:t>
            </w:r>
            <w:proofErr w:type="spellEnd"/>
            <w:r>
              <w:t xml:space="preserve"> </w:t>
            </w:r>
          </w:p>
        </w:tc>
      </w:tr>
      <w:tr w:rsidTr="00F65CAE" w:rsidR="000F299E">
        <w:trPr>
          <w:trHeight w:val="162"/>
        </w:trPr>
        <w:tc>
          <w:tcPr>
            <w:tcW w:type="dxa" w:w="1014"/>
          </w:tcPr>
          <w:p w:rsidRDefault="000F299E" w:rsidP="00F65CAE" w:rsidR="000F299E"/>
        </w:tc>
        <w:tc>
          <w:tcPr>
            <w:tcW w:type="dxa" w:w="1701"/>
          </w:tcPr>
          <w:p w:rsidRDefault="000F299E" w:rsidP="00F65CAE" w:rsidR="000F299E"/>
        </w:tc>
        <w:tc>
          <w:tcPr>
            <w:tcW w:type="dxa" w:w="1559"/>
          </w:tcPr>
          <w:p w:rsidRDefault="000F299E" w:rsidP="00F65CAE" w:rsidR="000F299E"/>
        </w:tc>
        <w:tc>
          <w:tcPr>
            <w:tcW w:type="dxa" w:w="1843"/>
          </w:tcPr>
          <w:p w:rsidRDefault="000F299E" w:rsidP="00F65CAE" w:rsidR="000F299E"/>
        </w:tc>
        <w:tc>
          <w:tcPr>
            <w:tcW w:type="dxa" w:w="1701"/>
          </w:tcPr>
          <w:p w:rsidRDefault="000F299E" w:rsidP="00F65CAE" w:rsidR="000F299E"/>
        </w:tc>
        <w:tc>
          <w:tcPr>
            <w:tcW w:type="dxa" w:w="1417"/>
          </w:tcPr>
          <w:p w:rsidRDefault="000F299E" w:rsidP="00F65CAE" w:rsidR="000F299E"/>
        </w:tc>
        <w:tc>
          <w:tcPr>
            <w:tcW w:type="dxa" w:w="1463"/>
          </w:tcPr>
          <w:p w:rsidRDefault="000F299E" w:rsidP="00F65CAE" w:rsidR="000F299E"/>
        </w:tc>
        <w:tc>
          <w:tcPr>
            <w:tcW w:type="dxa" w:w="2268"/>
          </w:tcPr>
          <w:p w:rsidRDefault="000F299E" w:rsidP="00F65CAE" w:rsidR="000F299E"/>
        </w:tc>
      </w:tr>
      <w:tr w:rsidTr="00F65CAE" w:rsidR="000F299E">
        <w:trPr>
          <w:trHeight w:val="70"/>
        </w:trPr>
        <w:tc>
          <w:tcPr>
            <w:tcW w:type="dxa" w:w="1014"/>
          </w:tcPr>
          <w:p w:rsidRDefault="000F299E" w:rsidP="00F65CAE" w:rsidR="000F299E"/>
          <w:p w:rsidRDefault="000F299E" w:rsidP="00F65CAE" w:rsidR="000F299E">
            <w:r>
              <w:t>UKUPNO</w:t>
            </w:r>
          </w:p>
        </w:tc>
        <w:tc>
          <w:tcPr>
            <w:tcW w:type="dxa" w:w="1701"/>
          </w:tcPr>
          <w:p w:rsidRDefault="000F299E" w:rsidP="00F65CAE" w:rsidR="000F299E"/>
        </w:tc>
        <w:tc>
          <w:tcPr>
            <w:tcW w:type="dxa" w:w="1559"/>
          </w:tcPr>
          <w:p w:rsidRDefault="000F299E" w:rsidP="00F65CAE" w:rsidR="000F299E"/>
        </w:tc>
        <w:tc>
          <w:tcPr>
            <w:tcW w:type="dxa" w:w="1843"/>
          </w:tcPr>
          <w:p w:rsidRDefault="000F299E" w:rsidP="00F65CAE" w:rsidR="000F299E"/>
        </w:tc>
        <w:tc>
          <w:tcPr>
            <w:tcW w:type="dxa" w:w="1701"/>
          </w:tcPr>
          <w:p w:rsidRDefault="000F299E" w:rsidP="00F65CAE" w:rsidR="000F299E">
            <w:r>
              <w:t>1.474.178,</w:t>
            </w:r>
            <w:proofErr w:type="spellStart"/>
            <w:r>
              <w:t>33</w:t>
            </w:r>
            <w:proofErr w:type="spellEnd"/>
          </w:p>
        </w:tc>
        <w:tc>
          <w:tcPr>
            <w:tcW w:type="dxa" w:w="1417"/>
          </w:tcPr>
          <w:p w:rsidRDefault="000F299E" w:rsidP="00F65CAE" w:rsidR="000F299E"/>
        </w:tc>
        <w:tc>
          <w:tcPr>
            <w:tcW w:type="dxa" w:w="1463"/>
          </w:tcPr>
          <w:p w:rsidRDefault="000F299E" w:rsidP="00F65CAE" w:rsidR="000F299E">
            <w:r>
              <w:t xml:space="preserve"> 1.048.429,</w:t>
            </w:r>
            <w:proofErr w:type="spellStart"/>
            <w:r>
              <w:t>01</w:t>
            </w:r>
            <w:proofErr w:type="spellEnd"/>
          </w:p>
        </w:tc>
        <w:tc>
          <w:tcPr>
            <w:tcW w:type="dxa" w:w="2268"/>
          </w:tcPr>
          <w:p w:rsidRDefault="000F299E" w:rsidP="00F65CAE" w:rsidR="000F299E"/>
        </w:tc>
      </w:tr>
    </w:tbl>
    <w:p w:rsidRDefault="000F299E" w:rsidP="000F299E" w:rsidR="000F299E"/>
    <w:p w:rsidRDefault="000F299E" w:rsidP="00917768" w:rsidR="000F299E" w:rsidRPr="00A300A0">
      <w:pPr>
        <w:tabs>
          <w:tab w:pos="2820" w:val="left"/>
          <w:tab w:pos="10200" w:val="left"/>
        </w:tabs>
      </w:pPr>
      <w:r>
        <w:t xml:space="preserve">                  Zagreb, 14.02.2019                                           </w:t>
      </w:r>
      <w:r w:rsidR="00917768">
        <w:t xml:space="preserve">        </w:t>
      </w:r>
      <w:r>
        <w:t xml:space="preserve">Stečajni </w:t>
      </w:r>
      <w:r w:rsidR="00917768">
        <w:t xml:space="preserve">upravitelj: </w:t>
      </w:r>
      <w:r>
        <w:t>Petar  Popović, dipl. iur.</w:t>
      </w:r>
    </w:p>
    <w:p w:rsidRDefault="00B14E74" w:rsidP="007D696B" w:rsidR="00CE6A55" w:rsidRPr="007D696B">
      <w:r>
        <w:t xml:space="preserve">  </w:t>
      </w:r>
      <w:r w:rsidR="007D696B">
        <w:tab/>
      </w:r>
    </w:p>
    <w:sectPr w:rsidR="00CE6A55" w:rsidRPr="007D69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A55"/>
    <w:rsid w:val="000A0518"/>
    <w:rsid w:val="000F299E"/>
    <w:rsid w:val="00105726"/>
    <w:rsid w:val="00262906"/>
    <w:rsid w:val="002E2F7B"/>
    <w:rsid w:val="0030313A"/>
    <w:rsid w:val="00364E2D"/>
    <w:rsid w:val="0044453A"/>
    <w:rsid w:val="004532F8"/>
    <w:rsid w:val="005522CF"/>
    <w:rsid w:val="006149FE"/>
    <w:rsid w:val="006C166A"/>
    <w:rsid w:val="006C7BFC"/>
    <w:rsid w:val="007641C4"/>
    <w:rsid w:val="007D696B"/>
    <w:rsid w:val="008354C0"/>
    <w:rsid w:val="008D33F9"/>
    <w:rsid w:val="008E0281"/>
    <w:rsid w:val="00917768"/>
    <w:rsid w:val="009C2DC8"/>
    <w:rsid w:val="00A90106"/>
    <w:rsid w:val="00B14E74"/>
    <w:rsid w:val="00BD68C3"/>
    <w:rsid w:val="00BD7E3D"/>
    <w:rsid w:val="00BE5111"/>
    <w:rsid w:val="00C318DB"/>
    <w:rsid w:val="00CE6A55"/>
    <w:rsid w:val="00E2592E"/>
    <w:rsid w:val="00F5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F299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7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F299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7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660</properties:Words>
  <properties:Characters>3531</properties:Characters>
  <properties:Lines>247</properties:Lines>
  <properties:Paragraphs>83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2019-02-25T08:15:00Z</dcterms:created>
  <dc:creator>Popovic</dc:creator>
  <cp:lastModifiedBy>Vinka Mihalinčić</cp:lastModifiedBy>
  <cp:lastPrinted>2019-02-23T18:21:00Z</cp:lastPrinted>
  <dcterms:modified xmlns:xsi="http://www.w3.org/2001/XMLSchema-instance" xsi:type="dcterms:W3CDTF">2019-02-27T06:54:00Z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St-6935/2016-27 / Podnesak - Podnesak (Prima aqua - dopuna ispitnog izvjeršća.docx)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