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02fe" w14:paraId="4eb02fe" w:rsidRDefault="004860F8" w:rsidP="004860F8" w:rsidR="004860F8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860F8" w:rsidP="004860F8" w:rsidR="004860F8">
      <w:pPr>
        <w:spacing w:after="0"/>
        <w:jc w:val="both"/>
      </w:pPr>
      <w:r>
        <w:t xml:space="preserve">       REPUBLIKA HRVATSKA</w:t>
      </w:r>
    </w:p>
    <w:p w:rsidRDefault="004860F8" w:rsidP="004860F8" w:rsidR="004860F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860F8" w:rsidP="004860F8" w:rsidR="004860F8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860F8" w:rsidP="004860F8" w:rsidR="004860F8">
      <w:pPr>
        <w:spacing w:after="0"/>
        <w:jc w:val="right"/>
      </w:pPr>
    </w:p>
    <w:p w:rsidRDefault="004860F8" w:rsidP="004860F8" w:rsidR="004860F8">
      <w:pPr>
        <w:spacing w:after="0"/>
        <w:jc w:val="right"/>
      </w:pPr>
      <w:r>
        <w:t>Poslovni broj: 3 St-33/13-42</w:t>
      </w:r>
    </w:p>
    <w:p w:rsidRDefault="004860F8" w:rsidP="004860F8" w:rsidR="004860F8">
      <w:pPr>
        <w:spacing w:after="0"/>
      </w:pPr>
    </w:p>
    <w:p w:rsidRDefault="004860F8" w:rsidP="004860F8" w:rsidR="004860F8">
      <w:pPr>
        <w:spacing w:after="0"/>
      </w:pPr>
    </w:p>
    <w:p w:rsidRDefault="004860F8" w:rsidP="004860F8" w:rsidR="004860F8">
      <w:pPr>
        <w:spacing w:after="0"/>
        <w:jc w:val="right"/>
      </w:pPr>
    </w:p>
    <w:p w:rsidRDefault="004860F8" w:rsidP="004860F8" w:rsidR="004860F8">
      <w:pPr>
        <w:spacing w:after="0"/>
        <w:jc w:val="center"/>
      </w:pPr>
      <w:r>
        <w:t>R E P U B L I K A   H R V A T S K A</w:t>
      </w:r>
    </w:p>
    <w:p w:rsidRDefault="004860F8" w:rsidP="004860F8" w:rsidR="004860F8">
      <w:pPr>
        <w:spacing w:after="0"/>
        <w:jc w:val="right"/>
      </w:pPr>
    </w:p>
    <w:p w:rsidRDefault="004860F8" w:rsidP="004860F8" w:rsidR="004860F8">
      <w:pPr>
        <w:spacing w:after="0"/>
        <w:jc w:val="center"/>
      </w:pPr>
      <w:r>
        <w:t>R J E Š E N J E</w:t>
      </w:r>
    </w:p>
    <w:p w:rsidRDefault="004860F8" w:rsidP="004860F8" w:rsidR="004860F8">
      <w:pPr>
        <w:spacing w:after="0"/>
      </w:pPr>
    </w:p>
    <w:p w:rsidRDefault="004860F8" w:rsidP="004860F8" w:rsidR="004860F8">
      <w:pPr>
        <w:spacing w:after="0"/>
        <w:jc w:val="center"/>
      </w:pPr>
    </w:p>
    <w:p w:rsidRDefault="004860F8" w:rsidP="004860F8" w:rsidR="004860F8">
      <w:pPr>
        <w:spacing w:after="0"/>
        <w:jc w:val="both"/>
      </w:pPr>
      <w:r>
        <w:tab/>
        <w:t>TRGOVAČKI SUD U VARAŽDINU, po sucu toga suda Jasni Lekić, kao stečajnom sucu, u stečajnom postupku nad stečajnim dužnikom D.P.-MASIVA d.o.o. "u stečaju", Varaždin, Ruđera Boškovića 11, OIB: 46868056041, dana 21. lipnja 2016. godine,</w:t>
      </w:r>
    </w:p>
    <w:p w:rsidRDefault="004860F8" w:rsidP="004860F8" w:rsidR="004860F8">
      <w:pPr>
        <w:spacing w:after="0"/>
        <w:jc w:val="both"/>
      </w:pPr>
    </w:p>
    <w:p w:rsidRDefault="004860F8" w:rsidP="004860F8" w:rsidR="004860F8">
      <w:pPr>
        <w:spacing w:after="0"/>
        <w:jc w:val="both"/>
      </w:pPr>
    </w:p>
    <w:p w:rsidRDefault="004860F8" w:rsidP="004860F8" w:rsidR="004860F8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4860F8" w:rsidP="004860F8" w:rsidR="004860F8">
      <w:pPr>
        <w:spacing w:after="0"/>
        <w:jc w:val="center"/>
      </w:pPr>
    </w:p>
    <w:p w:rsidRDefault="004860F8" w:rsidP="004860F8" w:rsidR="004860F8">
      <w:pPr>
        <w:spacing w:after="0"/>
        <w:jc w:val="center"/>
      </w:pPr>
    </w:p>
    <w:p w:rsidRDefault="004860F8" w:rsidP="004860F8" w:rsidR="004860F8">
      <w:pPr>
        <w:spacing w:after="0"/>
        <w:jc w:val="both"/>
      </w:pPr>
      <w:r>
        <w:tab/>
        <w:t xml:space="preserve">I/ Određuje se završno ročište temeljem čl. </w:t>
      </w:r>
      <w:smartTag w:element="metricconverter" w:uri="urn:schemas-microsoft-com:office:smarttags">
        <w:smartTagPr>
          <w:attr w:val="193. st" w:name="ProductID"/>
        </w:smartTagPr>
        <w:r>
          <w:t>193. st</w:t>
        </w:r>
      </w:smartTag>
      <w:r>
        <w:t>. 1. Stečajnog zakona za dan</w:t>
      </w:r>
    </w:p>
    <w:p w:rsidRDefault="004860F8" w:rsidP="004860F8" w:rsidR="004860F8">
      <w:pPr>
        <w:spacing w:after="0"/>
        <w:jc w:val="both"/>
      </w:pPr>
    </w:p>
    <w:p w:rsidRDefault="004860F8" w:rsidP="004860F8" w:rsidR="004860F8">
      <w:pPr>
        <w:spacing w:after="0"/>
        <w:jc w:val="center"/>
      </w:pPr>
      <w:r>
        <w:rPr>
          <w:b/>
        </w:rPr>
        <w:t>20. srpnja 2016. godine u 09,00 sati kod ovog suda, soba 226/II kat</w:t>
      </w:r>
      <w:r>
        <w:t>.</w:t>
      </w:r>
    </w:p>
    <w:p w:rsidRDefault="004860F8" w:rsidP="004860F8" w:rsidR="004860F8">
      <w:pPr>
        <w:spacing w:after="0"/>
        <w:jc w:val="center"/>
      </w:pPr>
    </w:p>
    <w:p w:rsidRDefault="004860F8" w:rsidP="004860F8" w:rsidR="004860F8">
      <w:pPr>
        <w:spacing w:after="0"/>
        <w:jc w:val="both"/>
      </w:pPr>
      <w:r>
        <w:tab/>
        <w:t>II/ Za ročište predlaže se slijedeći dnevni red:</w:t>
      </w:r>
    </w:p>
    <w:p w:rsidRDefault="004860F8" w:rsidP="004860F8" w:rsidR="004860F8">
      <w:pPr>
        <w:numPr>
          <w:ilvl w:val="0"/>
          <w:numId w:val="47"/>
        </w:numPr>
        <w:spacing w:after="0"/>
        <w:jc w:val="both"/>
      </w:pPr>
      <w:r>
        <w:t>rasprava o izvješću stečajne upraviteljice i pribava mišljenja o nedostatnosti stečajne mase za pokriće troškova stečajnog postupka te o obustavi i zaključenju ovog stečajnog postupka</w:t>
      </w:r>
    </w:p>
    <w:p w:rsidRDefault="004860F8" w:rsidP="004860F8" w:rsidR="004860F8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4860F8" w:rsidP="004860F8" w:rsidR="004860F8">
      <w:pPr>
        <w:spacing w:after="0"/>
        <w:jc w:val="both"/>
      </w:pPr>
    </w:p>
    <w:p w:rsidRDefault="004860F8" w:rsidP="004860F8" w:rsidR="004860F8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4860F8" w:rsidP="004860F8" w:rsidR="004860F8">
      <w:pPr>
        <w:spacing w:after="0"/>
        <w:jc w:val="both"/>
      </w:pPr>
    </w:p>
    <w:p w:rsidRDefault="004860F8" w:rsidP="004860F8" w:rsidR="004860F8">
      <w:pPr>
        <w:spacing w:after="0"/>
        <w:jc w:val="both"/>
      </w:pPr>
    </w:p>
    <w:p w:rsidRDefault="004860F8" w:rsidP="004860F8" w:rsidR="004860F8">
      <w:pPr>
        <w:spacing w:after="0"/>
        <w:jc w:val="both"/>
      </w:pPr>
    </w:p>
    <w:p w:rsidRDefault="004860F8" w:rsidP="004860F8" w:rsidR="004860F8">
      <w:pPr>
        <w:spacing w:after="0"/>
        <w:jc w:val="both"/>
      </w:pPr>
    </w:p>
    <w:p w:rsidRDefault="004860F8" w:rsidP="004860F8" w:rsidR="004860F8">
      <w:pPr>
        <w:spacing w:after="0"/>
        <w:jc w:val="center"/>
      </w:pPr>
      <w:r>
        <w:t>U Varaždinu, 21. lipnja 2016. godine</w:t>
      </w:r>
    </w:p>
    <w:p w:rsidRDefault="004860F8" w:rsidP="004860F8" w:rsidR="004860F8">
      <w:pPr>
        <w:spacing w:after="0"/>
        <w:jc w:val="center"/>
      </w:pPr>
    </w:p>
    <w:p w:rsidRDefault="004860F8" w:rsidP="004860F8" w:rsidR="004860F8">
      <w:pPr>
        <w:spacing w:after="0"/>
        <w:jc w:val="center"/>
      </w:pPr>
    </w:p>
    <w:p w:rsidRDefault="004860F8" w:rsidP="004860F8" w:rsidR="004860F8">
      <w:pPr>
        <w:spacing w:after="0"/>
        <w:jc w:val="center"/>
      </w:pPr>
    </w:p>
    <w:p w:rsidRDefault="004860F8" w:rsidP="004860F8" w:rsidR="004860F8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4860F8" w:rsidP="004860F8" w:rsidR="004860F8">
      <w:pPr>
        <w:spacing w:after="0"/>
        <w:jc w:val="both"/>
      </w:pPr>
    </w:p>
    <w:p w:rsidRDefault="004860F8" w:rsidP="004860F8" w:rsidR="004860F8">
      <w:pPr>
        <w:spacing w:after="0"/>
        <w:jc w:val="both"/>
      </w:pPr>
      <w:r>
        <w:t xml:space="preserve">                                                                                                               Jasna Lekić</w:t>
      </w:r>
    </w:p>
    <w:p w:rsidRDefault="004860F8" w:rsidP="004860F8" w:rsidR="004860F8">
      <w:pPr>
        <w:spacing w:after="0"/>
        <w:jc w:val="both"/>
      </w:pPr>
    </w:p>
    <w:p w:rsidRDefault="004860F8" w:rsidP="004860F8" w:rsidR="004860F8">
      <w:pPr>
        <w:spacing w:after="0"/>
        <w:jc w:val="both"/>
      </w:pPr>
    </w:p>
    <w:p w:rsidRDefault="004860F8" w:rsidP="004860F8" w:rsidR="004860F8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4860F8" w:rsidP="004860F8" w:rsidR="004860F8">
      <w:pPr>
        <w:spacing w:after="0"/>
        <w:jc w:val="both"/>
      </w:pPr>
    </w:p>
    <w:p w:rsidRDefault="004860F8" w:rsidP="004860F8" w:rsidR="004860F8">
      <w:pPr>
        <w:spacing w:after="0"/>
        <w:jc w:val="both"/>
      </w:pPr>
      <w:r>
        <w:t>POUKA O PRAVNOM LIJEKU:</w:t>
      </w:r>
    </w:p>
    <w:p w:rsidRDefault="004860F8" w:rsidP="004860F8" w:rsidR="004860F8">
      <w:pPr>
        <w:spacing w:after="0"/>
        <w:jc w:val="both"/>
      </w:pPr>
    </w:p>
    <w:p w:rsidRDefault="004860F8" w:rsidP="004860F8" w:rsidR="004860F8">
      <w:pPr>
        <w:spacing w:after="0"/>
        <w:jc w:val="both"/>
      </w:pPr>
      <w:r>
        <w:tab/>
        <w:t>Protiv ovog rješenja nije dopušten poseban pravni lijek.</w:t>
      </w:r>
    </w:p>
    <w:p w:rsidRDefault="004860F8" w:rsidP="004860F8" w:rsidR="004860F8">
      <w:pPr>
        <w:spacing w:after="0"/>
        <w:jc w:val="both"/>
      </w:pPr>
    </w:p>
    <w:p w:rsidRDefault="004860F8" w:rsidP="004860F8" w:rsidR="004860F8">
      <w:pPr>
        <w:spacing w:after="0"/>
        <w:jc w:val="both"/>
      </w:pPr>
    </w:p>
    <w:p w:rsidRDefault="004860F8" w:rsidP="004860F8" w:rsidR="004860F8">
      <w:pPr>
        <w:spacing w:after="0"/>
        <w:jc w:val="both"/>
      </w:pPr>
    </w:p>
    <w:p w:rsidRDefault="004860F8" w:rsidP="004860F8" w:rsidR="004860F8">
      <w:pPr>
        <w:spacing w:after="0"/>
        <w:jc w:val="both"/>
      </w:pPr>
      <w:r>
        <w:t>DNA: 1. Stečajna upraviteljica Tea Gatternig, odvjetnica iz Varaždina, Augusta Šenoe 3</w:t>
      </w:r>
    </w:p>
    <w:p w:rsidRDefault="004860F8" w:rsidP="004860F8" w:rsidR="004860F8">
      <w:pPr>
        <w:spacing w:after="0"/>
        <w:jc w:val="both"/>
      </w:pPr>
      <w:r>
        <w:t xml:space="preserve">           2. ŽDO Varaždin, građansko-upravni odjel</w:t>
      </w:r>
    </w:p>
    <w:p w:rsidRDefault="004860F8" w:rsidP="004860F8" w:rsidR="004860F8">
      <w:pPr>
        <w:spacing w:after="0"/>
        <w:jc w:val="both"/>
      </w:pPr>
      <w:r>
        <w:t xml:space="preserve">           3. E-Oglasna ploča ovoga suda</w:t>
      </w:r>
    </w:p>
    <w:p w:rsidRDefault="004860F8" w:rsidP="004860F8" w:rsidR="004860F8">
      <w:pPr>
        <w:spacing w:after="0"/>
        <w:jc w:val="both"/>
      </w:pPr>
      <w:r>
        <w:t xml:space="preserve">           </w:t>
      </w:r>
    </w:p>
    <w:p w:rsidRDefault="004860F8" w:rsidP="004860F8" w:rsidR="004860F8">
      <w:pPr>
        <w:spacing w:after="0"/>
        <w:jc w:val="both"/>
      </w:pPr>
    </w:p>
    <w:p w:rsidRDefault="004860F8" w:rsidP="004860F8" w:rsidR="004860F8">
      <w:pPr>
        <w:spacing w:after="0"/>
        <w:jc w:val="both"/>
      </w:pPr>
    </w:p>
    <w:p w:rsidRDefault="00AE649C" w:rsidP="004860F8" w:rsidR="00AE649C" w:rsidRPr="00B76F3C">
      <w:pPr>
        <w:pStyle w:val="Naslov3"/>
        <w:spacing w:after="0"/>
      </w:pPr>
    </w:p>
    <w:p w:rsidRDefault="009C0E47" w:rsidP="004860F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4860F8" w:rsidR="00AE649C" w:rsidRPr="00B76F3C">
      <w:pPr>
        <w:pStyle w:val="SudSjedite"/>
      </w:pPr>
      <w:r>
        <w:tab/>
      </w:r>
    </w:p>
    <w:p w:rsidRDefault="00CB0EA4" w:rsidP="004860F8" w:rsidR="00CB0EA4">
      <w:pPr>
        <w:pStyle w:val="Naslovdokumenta"/>
        <w:spacing w:after="0"/>
      </w:pPr>
    </w:p>
    <w:p w:rsidRDefault="0071688E" w:rsidP="004860F8" w:rsidR="0071688E">
      <w:pPr>
        <w:pStyle w:val="Poetniodjeljak"/>
        <w:spacing w:after="0"/>
      </w:pPr>
    </w:p>
    <w:p w:rsidRDefault="00A21F0D" w:rsidP="004860F8" w:rsidR="00A21F0D">
      <w:pPr>
        <w:pStyle w:val="NormaleSPIS"/>
        <w:spacing w:after="0"/>
        <w:rPr>
          <w:noProof/>
        </w:rPr>
      </w:pPr>
    </w:p>
    <w:p w:rsidRDefault="00DA0242" w:rsidP="004860F8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E47" w:rsidP="00537B78" w:rsidR="009C0E47">
      <w:r>
        <w:separator/>
      </w:r>
    </w:p>
  </w:endnote>
  <w:endnote w:id="0" w:type="continuationSeparator">
    <w:p w:rsidRDefault="009C0E47" w:rsidP="00537B78" w:rsidR="009C0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E47" w:rsidP="00537B78" w:rsidR="009C0E47">
      <w:r>
        <w:separator/>
      </w:r>
    </w:p>
  </w:footnote>
  <w:footnote w:id="0" w:type="continuationSeparator">
    <w:p w:rsidRDefault="009C0E47" w:rsidP="00537B78" w:rsidR="009C0E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9F4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0F8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E47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033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St-33/2013-42</izvorni_sadrzaj>
    <derivirana_varijabla naziv="DomainObject.Oznaka_1">St-33/2013-42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St-33/2013</izvorni_sadrzaj>
    <derivirana_varijabla naziv="DomainObject.Predmet.OznakaBroj_1">St-33/2013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D.P. - MASIVA društvo s ograničenom odgovornošću, za proizvodnju i promet elemenata za masivni namještaj</izvorni_sadrzaj>
    <derivirana_varijabla naziv="DomainObject.Predmet.ProtustrankaFormated_1">  D.P. - MASIVA društvo s ograničenom odgovornošću, za proizvodnju i promet elemenata za masivni namještaj</derivirana_varijabla>
  </DomainObject.Predmet.ProtustrankaFormated>
  <DomainObject.Predmet.ProtustrankaFormatedOIB>
    <izvorni_sadrzaj>  D.P. - MASIVA društvo s ograničenom odgovornošću, za proizvodnju i promet elemenata za masivni namještaj, OIB 46868056041</izvorni_sadrzaj>
    <derivirana_varijabla naziv="DomainObject.Predmet.ProtustrankaFormatedOIB_1">  D.P. - MASIVA društvo s ograničenom odgovornošću, za proizvodnju i promet elemenata za masivni namještaj, OIB 46868056041</derivirana_varijabla>
  </DomainObject.Predmet.ProtustrankaFormatedOIB>
  <DomainObject.Predmet.ProtustrankaFormatedWithAdress>
    <izvorni_sadrzaj> D.P. - MASIVA društvo s ograničenom odgovornošću, za proizvodnju i promet elemenata za masivni namještaj, Ruđera Boškovića 11, Varaždin</izvorni_sadrzaj>
    <derivirana_varijabla naziv="DomainObject.Predmet.ProtustrankaFormatedWithAdress_1"> D.P. - MASIVA društvo s ograničenom odgovornošću, za proizvodnju i promet elemenata za masivni namještaj, Ruđera Boškovića 11, Varaždin</derivirana_varijabla>
  </DomainObject.Predmet.ProtustrankaFormatedWithAdress>
  <DomainObject.Predmet.ProtustrankaFormatedWithAdressOIB>
    <izvorni_sadrzaj> D.P. - MASIVA društvo s ograničenom odgovornošću, za proizvodnju i promet elemenata za masivni namještaj, OIB 46868056041, Ruđera Boškovića 11, Varaždin</izvorni_sadrzaj>
    <derivirana_varijabla naziv="DomainObject.Predmet.ProtustrankaFormatedWithAdressOIB_1"> D.P. - MASIVA društvo s ograničenom odgovornošću, za proizvodnju i promet elemenata za masivni namještaj, OIB 46868056041, Ruđera Boškovića 11, Varaždin</derivirana_varijabla>
  </DomainObject.Predmet.ProtustrankaFormatedWithAdressOIB>
  <DomainObject.Predmet.ProtustrankaWithAdress>
    <izvorni_sadrzaj>D.P. - MASIVA društvo s ograničenom odgovornošću, za proizvodnju i promet elemenata za masivni namještaj Ruđera Boškovića 11, Varaždin</izvorni_sadrzaj>
    <derivirana_varijabla naziv="DomainObject.Predmet.ProtustrankaWithAdress_1">D.P. - MASIVA društvo s ograničenom odgovornošću, za proizvodnju i promet elemenata za masivni namještaj Ruđera Boškovića 11, Varaždin</derivirana_varijabla>
  </DomainObject.Predmet.ProtustrankaWithAdress>
  <DomainObject.Predmet.ProtustrankaWithAdressOIB>
    <izvorni_sadrzaj>D.P. - MASIVA društvo s ograničenom odgovornošću, za proizvodnju i promet elemenata za masivni namještaj, OIB 46868056041, Ruđera Boškovića 11, Varaždin</izvorni_sadrzaj>
    <derivirana_varijabla naziv="DomainObject.Predmet.ProtustrankaWithAdressOIB_1">D.P. - MASIVA društvo s ograničenom odgovornošću, za proizvodnju i promet elemenata za masivni namještaj, OIB 46868056041, Ruđera Boškovića 11, Varaždin</derivirana_varijabla>
  </DomainObject.Predmet.ProtustrankaWithAdressOIB>
  <DomainObject.Predmet.ProtustrankaNazivFormated>
    <izvorni_sadrzaj>D.P. - MASIVA društvo s ograničenom odgovornošću, za proizvodnju i promet elemenata za masivni namještaj</izvorni_sadrzaj>
    <derivirana_varijabla naziv="DomainObject.Predmet.ProtustrankaNazivFormated_1">D.P. - MASIVA društvo s ograničenom odgovornošću, za proizvodnju i promet elemenata za masivni namještaj</derivirana_varijabla>
  </DomainObject.Predmet.ProtustrankaNazivFormated>
  <DomainObject.Predmet.ProtustrankaNazivFormatedOIB>
    <izvorni_sadrzaj>D.P. - MASIVA društvo s ograničenom odgovornošću, za proizvodnju i promet elemenata za masivni namještaj, OIB 46868056041</izvorni_sadrzaj>
    <derivirana_varijabla naziv="DomainObject.Predmet.ProtustrankaNazivFormatedOIB_1">D.P. - MASIVA društvo s ograničenom odgovornošću, za proizvodnju i promet elemenata za masivni namještaj, OIB 46868056041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D.P. - MASIVA društvo s ograničenom odgovornošću, za proizvodnju i promet elemenata za masivni namještaj</item>
    </izvorni_sadrzaj>
    <derivirana_varijabla naziv="DomainObject.Predmet.ProtuStrankaListFormated_1">
      <item>D.P. - MASIVA društvo s ograničenom odgovornošću, za proizvodnju i promet elemenata za masivni namještaj</item>
    </derivirana_varijabla>
  </DomainObject.Predmet.ProtuStrankaListFormated>
  <DomainObject.Predmet.ProtuStrankaListFormatedOIB>
    <izvorni_sadrzaj>
      <item>D.P. - MASIVA društvo s ograničenom odgovornošću, za proizvodnju i promet elemenata za masivni namještaj, OIB 46868056041</item>
    </izvorni_sadrzaj>
    <derivirana_varijabla naziv="DomainObject.Predmet.ProtuStrankaListFormatedOIB_1">
      <item>D.P. - MASIVA društvo s ograničenom odgovornošću, za proizvodnju i promet elemenata za masivni namještaj, OIB 46868056041</item>
    </derivirana_varijabla>
  </DomainObject.Predmet.ProtuStrankaListFormatedOIB>
  <DomainObject.Predmet.ProtuStrankaListFormatedWithAdress>
    <izvorni_sadrzaj>
      <item>D.P. - MASIVA društvo s ograničenom odgovornošću, za proizvodnju i promet elemenata za masivni namještaj, Ruđera Boškovića 11, Varaždin</item>
    </izvorni_sadrzaj>
    <derivirana_varijabla naziv="DomainObject.Predmet.ProtuStrankaListFormatedWithAdress_1">
      <item>D.P. - MASIVA društvo s ograničenom odgovornošću, za proizvodnju i promet elemenata za masivni namještaj, Ruđera Boškovića 11, Varaždin</item>
    </derivirana_varijabla>
  </DomainObject.Predmet.ProtuStrankaListFormatedWithAdress>
  <DomainObject.Predmet.ProtuStrankaListFormatedWithAdressOIB>
    <izvorni_sadrzaj>
      <item>D.P. - MASIVA društvo s ograničenom odgovornošću, za proizvodnju i promet elemenata za masivni namještaj, OIB 46868056041, Ruđera Boškovića 11, Varaždin</item>
    </izvorni_sadrzaj>
    <derivirana_varijabla naziv="DomainObject.Predmet.ProtuStrankaListFormatedWithAdressOIB_1">
      <item>D.P. - MASIVA društvo s ograničenom odgovornošću, za proizvodnju i promet elemenata za masivni namještaj, OIB 46868056041, Ruđera Boškovića 11, Varaždin</item>
    </derivirana_varijabla>
  </DomainObject.Predmet.ProtuStrankaListFormatedWithAdressOIB>
  <DomainObject.Predmet.ProtuStrankaListNazivFormated>
    <izvorni_sadrzaj>
      <item>D.P. - MASIVA društvo s ograničenom odgovornošću, za proizvodnju i promet elemenata za masivni namještaj</item>
    </izvorni_sadrzaj>
    <derivirana_varijabla naziv="DomainObject.Predmet.ProtuStrankaListNazivFormated_1">
      <item>D.P. - MASIVA društvo s ograničenom odgovornošću, za proizvodnju i promet elemenata za masivni namještaj</item>
    </derivirana_varijabla>
  </DomainObject.Predmet.ProtuStrankaListNazivFormated>
  <DomainObject.Predmet.ProtuStrankaListNazivFormatedOIB>
    <izvorni_sadrzaj>
      <item>D.P. - MASIVA društvo s ograničenom odgovornošću, za proizvodnju i promet elemenata za masivni namještaj, OIB 46868056041</item>
    </izvorni_sadrzaj>
    <derivirana_varijabla naziv="DomainObject.Predmet.ProtuStrankaListNazivFormatedOIB_1">
      <item>D.P. - MASIVA društvo s ograničenom odgovornošću, za proizvodnju i promet elemenata za masivni namještaj, OIB 46868056041</item>
    </derivirana_varijabla>
  </DomainObject.Predmet.ProtuStrankaListNazivFormatedOIB>
  <DomainObject.Predmet.OstaliListFormated>
    <izvorni_sadrzaj>
      <item>MIRAN MILOLOŽA</item>
      <item>Tea Gatternig</item>
    </izvorni_sadrzaj>
    <derivirana_varijabla naziv="DomainObject.Predmet.OstaliListFormated_1">
      <item>MIRAN MILOLOŽA</item>
      <item>Tea Gatternig</item>
    </derivirana_varijabla>
  </DomainObject.Predmet.OstaliListFormated>
  <DomainObject.Predmet.OstaliListFormatedOIB>
    <izvorni_sadrzaj>
      <item>MIRAN MILOLOŽA</item>
      <item>Tea Gatternig, OIB 20214370352</item>
    </izvorni_sadrzaj>
    <derivirana_varijabla naziv="DomainObject.Predmet.OstaliListFormatedOIB_1">
      <item>MIRAN MILOLOŽA</item>
      <item>Tea Gatternig, OIB 20214370352</item>
    </derivirana_varijabla>
  </DomainObject.Predmet.OstaliListFormatedOIB>
  <DomainObject.Predmet.OstaliListFormatedWithAdress>
    <izvorni_sadrzaj>
      <item>MIRAN MILOLOŽA, VRBIK IV. 3, 10000 Zagreb</item>
      <item>Tea Gatternig, ŠENOINA 3, 42000 Varaždin</item>
    </izvorni_sadrzaj>
    <derivirana_varijabla naziv="DomainObject.Predmet.OstaliListFormatedWithAdress_1">
      <item>MIRAN MILOLOŽA, VRBIK IV. 3, 10000 Zagreb</item>
      <item>Tea Gatternig, ŠENOINA 3, 42000 Varaždin</item>
    </derivirana_varijabla>
  </DomainObject.Predmet.OstaliListFormatedWithAdress>
  <DomainObject.Predmet.OstaliListFormatedWithAdressOIB>
    <izvorni_sadrzaj>
      <item>MIRAN MILOLOŽA, VRBIK IV. 3, 10000 Zagreb</item>
      <item>Tea Gatternig, OIB 20214370352, ŠENOINA 3, 42000 Varaždin</item>
    </izvorni_sadrzaj>
    <derivirana_varijabla naziv="DomainObject.Predmet.OstaliListFormatedWithAdressOIB_1">
      <item>MIRAN MILOLOŽA, VRBIK IV. 3, 10000 Zagreb</item>
      <item>Tea Gatternig, OIB 20214370352, ŠENOINA 3, 42000 Varaždin</item>
    </derivirana_varijabla>
  </DomainObject.Predmet.OstaliListFormatedWithAdressOIB>
  <DomainObject.Predmet.OstaliListNazivFormated>
    <izvorni_sadrzaj>
      <item>MIRAN MILOLOŽA</item>
      <item>Tea Gatternig</item>
    </izvorni_sadrzaj>
    <derivirana_varijabla naziv="DomainObject.Predmet.OstaliListNazivFormated_1">
      <item>MIRAN MILOLOŽA</item>
      <item>Tea Gatternig</item>
    </derivirana_varijabla>
  </DomainObject.Predmet.OstaliListNazivFormated>
  <DomainObject.Predmet.OstaliListNazivFormatedOIB>
    <izvorni_sadrzaj>
      <item>MIRAN MILOLOŽA</item>
      <item>Tea Gatternig, OIB 20214370352</item>
    </izvorni_sadrzaj>
    <derivirana_varijabla naziv="DomainObject.Predmet.OstaliListNazivFormatedOIB_1">
      <item>MIRAN MILOLOŽA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St-33/2013-42</izvorni_sadrzaj>
    <derivirana_varijabla naziv="DomainObject.PoslovniBrojDokumenta_1">St-33/2013-42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D.P. - MASIVA društvo s ograničenom odgovornošću, za proizvodnju i promet elemenata za masivni namještaj</izvorni_sadrzaj>
    <derivirana_varijabla naziv="DomainObject.Predmet.ProtustrankaIDrugi_1">D.P. - MASIVA društvo s ograničenom odgovornošću, za proizvodnju i promet elemenata za masivni namještaj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D.P. - MASIVA društvo s ograničenom odgovornošću, za proizvodnju i promet elemenata za masivni namještaj, OIB 46868056041, Ruđera Boškovića 11, Varaždin</izvorni_sadrzaj>
    <derivirana_varijabla naziv="DomainObject.Predmet.ProtustrankaIDrugiAdressOIB_1">D.P. - MASIVA društvo s ograničenom odgovornošću, za proizvodnju i promet elemenata za masivni namještaj, OIB 46868056041, Ruđera Boškovića 11,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D.P. - MASIVA društvo s ograničenom odgovornošću, za proizvodnju i promet elemenata za masivni namještaj</item>
      <item>MIRAN MILOLOŽA</item>
      <item>Tea Gatternig</item>
    </izvorni_sadrzaj>
    <derivirana_varijabla naziv="DomainObject.Predmet.SudioniciListNaziv_1">
      <item>Financijska agencija</item>
      <item>D.P. - MASIVA društvo s ograničenom odgovornošću, za proizvodnju i promet elemenata za masivni namještaj</item>
      <item>MIRAN MILOLOŽA</item>
      <item>Tea Gatternig</item>
    </derivirana_varijabla>
  </DomainObject.Predmet.SudioniciListNaziv>
  <DomainObject.Predmet.SudioniciListAdressOIB>
    <izvorni_sadrzaj>
      <item>Financijska agencija, OIB 85821130368, Ulica grada Vukovara 70,10000 Zagreb</item>
      <item>D.P. - MASIVA društvo s ograničenom odgovornošću, za proizvodnju i promet elemenata za masivni namještaj, OIB 46868056041, Ruđera Boškovića 11,Varaždin</item>
      <item>MIRAN MILOLOŽA, VRBIK IV. 3,10000 Zagreb</item>
      <item>Tea Gatternig, OIB 20214370352, ŠENOINA 3,42000 Varaždin</item>
    </izvorni_sadrzaj>
    <derivirana_varijabla naziv="DomainObject.Predmet.SudioniciListAdressOIB_1">
      <item>Financijska agencija, OIB 85821130368, Ulica grada Vukovara 70,10000 Zagreb</item>
      <item>D.P. - MASIVA društvo s ograničenom odgovornošću, za proizvodnju i promet elemenata za masivni namještaj, OIB 46868056041, Ruđera Boškovića 11,Varaždin</item>
      <item>MIRAN MILOLOŽA, VRBIK IV. 3,10000 Zagreb</item>
      <item>Tea Gatternig, OIB 20214370352, ŠENOINA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8B170-7430-43C0-A452-EBAAB315D0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201</properties:Words>
  <properties:Characters>964</properties:Characters>
  <properties:Lines>66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2016-06-21T06:58:00Z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St-33/2013-42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