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dd9c" w14:paraId="6bddd9c" w:rsidRDefault="0011391D" w:rsidP="0011391D" w:rsidR="0011391D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91D" w:rsidP="0011391D" w:rsidR="0011391D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11391D" w:rsidP="0011391D" w:rsidR="0011391D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1391D" w:rsidP="0011391D" w:rsidR="0011391D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11391D" w:rsidP="0011391D" w:rsidR="0011391D" w:rsidRPr="00814D55"/>
    <w:p w:rsidRDefault="0011391D" w:rsidP="0011391D" w:rsidR="0011391D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2665 od 8</w:t>
      </w:r>
      <w:r w:rsidRPr="00814D55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ŠAJINI KOMERC d. o. o. Barba, </w:t>
      </w:r>
      <w:proofErr w:type="spellStart"/>
      <w:r>
        <w:rPr>
          <w:rFonts w:cs="Times New Roman" w:eastAsia="Times New Roman"/>
          <w:szCs w:val="24"/>
          <w:lang w:eastAsia="hr-HR"/>
        </w:rPr>
        <w:t>Šajini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Šajini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14, OIB 62340057429, MBS 130022089,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10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11391D" w:rsidP="0011391D" w:rsidR="0011391D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91D" w:rsidP="0011391D" w:rsidR="0011391D" w:rsidRPr="00814D55">
      <w:pPr>
        <w:jc w:val="center"/>
      </w:pPr>
      <w:r w:rsidRPr="00814D55">
        <w:t>O G L A S</w:t>
      </w:r>
    </w:p>
    <w:p w:rsidRDefault="0011391D" w:rsidP="0011391D" w:rsidR="0011391D" w:rsidRPr="00814D55">
      <w:pPr>
        <w:ind w:firstLine="708"/>
      </w:pPr>
    </w:p>
    <w:p w:rsidRDefault="0011391D" w:rsidP="0011391D" w:rsidR="0011391D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ŠAJINI KOMERC d. o. o. Barba, </w:t>
      </w:r>
      <w:proofErr w:type="spellStart"/>
      <w:r>
        <w:rPr>
          <w:rFonts w:cs="Times New Roman" w:eastAsia="Times New Roman"/>
          <w:szCs w:val="24"/>
          <w:lang w:eastAsia="hr-HR"/>
        </w:rPr>
        <w:t>Šajini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Šajini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14, OIB 62340057429, MBS 130022089</w:t>
      </w:r>
      <w:r w:rsidRPr="00814D55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162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91D" w:rsidP="0011391D" w:rsidR="0011391D" w:rsidRPr="00814D55">
      <w:pPr>
        <w:ind w:firstLine="708"/>
      </w:pPr>
    </w:p>
    <w:p w:rsidRDefault="0011391D" w:rsidP="0011391D" w:rsidR="0011391D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Pr="00814D55">
        <w:t xml:space="preserve"> </w:t>
      </w:r>
      <w:r>
        <w:t>225.888,05</w:t>
      </w:r>
      <w:r w:rsidRPr="00814D55">
        <w:t xml:space="preserve"> kuna.</w:t>
      </w:r>
    </w:p>
    <w:p w:rsidRDefault="0011391D" w:rsidP="0011391D" w:rsidR="0011391D" w:rsidRPr="00814D55"/>
    <w:p w:rsidRDefault="0011391D" w:rsidP="0011391D" w:rsidR="0011391D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Marko </w:t>
      </w:r>
      <w:proofErr w:type="spellStart"/>
      <w:r>
        <w:rPr>
          <w:rFonts w:cs="Times New Roman" w:eastAsia="Times New Roman"/>
          <w:szCs w:val="24"/>
          <w:lang w:eastAsia="hr-HR"/>
        </w:rPr>
        <w:t>Borula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11391D" w:rsidP="0011391D" w:rsidR="0011391D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91D" w:rsidP="0011391D" w:rsidR="0011391D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11391D" w:rsidP="0011391D" w:rsidR="0011391D" w:rsidRPr="00814D55">
      <w:pPr>
        <w:rPr>
          <w:rFonts w:cs="Times New Roman" w:eastAsia="Times New Roman"/>
          <w:szCs w:val="24"/>
          <w:lang w:eastAsia="hr-HR"/>
        </w:rPr>
      </w:pPr>
    </w:p>
    <w:p w:rsidRDefault="0011391D" w:rsidP="0011391D" w:rsidR="0011391D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91D" w:rsidP="0011391D" w:rsidR="0011391D" w:rsidRPr="00814D55">
      <w:pPr>
        <w:ind w:firstLine="708"/>
      </w:pPr>
    </w:p>
    <w:p w:rsidRDefault="0011391D" w:rsidP="0011391D" w:rsidR="0011391D" w:rsidRPr="00814D55">
      <w:pPr>
        <w:jc w:val="center"/>
      </w:pPr>
      <w:r w:rsidRPr="00814D55">
        <w:t xml:space="preserve">U Pazinu </w:t>
      </w:r>
      <w:r>
        <w:t>10.</w:t>
      </w:r>
      <w:r w:rsidRPr="00814D55">
        <w:t xml:space="preserve"> veljače 2016.</w:t>
      </w:r>
    </w:p>
    <w:p w:rsidRDefault="0011391D" w:rsidP="0011391D" w:rsidR="0011391D" w:rsidRPr="00814D55">
      <w:pPr>
        <w:ind w:firstLine="708" w:left="5664"/>
        <w:jc w:val="center"/>
      </w:pPr>
      <w:r w:rsidRPr="00814D55">
        <w:t>Sudska savjetnica</w:t>
      </w:r>
    </w:p>
    <w:p w:rsidRDefault="0011391D" w:rsidP="0011391D" w:rsidR="0011391D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11391D" w:rsidP="0011391D" w:rsidR="0011391D" w:rsidRPr="0011391D">
      <w:pPr>
        <w:rPr>
          <w:sz w:val="16"/>
          <w:szCs w:val="16"/>
        </w:rPr>
      </w:pPr>
      <w:r w:rsidRPr="0011391D">
        <w:rPr>
          <w:sz w:val="16"/>
          <w:szCs w:val="16"/>
        </w:rPr>
        <w:t>DNA:</w:t>
      </w:r>
    </w:p>
    <w:p w:rsidRDefault="0011391D" w:rsidP="0011391D" w:rsidR="004F5027" w:rsidRPr="0011391D">
      <w:pPr>
        <w:jc w:val="left"/>
        <w:rPr>
          <w:sz w:val="16"/>
          <w:szCs w:val="16"/>
        </w:rPr>
      </w:pPr>
      <w:r w:rsidRPr="0011391D">
        <w:rPr>
          <w:sz w:val="16"/>
          <w:szCs w:val="16"/>
        </w:rPr>
        <w:t>- mrežna stranica e-Oglasna ploča sudova (45 dana).</w:t>
      </w:r>
    </w:p>
    <w:sectPr w:rsidR="004F5027" w:rsidRPr="0011391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91D" w:rsidP="0011391D" w:rsidR="0011391D">
      <w:r>
        <w:separator/>
      </w:r>
    </w:p>
  </w:endnote>
  <w:endnote w:id="0" w:type="continuationSeparator">
    <w:p w:rsidRDefault="0011391D" w:rsidP="0011391D" w:rsidR="00113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91D" w:rsidP="0011391D" w:rsidR="0011391D">
      <w:r>
        <w:separator/>
      </w:r>
    </w:p>
  </w:footnote>
  <w:footnote w:id="0" w:type="continuationSeparator">
    <w:p w:rsidRDefault="0011391D" w:rsidP="0011391D" w:rsidR="001139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91D" w:rsidP="00C77D1B" w:rsidR="00456491">
    <w:pPr>
      <w:pStyle w:val="Zaglavlje"/>
      <w:jc w:val="right"/>
    </w:pPr>
    <w:r>
      <w:t>11 St-260/2016-3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ED5"/>
    <w:rsid w:val="000242C2"/>
    <w:rsid w:val="0011391D"/>
    <w:rsid w:val="004F5027"/>
    <w:rsid w:val="00924ED5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91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91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1391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3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39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139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91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24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2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2C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2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2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91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91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1391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3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39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139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91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24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2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2C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2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2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ŠAJINI KOMERC d.o.o. BARBAN</izvorni_sadrzaj>
    <derivirana_varijabla naziv="DomainObject.Predmet.ProtustrankaFormated_1">  ŠAJINI KOMERC d.o.o. BARBAN</derivirana_varijabla>
  </DomainObject.Predmet.ProtustrankaFormated>
  <DomainObject.Predmet.ProtustrankaFormatedOIB>
    <izvorni_sadrzaj>  ŠAJINI KOMERC d.o.o. BARBAN, OIB 62340057429</izvorni_sadrzaj>
    <derivirana_varijabla naziv="DomainObject.Predmet.ProtustrankaFormatedOIB_1">  ŠAJINI KOMERC d.o.o. BARBAN, OIB 62340057429</derivirana_varijabla>
  </DomainObject.Predmet.ProtustrankaFormatedOIB>
  <DomainObject.Predmet.ProtustrankaFormatedWithAdress>
    <izvorni_sadrzaj> ŠAJINI KOMERC d.o.o. BARBAN, Šajini, Šajini 14, 52207 Barban</izvorni_sadrzaj>
    <derivirana_varijabla naziv="DomainObject.Predmet.ProtustrankaFormatedWithAdress_1"> ŠAJINI KOMERC d.o.o. BARBAN, Šajini, Šajini 14, 52207 Barban</derivirana_varijabla>
  </DomainObject.Predmet.ProtustrankaFormatedWithAdress>
  <DomainObject.Predmet.ProtustrankaFormatedWithAdressOIB>
    <izvorni_sadrzaj> ŠAJINI KOMERC d.o.o. BARBAN, OIB 62340057429, Šajini, Šajini 14, 52207 Barban</izvorni_sadrzaj>
    <derivirana_varijabla naziv="DomainObject.Predmet.ProtustrankaFormatedWithAdressOIB_1"> ŠAJINI KOMERC d.o.o. BARBAN, OIB 62340057429, Šajini, Šajini 14, 52207 Barban</derivirana_varijabla>
  </DomainObject.Predmet.ProtustrankaFormatedWithAdressOIB>
  <DomainObject.Predmet.ProtustrankaWithAdress>
    <izvorni_sadrzaj>ŠAJINI KOMERC d.o.o. BARBAN Šajini, Šajini 14, 52207 Barban</izvorni_sadrzaj>
    <derivirana_varijabla naziv="DomainObject.Predmet.ProtustrankaWithAdress_1">ŠAJINI KOMERC d.o.o. BARBAN Šajini, Šajini 14, 52207 Barban</derivirana_varijabla>
  </DomainObject.Predmet.ProtustrankaWithAdress>
  <DomainObject.Predmet.ProtustrankaWithAdressOIB>
    <izvorni_sadrzaj>ŠAJINI KOMERC d.o.o. BARBAN, OIB 62340057429, Šajini, Šajini 14, 52207 Barban</izvorni_sadrzaj>
    <derivirana_varijabla naziv="DomainObject.Predmet.ProtustrankaWithAdressOIB_1">ŠAJINI KOMERC d.o.o. BARBAN, OIB 62340057429, Šajini, Šajini 14, 52207 Barban</derivirana_varijabla>
  </DomainObject.Predmet.ProtustrankaWithAdressOIB>
  <DomainObject.Predmet.ProtustrankaNazivFormated>
    <izvorni_sadrzaj>ŠAJINI KOMERC d.o.o. BARBAN</izvorni_sadrzaj>
    <derivirana_varijabla naziv="DomainObject.Predmet.ProtustrankaNazivFormated_1">ŠAJINI KOMERC d.o.o. BARBAN</derivirana_varijabla>
  </DomainObject.Predmet.ProtustrankaNazivFormated>
  <DomainObject.Predmet.ProtustrankaNazivFormatedOIB>
    <izvorni_sadrzaj>ŠAJINI KOMERC d.o.o. BARBAN, OIB 62340057429</izvorni_sadrzaj>
    <derivirana_varijabla naziv="DomainObject.Predmet.ProtustrankaNazivFormatedOIB_1">ŠAJINI KOMERC d.o.o. BARBAN, OIB 62340057429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225888.05</izvorni_sadrzaj>
    <derivirana_varijabla naziv="DomainObject.Predmet.TrenutnaVrijednost_1">225888.05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ŠAJINI KOMERC d.o.o. BARBAN</item>
    </izvorni_sadrzaj>
    <derivirana_varijabla naziv="DomainObject.Predmet.ProtuStrankaListFormated_1">
      <item>ŠAJINI KOMERC d.o.o. BARBAN</item>
    </derivirana_varijabla>
  </DomainObject.Predmet.ProtuStrankaListFormated>
  <DomainObject.Predmet.ProtuStrankaListFormatedOIB>
    <izvorni_sadrzaj>
      <item>ŠAJINI KOMERC d.o.o. BARBAN, OIB 62340057429</item>
    </izvorni_sadrzaj>
    <derivirana_varijabla naziv="DomainObject.Predmet.ProtuStrankaListFormatedOIB_1">
      <item>ŠAJINI KOMERC d.o.o. BARBAN, OIB 62340057429</item>
    </derivirana_varijabla>
  </DomainObject.Predmet.ProtuStrankaListFormatedOIB>
  <DomainObject.Predmet.ProtuStrankaListFormatedWithAdress>
    <izvorni_sadrzaj>
      <item>ŠAJINI KOMERC d.o.o. BARBAN, Šajini, Šajini 14, 52207 Barban</item>
    </izvorni_sadrzaj>
    <derivirana_varijabla naziv="DomainObject.Predmet.ProtuStrankaListFormatedWithAdress_1">
      <item>ŠAJINI KOMERC d.o.o. BARBAN, Šajini, Šajini 14, 52207 Barban</item>
    </derivirana_varijabla>
  </DomainObject.Predmet.ProtuStrankaListFormatedWithAdress>
  <DomainObject.Predmet.ProtuStrankaListFormatedWithAdressOIB>
    <izvorni_sadrzaj>
      <item>ŠAJINI KOMERC d.o.o. BARBAN, OIB 62340057429, Šajini, Šajini 14, 52207 Barban</item>
    </izvorni_sadrzaj>
    <derivirana_varijabla naziv="DomainObject.Predmet.ProtuStrankaListFormatedWithAdressOIB_1">
      <item>ŠAJINI KOMERC d.o.o. BARBAN, OIB 62340057429, Šajini, Šajini 14, 52207 Barban</item>
    </derivirana_varijabla>
  </DomainObject.Predmet.ProtuStrankaListFormatedWithAdressOIB>
  <DomainObject.Predmet.ProtuStrankaListNazivFormated>
    <izvorni_sadrzaj>
      <item>ŠAJINI KOMERC d.o.o. BARBAN</item>
    </izvorni_sadrzaj>
    <derivirana_varijabla naziv="DomainObject.Predmet.ProtuStrankaListNazivFormated_1">
      <item>ŠAJINI KOMERC d.o.o. BARBAN</item>
    </derivirana_varijabla>
  </DomainObject.Predmet.ProtuStrankaListNazivFormated>
  <DomainObject.Predmet.ProtuStrankaListNazivFormatedOIB>
    <izvorni_sadrzaj>
      <item>ŠAJINI KOMERC d.o.o. BARBAN, OIB 62340057429</item>
    </izvorni_sadrzaj>
    <derivirana_varijabla naziv="DomainObject.Predmet.ProtuStrankaListNazivFormatedOIB_1">
      <item>ŠAJINI KOMERC d.o.o. BARBAN, OIB 62340057429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ŠAJINI KOMERC d.o.o. BARBAN</izvorni_sadrzaj>
    <derivirana_varijabla naziv="DomainObject.Predmet.ProtustrankaIDrugi_1">ŠAJINI KOMERC d.o.o.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ŠAJINI KOMERC d.o.o. BARBAN, OIB 62340057429, Šajini, Šajini 14, 52207 Barban</izvorni_sadrzaj>
    <derivirana_varijabla naziv="DomainObject.Predmet.ProtustrankaIDrugiAdressOIB_1">ŠAJINI KOMERC d.o.o. BARBAN, OIB 62340057429, Šajini, Šajini 14,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ŠAJINI KOMERC d.o.o. BARBAN</item>
    </izvorni_sadrzaj>
    <derivirana_varijabla naziv="DomainObject.Predmet.SudioniciListNaziv_1">
      <item>FINANCIJSKA AGENCIJA, RC RIJEKA, PODRUŽNICA PULA, PULA</item>
      <item>ŠAJINI KOMERC d.o.o. BARBAN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ŠAJINI KOMERC d.o.o. BARBAN, OIB 62340057429, Šajini, Šajini 14,52207 Barban</item>
    </izvorni_sadrzaj>
    <derivirana_varijabla naziv="DomainObject.Predmet.SudioniciListAdressOIB_1">
      <item>FINANCIJSKA AGENCIJA, RC RIJEKA, PODRUŽNICA PULA, PULA, OIB 85821130368, Giardini 5,52100 Pula</item>
      <item>ŠAJINI KOMERC d.o.o. BARBAN, OIB 62340057429, Šajini, Šajini 14,52207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62340057429</item>
    </izvorni_sadrzaj>
    <derivirana_varijabla naziv="DomainObject.Predmet.SudioniciListNazivOIB_1">
      <item>, OIB 85821130368</item>
      <item>, OIB 62340057429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2147</properties:Characters>
  <properties:Lines>48</properties:Lines>
  <properties:Paragraphs>15</properties:Paragraphs>
  <properties:TotalTime>4</properties:TotalTime>
  <properties:ScaleCrop>false</properties:ScaleCrop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2016-02-10T09:50:00Z</dcterms:created>
  <dc:creator>Mihaela Kaligari</dc:creator>
  <dc:description/>
  <cp:keywords/>
  <cp:lastModifiedBy>Jasmina Matika</cp:lastModifiedBy>
  <cp:lastPrinted>2016-02-10T09:53:00Z</cp:lastPrinted>
  <dcterms:modified xmlns:xsi="http://www.w3.org/2001/XMLSchema-instance" xsi:type="dcterms:W3CDTF">2016-02-11T07:06:00Z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