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8700" w14:paraId="d1e8700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FF0D71">
        <w:rPr>
          <w:lang w:val="hr-HR"/>
        </w:rPr>
        <w:t>St-303/15-5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FF0D71">
        <w:t>Cluster hrvatske tekstilne industrije Varaždin, OIB: 37876589744, sa sjedištem u Petra Preradovića 17 II, 42000 Varaždin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FF0D71">
        <w:t>Cluster hrvatske tekstilne industrije Varaždin, OIB: 37876589744, sa sjedištem u Petra Preradovića 17 II, 42000 Varaždin</w:t>
      </w:r>
      <w:r w:rsidR="00830E49">
        <w:t xml:space="preserve">, iznosi </w:t>
      </w:r>
      <w:r w:rsidR="00FF0D71">
        <w:t>41.842,51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FF0D71">
        <w:t>predsjednik</w:t>
      </w:r>
      <w:r w:rsidR="002E00D7">
        <w:t xml:space="preserve"> dužnika </w:t>
      </w:r>
      <w:r w:rsidR="00FF0D71">
        <w:t>Zoran Košćec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FF0D71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830E49" w:rsidP="00FF0D71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FF0D71">
        <w:rPr>
          <w:lang w:val="hr-HR"/>
        </w:rPr>
        <w:t>29.10.2015.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FF0D71">
        <w:t>Cluster hrvatske tekstilne industrije Varaždin, OIB: 37876589744, sa sjedištem u Petra Preradovića 17 II, 42000 Varaždin</w:t>
      </w:r>
      <w:r>
        <w:t>, navodeći da du</w:t>
      </w:r>
      <w:r w:rsidR="00715C85">
        <w:t xml:space="preserve">žnik na dan </w:t>
      </w:r>
      <w:r w:rsidR="00FF0D71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FF0D71">
        <w:t>41.842,51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B4A" w:rsidP="007F64E0" w:rsidR="00BA1B4A">
      <w:r>
        <w:separator/>
      </w:r>
    </w:p>
  </w:endnote>
  <w:endnote w:id="0" w:type="continuationSeparator">
    <w:p w:rsidRDefault="00BA1B4A" w:rsidP="007F64E0" w:rsidR="00BA1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B4A" w:rsidP="007F64E0" w:rsidR="00BA1B4A">
      <w:r>
        <w:separator/>
      </w:r>
    </w:p>
  </w:footnote>
  <w:footnote w:id="0" w:type="continuationSeparator">
    <w:p w:rsidRDefault="00BA1B4A" w:rsidP="007F64E0" w:rsidR="00BA1B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26E02" w:rsidRPr="00B26E02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FF0D71">
      <w:rPr>
        <w:lang w:val="hr-HR"/>
      </w:rPr>
      <w:t>St-303/15-5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26E02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B4A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0D71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</izvorni_sadrzaj>
    <derivirana_varijabla naziv="DomainObject.Predmet.Broj_1">303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St-303/2015</izvorni_sadrzaj>
    <derivirana_varijabla naziv="DomainObject.Predmet.OznakaBroj_1">St-303/2015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Cluster hrvatske tekstilne industrije Varaždin</izvorni_sadrzaj>
    <derivirana_varijabla naziv="DomainObject.Predmet.ProtustrankaFormated_1">  Cluster hrvatske tekstilne industrije Varaždin</derivirana_varijabla>
  </DomainObject.Predmet.ProtustrankaFormated>
  <DomainObject.Predmet.ProtustrankaFormatedOIB>
    <izvorni_sadrzaj>  Cluster hrvatske tekstilne industrije Varaždin, OIB 37876589744</izvorni_sadrzaj>
    <derivirana_varijabla naziv="DomainObject.Predmet.ProtustrankaFormatedOIB_1">  Cluster hrvatske tekstilne industrije Varaždin, OIB 37876589744</derivirana_varijabla>
  </DomainObject.Predmet.ProtustrankaFormatedOIB>
  <DomainObject.Predmet.ProtustrankaFormatedWithAdress>
    <izvorni_sadrzaj> Cluster hrvatske tekstilne industrije Varaždin, Petra Preradovića 17 II, 42000 Varaždin</izvorni_sadrzaj>
    <derivirana_varijabla naziv="DomainObject.Predmet.ProtustrankaFormatedWithAdress_1"> Cluster hrvatske tekstilne industrije Varaždin, Petra Preradovića 17 II, 42000 Varaždin</derivirana_varijabla>
  </DomainObject.Predmet.ProtustrankaFormatedWithAdress>
  <DomainObject.Predmet.ProtustrankaFormatedWithAdressOIB>
    <izvorni_sadrzaj> Cluster hrvatske tekstilne industrije Varaždin, OIB 37876589744, Petra Preradovića 17 II, 42000 Varaždin</izvorni_sadrzaj>
    <derivirana_varijabla naziv="DomainObject.Predmet.ProtustrankaFormatedWithAdressOIB_1"> Cluster hrvatske tekstilne industrije Varaždin, OIB 37876589744, Petra Preradovića 17 II, 42000 Varaždin</derivirana_varijabla>
  </DomainObject.Predmet.ProtustrankaFormatedWithAdressOIB>
  <DomainObject.Predmet.ProtustrankaWithAdress>
    <izvorni_sadrzaj>Cluster hrvatske tekstilne industrije Varaždin Petra Preradovića 17 II, 42000 Varaždin</izvorni_sadrzaj>
    <derivirana_varijabla naziv="DomainObject.Predmet.ProtustrankaWithAdress_1">Cluster hrvatske tekstilne industrije Varaždin Petra Preradovića 17 II, 42000 Varaždin</derivirana_varijabla>
  </DomainObject.Predmet.ProtustrankaWithAdress>
  <DomainObject.Predmet.ProtustrankaWithAdressOIB>
    <izvorni_sadrzaj>Cluster hrvatske tekstilne industrije Varaždin, OIB 37876589744, Petra Preradovića 17 II, 42000 Varaždin</izvorni_sadrzaj>
    <derivirana_varijabla naziv="DomainObject.Predmet.ProtustrankaWithAdressOIB_1">Cluster hrvatske tekstilne industrije Varaždin, OIB 37876589744, Petra Preradovića 17 II, 42000 Varaždin</derivirana_varijabla>
  </DomainObject.Predmet.ProtustrankaWithAdressOIB>
  <DomainObject.Predmet.ProtustrankaNazivFormated>
    <izvorni_sadrzaj>Cluster hrvatske tekstilne industrije Varaždin</izvorni_sadrzaj>
    <derivirana_varijabla naziv="DomainObject.Predmet.ProtustrankaNazivFormated_1">Cluster hrvatske tekstilne industrije Varaždin</derivirana_varijabla>
  </DomainObject.Predmet.ProtustrankaNazivFormated>
  <DomainObject.Predmet.ProtustrankaNazivFormatedOIB>
    <izvorni_sadrzaj>Cluster hrvatske tekstilne industrije Varaždin, OIB 37876589744</izvorni_sadrzaj>
    <derivirana_varijabla naziv="DomainObject.Predmet.ProtustrankaNazivFormatedOIB_1">Cluster hrvatske tekstilne industrije Varaždin, OIB 37876589744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41842.51</izvorni_sadrzaj>
    <derivirana_varijabla naziv="DomainObject.Predmet.TrenutnaVrijednost_1">41842.51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Cluster hrvatske tekstilne industrije Varaždin</item>
    </izvorni_sadrzaj>
    <derivirana_varijabla naziv="DomainObject.Predmet.ProtuStrankaListFormated_1">
      <item>Cluster hrvatske tekstilne industrije Varaždin</item>
    </derivirana_varijabla>
  </DomainObject.Predmet.ProtuStrankaListFormated>
  <DomainObject.Predmet.ProtuStrankaListFormatedOIB>
    <izvorni_sadrzaj>
      <item>Cluster hrvatske tekstilne industrije Varaždin, OIB 37876589744</item>
    </izvorni_sadrzaj>
    <derivirana_varijabla naziv="DomainObject.Predmet.ProtuStrankaListFormatedOIB_1">
      <item>Cluster hrvatske tekstilne industrije Varaždin, OIB 37876589744</item>
    </derivirana_varijabla>
  </DomainObject.Predmet.ProtuStrankaListFormatedOIB>
  <DomainObject.Predmet.ProtuStrankaListFormatedWithAdress>
    <izvorni_sadrzaj>
      <item>Cluster hrvatske tekstilne industrije Varaždin, Petra Preradovića 17 II, 42000 Varaždin</item>
    </izvorni_sadrzaj>
    <derivirana_varijabla naziv="DomainObject.Predmet.ProtuStrankaListFormatedWithAdress_1">
      <item>Cluster hrvatske tekstilne industrije Varaždin, Petra Preradovića 17 II, 42000 Varaždin</item>
    </derivirana_varijabla>
  </DomainObject.Predmet.ProtuStrankaListFormatedWithAdress>
  <DomainObject.Predmet.ProtuStrankaListFormatedWithAdressOIB>
    <izvorni_sadrzaj>
      <item>Cluster hrvatske tekstilne industrije Varaždin, OIB 37876589744, Petra Preradovića 17 II, 42000 Varaždin</item>
    </izvorni_sadrzaj>
    <derivirana_varijabla naziv="DomainObject.Predmet.ProtuStrankaListFormatedWithAdressOIB_1">
      <item>Cluster hrvatske tekstilne industrije Varaždin, OIB 37876589744, Petra Preradovića 17 II, 42000 Varaždin</item>
    </derivirana_varijabla>
  </DomainObject.Predmet.ProtuStrankaListFormatedWithAdressOIB>
  <DomainObject.Predmet.ProtuStrankaListNazivFormated>
    <izvorni_sadrzaj>
      <item>Cluster hrvatske tekstilne industrije Varaždin</item>
    </izvorni_sadrzaj>
    <derivirana_varijabla naziv="DomainObject.Predmet.ProtuStrankaListNazivFormated_1">
      <item>Cluster hrvatske tekstilne industrije Varaždin</item>
    </derivirana_varijabla>
  </DomainObject.Predmet.ProtuStrankaListNazivFormated>
  <DomainObject.Predmet.ProtuStrankaListNazivFormatedOIB>
    <izvorni_sadrzaj>
      <item>Cluster hrvatske tekstilne industrije Varaždin, OIB 37876589744</item>
    </izvorni_sadrzaj>
    <derivirana_varijabla naziv="DomainObject.Predmet.ProtuStrankaListNazivFormatedOIB_1">
      <item>Cluster hrvatske tekstilne industrije Varaždin, OIB 37876589744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Cluster hrvatske tekstilne industrije Varaždin</izvorni_sadrzaj>
    <derivirana_varijabla naziv="DomainObject.Predmet.ProtustrankaIDrugi_1">Cluster hrvatske tekstilne industrije Varaždin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Cluster hrvatske tekstilne industrije Varaždin, OIB 37876589744, Petra Preradovića 17 II, 42000 Varaždin</izvorni_sadrzaj>
    <derivirana_varijabla naziv="DomainObject.Predmet.ProtustrankaIDrugiAdressOIB_1">Cluster hrvatske tekstilne industrije Varaždin, OIB 37876589744, Petra Preradovića 17 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Cluster hrvatske tekstilne industrije Varaždin</item>
      <item>E-oglasna ploča</item>
    </izvorni_sadrzaj>
    <derivirana_varijabla naziv="DomainObject.Predmet.SudioniciListNaziv_1">
      <item>Financijska agencija, Regionalni centar Zagreb, Podružnica Varaždin</item>
      <item>Cluster hrvatske tekstilne industrije Varaždin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Cluster hrvatske tekstilne industrije Varaždin, OIB 37876589744, Petra Preradovića 17 II,42000 Varaždin</item>
      <item>E-oglasna ploča</item>
    </izvorni_sadrzaj>
    <derivirana_varijabla naziv="DomainObject.Predmet.SudioniciListAdressOIB_1">
      <item>Financijska agencija, Regionalni centar Zagreb, Podružnica Varaždin, A. Cesarca 2,42000 Varaždin</item>
      <item>Cluster hrvatske tekstilne industrije Varaždin, OIB 37876589744, Petra Preradovića 17 II,42000 Varaždin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37876589744</item>
      <item>, OIB null</item>
    </izvorni_sadrzaj>
    <derivirana_varijabla naziv="DomainObject.Predmet.SudioniciListNazivOIB_1">
      <item>, OIB null</item>
      <item>, OIB 37876589744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472</properties:Words>
  <properties:Characters>2596</properties:Characters>
  <properties:Lines>70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2015-11-13T09:56:00Z</dcterms:created>
  <dc:creator>user</dc:creator>
  <cp:lastModifiedBy>Marko Makaj</cp:lastModifiedBy>
  <cp:lastPrinted>2015-10-21T08:01:00Z</cp:lastPrinted>
  <dcterms:modified xmlns:xsi="http://www.w3.org/2001/XMLSchema-instance" xsi:type="dcterms:W3CDTF">2015-11-13T10:48:00Z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