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ac61" w14:paraId="5f6ac61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F957E3" w:rsidP="00EF30AC" w:rsidR="00492FC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Trgovački sud u Zadru</w:t>
      </w:r>
      <w:r w:rsidR="006B6144"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>
        <w:rPr>
          <w:sz w:val="22"/>
          <w:szCs w:val="22"/>
        </w:rPr>
        <w:t xml:space="preserve"> </w:t>
      </w:r>
      <w:r w:rsidRPr="00EF1B37">
        <w:t>UDRUGA BEŽIČNO UMREŽENIH KORISNIKA RAČUNALA ŠIBENIK WIFI,  Šibenik, Stjepana Radića 84, OIB:71090230781</w:t>
      </w:r>
      <w:r w:rsidR="00C4181F">
        <w:rPr>
          <w:sz w:val="22"/>
          <w:szCs w:val="22"/>
        </w:rPr>
        <w:t xml:space="preserve">, </w:t>
      </w:r>
      <w:r w:rsidR="005254E1" w:rsidRPr="005254E1">
        <w:rPr>
          <w:sz w:val="22"/>
          <w:szCs w:val="22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="005254E1" w:rsidRPr="005254E1">
          <w:rPr>
            <w:sz w:val="22"/>
            <w:szCs w:val="22"/>
          </w:rPr>
          <w:t>11. st</w:t>
        </w:r>
      </w:smartTag>
      <w:r w:rsidR="005254E1" w:rsidRPr="005254E1">
        <w:rPr>
          <w:sz w:val="22"/>
          <w:szCs w:val="22"/>
        </w:rPr>
        <w:t>. 3. Stečajnog</w:t>
      </w:r>
      <w:r w:rsidR="0085510C">
        <w:rPr>
          <w:sz w:val="22"/>
          <w:szCs w:val="22"/>
        </w:rPr>
        <w:t xml:space="preserve"> zakona (Narodne novine 71/15),</w:t>
      </w:r>
      <w:r w:rsidR="005254E1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5254E1" w:rsidRPr="005254E1">
        <w:rPr>
          <w:sz w:val="22"/>
          <w:szCs w:val="22"/>
        </w:rPr>
        <w:t xml:space="preserve">RC Split, Podružnice </w:t>
      </w:r>
      <w:r>
        <w:rPr>
          <w:sz w:val="22"/>
          <w:szCs w:val="22"/>
        </w:rPr>
        <w:t>Šibenik</w:t>
      </w:r>
      <w:r w:rsidR="00212432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>
        <w:rPr>
          <w:sz w:val="22"/>
          <w:szCs w:val="22"/>
        </w:rPr>
        <w:t>11</w:t>
      </w:r>
      <w:r w:rsidR="00EA3234">
        <w:rPr>
          <w:sz w:val="22"/>
          <w:szCs w:val="22"/>
        </w:rPr>
        <w:t xml:space="preserve">. </w:t>
      </w:r>
      <w:r>
        <w:rPr>
          <w:sz w:val="22"/>
          <w:szCs w:val="22"/>
        </w:rPr>
        <w:t>srpnja</w:t>
      </w:r>
      <w:r w:rsidR="00EA3234">
        <w:rPr>
          <w:sz w:val="22"/>
          <w:szCs w:val="22"/>
        </w:rPr>
        <w:t xml:space="preserve"> </w:t>
      </w:r>
      <w:r w:rsidR="005254E1">
        <w:rPr>
          <w:sz w:val="22"/>
          <w:szCs w:val="22"/>
        </w:rPr>
        <w:t>2017</w:t>
      </w:r>
      <w:r w:rsidR="00492FC6" w:rsidRPr="00456293">
        <w:rPr>
          <w:sz w:val="22"/>
          <w:szCs w:val="22"/>
        </w:rPr>
        <w:t xml:space="preserve">., objavio je </w:t>
      </w:r>
    </w:p>
    <w:p w:rsidRDefault="00EA3234" w:rsidP="00EF30AC" w:rsidR="00EA3234" w:rsidRPr="00456293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>duga</w:t>
      </w:r>
      <w:r w:rsidR="005254E1" w:rsidRPr="005254E1">
        <w:rPr>
          <w:sz w:val="22"/>
          <w:szCs w:val="22"/>
        </w:rPr>
        <w:t xml:space="preserve"> </w:t>
      </w:r>
      <w:r w:rsidR="0085510C">
        <w:rPr>
          <w:sz w:val="22"/>
          <w:szCs w:val="22"/>
        </w:rPr>
        <w:t>dužnika</w:t>
      </w:r>
      <w:r w:rsidR="0085510C" w:rsidRPr="0085510C">
        <w:rPr>
          <w:sz w:val="22"/>
          <w:szCs w:val="22"/>
        </w:rPr>
        <w:t xml:space="preserve"> </w:t>
      </w:r>
      <w:r w:rsidR="00F957E3" w:rsidRPr="00F957E3">
        <w:rPr>
          <w:sz w:val="22"/>
          <w:szCs w:val="22"/>
        </w:rPr>
        <w:t>UDRUGA BEŽIČNO UMREŽENIH KORISNIKA RAČUNALA ŠIBENIK WIFI,  Šibenik, Stjepana Radića 84, OIB:71090230781</w:t>
      </w:r>
      <w:r w:rsidR="0085510C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F957E3">
        <w:rPr>
          <w:sz w:val="22"/>
          <w:szCs w:val="22"/>
        </w:rPr>
        <w:t>11.906,62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C675FE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C675FE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C4181F">
        <w:rPr>
          <w:sz w:val="22"/>
          <w:szCs w:val="22"/>
        </w:rPr>
        <w:t xml:space="preserve"> </w:t>
      </w:r>
      <w:r w:rsidR="00F957E3">
        <w:rPr>
          <w:sz w:val="22"/>
          <w:szCs w:val="22"/>
        </w:rPr>
        <w:t xml:space="preserve">DENIS PERIŠA </w:t>
      </w:r>
      <w:r w:rsidR="00C675FE">
        <w:rPr>
          <w:sz w:val="22"/>
          <w:szCs w:val="22"/>
        </w:rPr>
        <w:t xml:space="preserve">iz Šibenika, Stjepana Radića 84, OIB: 68274330175, </w:t>
      </w:r>
      <w:r w:rsidRPr="00456293">
        <w:rPr>
          <w:sz w:val="22"/>
          <w:szCs w:val="22"/>
        </w:rPr>
        <w:t>da u roku od 15 (petnaest) dana od dana objave ovog oglasa na e-</w:t>
      </w:r>
      <w:r w:rsidR="005254E1" w:rsidRPr="00456293">
        <w:rPr>
          <w:sz w:val="22"/>
          <w:szCs w:val="22"/>
        </w:rPr>
        <w:t>Oglasn</w:t>
      </w:r>
      <w:r w:rsidR="00F957E3">
        <w:rPr>
          <w:sz w:val="22"/>
          <w:szCs w:val="22"/>
        </w:rPr>
        <w:t>a</w:t>
      </w:r>
      <w:r w:rsidR="005254E1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ploč</w:t>
      </w:r>
      <w:r w:rsidR="00F957E3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sud</w:t>
      </w:r>
      <w:r w:rsidR="00F957E3">
        <w:rPr>
          <w:sz w:val="22"/>
          <w:szCs w:val="22"/>
        </w:rPr>
        <w:t>ova</w:t>
      </w:r>
      <w:r w:rsidRPr="00456293">
        <w:rPr>
          <w:sz w:val="22"/>
          <w:szCs w:val="22"/>
        </w:rPr>
        <w:t xml:space="preserve"> podnes</w:t>
      </w:r>
      <w:r w:rsidR="00F957E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</w:t>
      </w:r>
      <w:r w:rsidR="00C4181F">
        <w:rPr>
          <w:sz w:val="22"/>
          <w:szCs w:val="22"/>
        </w:rPr>
        <w:t xml:space="preserve"> se osob</w:t>
      </w:r>
      <w:r w:rsidR="00F957E3">
        <w:rPr>
          <w:sz w:val="22"/>
          <w:szCs w:val="22"/>
        </w:rPr>
        <w:t>a ovlaštena</w:t>
      </w:r>
      <w:r w:rsidRPr="00456293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</w:t>
      </w:r>
      <w:r w:rsidR="005254E1" w:rsidRPr="00456293">
        <w:rPr>
          <w:sz w:val="22"/>
          <w:szCs w:val="22"/>
        </w:rPr>
        <w:t>Oglasn</w:t>
      </w:r>
      <w:r w:rsidR="00F957E3">
        <w:rPr>
          <w:sz w:val="22"/>
          <w:szCs w:val="22"/>
        </w:rPr>
        <w:t>a</w:t>
      </w:r>
      <w:r w:rsidR="005254E1" w:rsidRPr="00456293">
        <w:rPr>
          <w:sz w:val="22"/>
          <w:szCs w:val="22"/>
        </w:rPr>
        <w:t xml:space="preserve"> </w:t>
      </w:r>
      <w:r w:rsidR="00C4181F">
        <w:rPr>
          <w:sz w:val="22"/>
          <w:szCs w:val="22"/>
        </w:rPr>
        <w:t>ploč</w:t>
      </w:r>
      <w:r w:rsidR="00F957E3">
        <w:rPr>
          <w:sz w:val="22"/>
          <w:szCs w:val="22"/>
        </w:rPr>
        <w:t>a</w:t>
      </w:r>
      <w:r w:rsidR="00C4181F">
        <w:rPr>
          <w:sz w:val="22"/>
          <w:szCs w:val="22"/>
        </w:rPr>
        <w:t xml:space="preserve"> sud</w:t>
      </w:r>
      <w:r w:rsidR="00F957E3">
        <w:rPr>
          <w:sz w:val="22"/>
          <w:szCs w:val="22"/>
        </w:rPr>
        <w:t>ov</w:t>
      </w:r>
      <w:r w:rsidR="00C675FE">
        <w:rPr>
          <w:sz w:val="22"/>
          <w:szCs w:val="22"/>
        </w:rPr>
        <w:t>a ne podnese</w:t>
      </w:r>
      <w:r w:rsidRPr="00456293">
        <w:rPr>
          <w:sz w:val="22"/>
          <w:szCs w:val="22"/>
        </w:rPr>
        <w:t xml:space="preserve">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85510C">
        <w:rPr>
          <w:sz w:val="22"/>
          <w:szCs w:val="22"/>
        </w:rPr>
        <w:t xml:space="preserve">dužnika </w:t>
      </w:r>
      <w:r w:rsidR="00F957E3" w:rsidRPr="00EF1B37">
        <w:t>UDRUGA BEŽIČNO UMREŽENIH KORISNIKA RAČUNALA ŠIBENIK WIFI,  Šibenik, Stjepana Radića 84, OIB:71090230781</w:t>
      </w:r>
      <w:r w:rsidR="00F957E3"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</w:t>
      </w:r>
      <w:r w:rsidR="005254E1" w:rsidRPr="00456293">
        <w:rPr>
          <w:sz w:val="22"/>
          <w:szCs w:val="22"/>
        </w:rPr>
        <w:t>Oglasn</w:t>
      </w:r>
      <w:r w:rsidR="00F957E3">
        <w:rPr>
          <w:sz w:val="22"/>
          <w:szCs w:val="22"/>
        </w:rPr>
        <w:t>a</w:t>
      </w:r>
      <w:r w:rsidR="005254E1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ploč</w:t>
      </w:r>
      <w:r w:rsidR="00F957E3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sud</w:t>
      </w:r>
      <w:r w:rsidR="00F957E3">
        <w:rPr>
          <w:sz w:val="22"/>
          <w:szCs w:val="22"/>
        </w:rPr>
        <w:t>ov</w:t>
      </w:r>
      <w:r w:rsidRPr="00456293">
        <w:rPr>
          <w:sz w:val="22"/>
          <w:szCs w:val="22"/>
        </w:rPr>
        <w:t xml:space="preserve">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F957E3">
        <w:rPr>
          <w:sz w:val="22"/>
          <w:szCs w:val="22"/>
        </w:rPr>
        <w:t xml:space="preserve">11. srpnja </w:t>
      </w:r>
      <w:r w:rsidR="005254E1">
        <w:rPr>
          <w:sz w:val="22"/>
          <w:szCs w:val="22"/>
        </w:rPr>
        <w:t>2017.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</w:t>
      </w:r>
      <w:r w:rsidR="005254E1" w:rsidRPr="00456293">
        <w:rPr>
          <w:sz w:val="22"/>
          <w:szCs w:val="22"/>
        </w:rPr>
        <w:t xml:space="preserve">Oglasna </w:t>
      </w:r>
      <w:r w:rsidR="00F957E3">
        <w:rPr>
          <w:sz w:val="22"/>
          <w:szCs w:val="22"/>
        </w:rPr>
        <w:t>ploča sudova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54E1"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54E1"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957E3">
      <w:rPr>
        <w:sz w:val="22"/>
        <w:szCs w:val="22"/>
      </w:rPr>
      <w:t>221</w:t>
    </w:r>
    <w:r w:rsidR="00955D02">
      <w:rPr>
        <w:sz w:val="22"/>
        <w:szCs w:val="22"/>
      </w:rPr>
      <w:t>/1</w:t>
    </w:r>
    <w:r w:rsidR="005254E1">
      <w:rPr>
        <w:sz w:val="22"/>
        <w:szCs w:val="22"/>
      </w:rPr>
      <w:t>7-</w:t>
    </w:r>
    <w:r w:rsidR="00712128">
      <w:rPr>
        <w:sz w:val="22"/>
        <w:szCs w:val="22"/>
      </w:rPr>
      <w:t>8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254E1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E1983"/>
    <w:rsid w:val="005F2D85"/>
    <w:rsid w:val="006021D8"/>
    <w:rsid w:val="006113B1"/>
    <w:rsid w:val="006171EE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5DF1"/>
    <w:rsid w:val="006B6144"/>
    <w:rsid w:val="006C17B4"/>
    <w:rsid w:val="006C6332"/>
    <w:rsid w:val="006C6DE3"/>
    <w:rsid w:val="006E130A"/>
    <w:rsid w:val="00707646"/>
    <w:rsid w:val="00712128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96D1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5510C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55D02"/>
    <w:rsid w:val="00963FD0"/>
    <w:rsid w:val="009804D4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73300"/>
    <w:rsid w:val="00A90D63"/>
    <w:rsid w:val="00A92736"/>
    <w:rsid w:val="00A96A7A"/>
    <w:rsid w:val="00AB2543"/>
    <w:rsid w:val="00AC38D3"/>
    <w:rsid w:val="00AC4706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181F"/>
    <w:rsid w:val="00C43DCD"/>
    <w:rsid w:val="00C675FE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20B5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234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30A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7E3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5254E1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254E1"/>
    <w:rPr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96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D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D1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D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D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5254E1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254E1"/>
    <w:rPr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96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D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D1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D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D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BEŽIČNO UMREŽENIH KORISNIKA RAČUNALA ŠIBENIK WIFI</izvorni_sadrzaj>
    <derivirana_varijabla naziv="DomainObject.Predmet.ProtustrankaFormated_1">  UDRUGA BEŽIČNO UMREŽENIH KORISNIKA RAČUNALA ŠIBENIK WIFI</derivirana_varijabla>
  </DomainObject.Predmet.ProtustrankaFormated>
  <DomainObject.Predmet.ProtustrankaFormatedOIB>
    <izvorni_sadrzaj>  UDRUGA BEŽIČNO UMREŽENIH KORISNIKA RAČUNALA ŠIBENIK WIFI, OIB 71090230781</izvorni_sadrzaj>
    <derivirana_varijabla naziv="DomainObject.Predmet.ProtustrankaFormatedOIB_1">  UDRUGA BEŽIČNO UMREŽENIH KORISNIKA RAČUNALA ŠIBENIK WIFI, OIB 71090230781</derivirana_varijabla>
  </DomainObject.Predmet.ProtustrankaFormatedOIB>
  <DomainObject.Predmet.ProtustrankaFormatedWithAdress>
    <izvorni_sadrzaj> UDRUGA BEŽIČNO UMREŽENIH KORISNIKA RAČUNALA ŠIBENIK WIFI, Stjepana Radića 84, 22000 Šibenik</izvorni_sadrzaj>
    <derivirana_varijabla naziv="DomainObject.Predmet.ProtustrankaFormatedWithAdress_1"> UDRUGA BEŽIČNO UMREŽENIH KORISNIKA RAČUNALA ŠIBENIK WIFI, Stjepana Radića 84, 22000 Šibenik</derivirana_varijabla>
  </DomainObject.Predmet.ProtustrankaFormatedWithAdress>
  <DomainObject.Predmet.ProtustrankaFormatedWithAdressOIB>
    <izvorni_sadrzaj> UDRUGA BEŽIČNO UMREŽENIH KORISNIKA RAČUNALA ŠIBENIK WIFI, OIB 71090230781, Stjepana Radića 84, 22000 Šibenik</izvorni_sadrzaj>
    <derivirana_varijabla naziv="DomainObject.Predmet.ProtustrankaFormatedWithAdressOIB_1"> UDRUGA BEŽIČNO UMREŽENIH KORISNIKA RAČUNALA ŠIBENIK WIFI, OIB 71090230781, Stjepana Radića 84, 22000 Šibenik</derivirana_varijabla>
  </DomainObject.Predmet.ProtustrankaFormatedWithAdressOIB>
  <DomainObject.Predmet.ProtustrankaWithAdress>
    <izvorni_sadrzaj>UDRUGA BEŽIČNO UMREŽENIH KORISNIKA RAČUNALA ŠIBENIK WIFI Stjepana Radića 84, 22000 Šibenik</izvorni_sadrzaj>
    <derivirana_varijabla naziv="DomainObject.Predmet.ProtustrankaWithAdress_1">UDRUGA BEŽIČNO UMREŽENIH KORISNIKA RAČUNALA ŠIBENIK WIFI Stjepana Radića 84, 22000 Šibenik</derivirana_varijabla>
  </DomainObject.Predmet.ProtustrankaWithAdress>
  <DomainObject.Predmet.ProtustrankaWithAdressOIB>
    <izvorni_sadrzaj>UDRUGA BEŽIČNO UMREŽENIH KORISNIKA RAČUNALA ŠIBENIK WIFI, OIB 71090230781, Stjepana Radića 84, 22000 Šibenik</izvorni_sadrzaj>
    <derivirana_varijabla naziv="DomainObject.Predmet.ProtustrankaWithAdressOIB_1">UDRUGA BEŽIČNO UMREŽENIH KORISNIKA RAČUNALA ŠIBENIK WIFI, OIB 71090230781, Stjepana Radića 84, 22000 Šibenik</derivirana_varijabla>
  </DomainObject.Predmet.ProtustrankaWithAdressOIB>
  <DomainObject.Predmet.ProtustrankaNazivFormated>
    <izvorni_sadrzaj>UDRUGA BEŽIČNO UMREŽENIH KORISNIKA RAČUNALA ŠIBENIK WIFI</izvorni_sadrzaj>
    <derivirana_varijabla naziv="DomainObject.Predmet.ProtustrankaNazivFormated_1">UDRUGA BEŽIČNO UMREŽENIH KORISNIKA RAČUNALA ŠIBENIK WIFI</derivirana_varijabla>
  </DomainObject.Predmet.ProtustrankaNazivFormated>
  <DomainObject.Predmet.ProtustrankaNazivFormatedOIB>
    <izvorni_sadrzaj>UDRUGA BEŽIČNO UMREŽENIH KORISNIKA RAČUNALA ŠIBENIK WIFI, OIB 71090230781</izvorni_sadrzaj>
    <derivirana_varijabla naziv="DomainObject.Predmet.ProtustrankaNazivFormatedOIB_1">UDRUGA BEŽIČNO UMREŽENIH KORISNIKA RAČUNALA ŠIBENIK WIFI, OIB 71090230781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BEŽIČNO UMREŽENIH KORISNIKA RAČUNALA ŠIBENIK WIFI</item>
    </izvorni_sadrzaj>
    <derivirana_varijabla naziv="DomainObject.Predmet.ProtuStrankaListFormated_1">
      <item>UDRUGA BEŽIČNO UMREŽENIH KORISNIKA RAČUNALA ŠIBENIK WIFI</item>
    </derivirana_varijabla>
  </DomainObject.Predmet.ProtuStrankaListFormated>
  <DomainObject.Predmet.ProtuStrankaListFormatedOIB>
    <izvorni_sadrzaj>
      <item>UDRUGA BEŽIČNO UMREŽENIH KORISNIKA RAČUNALA ŠIBENIK WIFI, OIB 71090230781</item>
    </izvorni_sadrzaj>
    <derivirana_varijabla naziv="DomainObject.Predmet.ProtuStrankaListFormatedOIB_1">
      <item>UDRUGA BEŽIČNO UMREŽENIH KORISNIKA RAČUNALA ŠIBENIK WIFI, OIB 71090230781</item>
    </derivirana_varijabla>
  </DomainObject.Predmet.ProtuStrankaListFormatedOIB>
  <DomainObject.Predmet.ProtuStrankaListFormatedWithAdress>
    <izvorni_sadrzaj>
      <item>UDRUGA BEŽIČNO UMREŽENIH KORISNIKA RAČUNALA ŠIBENIK WIFI, Stjepana Radića 84, 22000 Šibenik</item>
    </izvorni_sadrzaj>
    <derivirana_varijabla naziv="DomainObject.Predmet.ProtuStrankaListFormatedWithAdress_1">
      <item>UDRUGA BEŽIČNO UMREŽENIH KORISNIKA RAČUNALA ŠIBENIK WIFI, Stjepana Radića 84, 22000 Šibenik</item>
    </derivirana_varijabla>
  </DomainObject.Predmet.ProtuStrankaListFormatedWithAdress>
  <DomainObject.Predmet.ProtuStrankaListFormatedWithAdressOIB>
    <izvorni_sadrzaj>
      <item>UDRUGA BEŽIČNO UMREŽENIH KORISNIKA RAČUNALA ŠIBENIK WIFI, OIB 71090230781, Stjepana Radića 84, 22000 Šibenik</item>
    </izvorni_sadrzaj>
    <derivirana_varijabla naziv="DomainObject.Predmet.ProtuStrankaListFormatedWithAdressOIB_1">
      <item>UDRUGA BEŽIČNO UMREŽENIH KORISNIKA RAČUNALA ŠIBENIK WIFI, OIB 71090230781, Stjepana Radića 84, 22000 Šibenik</item>
    </derivirana_varijabla>
  </DomainObject.Predmet.ProtuStrankaListFormatedWithAdressOIB>
  <DomainObject.Predmet.ProtuStrankaListNazivFormated>
    <izvorni_sadrzaj>
      <item>UDRUGA BEŽIČNO UMREŽENIH KORISNIKA RAČUNALA ŠIBENIK WIFI</item>
    </izvorni_sadrzaj>
    <derivirana_varijabla naziv="DomainObject.Predmet.ProtuStrankaListNazivFormated_1">
      <item>UDRUGA BEŽIČNO UMREŽENIH KORISNIKA RAČUNALA ŠIBENIK WIFI</item>
    </derivirana_varijabla>
  </DomainObject.Predmet.ProtuStrankaListNazivFormated>
  <DomainObject.Predmet.ProtuStrankaListNazivFormatedOIB>
    <izvorni_sadrzaj>
      <item>UDRUGA BEŽIČNO UMREŽENIH KORISNIKA RAČUNALA ŠIBENIK WIFI, OIB 71090230781</item>
    </izvorni_sadrzaj>
    <derivirana_varijabla naziv="DomainObject.Predmet.ProtuStrankaListNazivFormatedOIB_1">
      <item>UDRUGA BEŽIČNO UMREŽENIH KORISNIKA RAČUNALA ŠIBENIK WIFI, OIB 71090230781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BEŽIČNO UMREŽENIH KORISNIKA RAČUNALA ŠIBENIK WIFI</izvorni_sadrzaj>
    <derivirana_varijabla naziv="DomainObject.Predmet.ProtustrankaIDrugi_1">UDRUGA BEŽIČNO UMREŽENIH KORISNIKA RAČUNALA ŠIBENIK WIFI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BEŽIČNO UMREŽENIH KORISNIKA RAČUNALA ŠIBENIK WIFI, OIB 71090230781, Stjepana Radića 84, 22000 Šibenik</izvorni_sadrzaj>
    <derivirana_varijabla naziv="DomainObject.Predmet.ProtustrankaIDrugiAdressOIB_1">UDRUGA BEŽIČNO UMREŽENIH KORISNIKA RAČUNALA ŠIBENIK WIFI, OIB 71090230781, Stjepana Radića 84,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BEŽIČNO UMREŽENIH KORISNIKA RAČUNALA ŠIBENIK WIFI</item>
    </izvorni_sadrzaj>
    <derivirana_varijabla naziv="DomainObject.Predmet.SudioniciListNaziv_1">
      <item>FINA - Podružnica Šibenik</item>
      <item>UDRUGA BEŽIČNO UMREŽENIH KORISNIKA RAČUNALA ŠIBENIK WIFI</item>
    </derivirana_varijabla>
  </DomainObject.Predmet.SudioniciListNaziv>
  <DomainObject.Predmet.SudioniciListAdressOIB>
    <izvorni_sadrzaj>
      <item>FINA - Podružnica Šibenik, OIB 85821130368, Perivoj L. Marune 1,22000 Šibenik</item>
      <item>UDRUGA BEŽIČNO UMREŽENIH KORISNIKA RAČUNALA ŠIBENIK WIFI, OIB 71090230781, Stjepana Radića 84,22000 Šibenik</item>
    </izvorni_sadrzaj>
    <derivirana_varijabla naziv="DomainObject.Predmet.SudioniciListAdressOIB_1">
      <item>FINA - Podružnica Šibenik, OIB 85821130368, Perivoj L. Marune 1,22000 Šibenik</item>
      <item>UDRUGA BEŽIČNO UMREŽENIH KORISNIKA RAČUNALA ŠIBENIK WIFI, OIB 71090230781, Stjepana Radića 84,22000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71090230781</item>
    </izvorni_sadrzaj>
    <derivirana_varijabla naziv="DomainObject.Predmet.SudioniciListNazivOIB_1">
      <item>, OIB 85821130368</item>
      <item>, OIB 71090230781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58AD1-AA2E-429C-A432-D40295B33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408</properties:Words>
  <properties:Characters>2101</properties:Characters>
  <properties:Lines>55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2017-07-11T05:48:00Z</dcterms:created>
  <dc:creator>Danijela Markulin</dc:creator>
  <cp:lastModifiedBy>Ante Rubelj</cp:lastModifiedBy>
  <cp:lastPrinted>2017-07-11T05:56:00Z</cp:lastPrinted>
  <dcterms:modified xmlns:xsi="http://www.w3.org/2001/XMLSchema-instance" xsi:type="dcterms:W3CDTF">2017-07-11T09:42:00Z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