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ba2e" w14:paraId="bf8ba2e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Republika Hrvatska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Trgovački sud u Zadru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Dr. Franje Tuđmana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E  R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 sud u Zadru, po</w:t>
      </w:r>
      <w:r w:rsidR="00203444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višoj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sudskoj savjetnici Anamariji Kovačić Milković, povodom zahtjeva Financijske agencije, Regionalnog centra Split, Podružnice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F90036" w:rsidRP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F90036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Perivoj L. Marune 1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od 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A7350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22</w:t>
      </w:r>
      <w:r w:rsidR="001F07C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r w:rsidR="00A7350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listopada</w:t>
      </w:r>
      <w:r w:rsidR="001F07C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2018. za provedbu skraćenoga stečajnog postupka nad dužnikom</w:t>
      </w:r>
      <w:r w:rsidR="00A73503" w:rsidRPr="00A735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3503">
        <w:rPr>
          <w:rFonts w:cs="Times New Roman" w:eastAsia="Times New Roman" w:hAnsi="Times New Roman" w:ascii="Times New Roman"/>
          <w:sz w:val="24"/>
          <w:szCs w:val="24"/>
          <w:lang w:eastAsia="hr-HR"/>
        </w:rPr>
        <w:t>VRPOLJE GRADNJA d.o.o., Vrpolje, Vrpoljačka cesta 114, OIB: 73083328051</w:t>
      </w:r>
      <w:r w:rsidR="00B7558B">
        <w:rPr>
          <w:rFonts w:cs="Times New Roman" w:hAnsi="Times New Roman" w:ascii="Times New Roman"/>
          <w:sz w:val="24"/>
          <w:szCs w:val="24"/>
        </w:rPr>
        <w:t>,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5C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3848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i j e š i o  j e</w:t>
      </w: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I. Otvara se skraćeni stečajni postupak nad dužnikom</w:t>
      </w:r>
      <w:r w:rsidR="00A73503" w:rsidRPr="00A735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3503">
        <w:rPr>
          <w:rFonts w:cs="Times New Roman" w:eastAsia="Times New Roman" w:hAnsi="Times New Roman" w:ascii="Times New Roman"/>
          <w:sz w:val="24"/>
          <w:szCs w:val="24"/>
          <w:lang w:eastAsia="hr-HR"/>
        </w:rPr>
        <w:t>VRPOLJE GRADNJA d.o.o., Vrpolje, Vrpoljačka cesta 114, OIB: 73083328051</w:t>
      </w:r>
      <w:r w:rsidR="009C63D7" w:rsidRPr="00384805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210DD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="00751DFA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r w:rsidR="004C5A2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15</w:t>
      </w:r>
      <w:r w:rsidR="00210DD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EC3C6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11</w:t>
      </w:r>
      <w:r w:rsidR="00210DD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kada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 rješenje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 mrežnoj stranici e-Oglasna ploča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 suda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4368FB" w:rsidP="004368FB" w:rsidR="003D5288" w:rsidRPr="004368FB">
      <w:pPr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4368FB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</w:t>
      </w:r>
      <w:r w:rsidR="003D5288" w:rsidRPr="004368FB">
        <w:rPr>
          <w:rFonts w:cs="Times New Roman" w:eastAsia="Times New Roman" w:hAnsi="Times" w:ascii="Times"/>
          <w:sz w:val="24"/>
          <w:szCs w:val="24"/>
          <w:lang w:eastAsia="hr-HR"/>
        </w:rPr>
        <w:t>II.</w:t>
      </w:r>
      <w:r w:rsidR="003D5288" w:rsidRPr="00BF6038"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 w:rsidR="004C5A27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4C5A27">
        <w:rPr>
          <w:rFonts w:cs="Times New Roman" w:eastAsia="Times New Roman" w:hAnsi="Times New Roman" w:ascii="Times New Roman"/>
          <w:sz w:val="24"/>
          <w:szCs w:val="24"/>
          <w:lang w:eastAsia="hr-HR"/>
        </w:rPr>
        <w:t>u upraviteljicu</w:t>
      </w:r>
      <w:r w:rsidR="004C5A27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="004C5A27" w:rsidRP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4C5A27" w:rsidRPr="004F5DB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Sandra Gregorić Jelinek iz Zagreba, Klenovac 5, OIB: 76527594917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</w:p>
    <w:p w:rsidRDefault="003D5288" w:rsidP="003D5288" w:rsidR="003D5288" w:rsidRPr="00384805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384805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 se skraćeni stečajni postupak nad dužnikom</w:t>
      </w:r>
      <w:r w:rsidR="00A73503" w:rsidRPr="00A735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3503">
        <w:rPr>
          <w:rFonts w:cs="Times New Roman" w:eastAsia="Times New Roman" w:hAnsi="Times New Roman" w:ascii="Times New Roman"/>
          <w:sz w:val="24"/>
          <w:szCs w:val="24"/>
          <w:lang w:eastAsia="hr-HR"/>
        </w:rPr>
        <w:t>VRPOLJE GRADNJA d.o.o., Vrpolje, Vrpoljačka cesta 114, OIB: 73083328051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IV.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Nakon pravomoćnosti ovog rješenja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 će se brisati iz sudskog registra.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A943B3" w:rsidR="003D5288">
      <w:pPr>
        <w:tabs>
          <w:tab w:pos="709" w:val="left"/>
        </w:tabs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agencija, Regionalni centar Split, Podružnica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podnijela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ovom sudu </w:t>
      </w:r>
      <w:r w:rsidR="00A7350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22. listopada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zahtjev za provedbu skraćenoga stečajnog postupka nad uvodno označenim dužnikom na temelju čl. 429. st. 1. Stečajnog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 (Narodne novine broj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dalje u tekstu: SZ). </w:t>
      </w:r>
    </w:p>
    <w:p w:rsidRDefault="001F07C9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 obzirom da su bil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e ispunjene pretpostavke iz čl. 428. SZ-a, sud je sukladno odredbi čl.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SZ-a objavio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A7350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23. studenog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Oglas na e-oglasnoj ploči suda kojim su pozvane osobe ovlaštene za zastupanje dužnika po zakonu u roku od 15 dana dostaviti javnobilježnički ovjerovljen popis imovine i obveza dužnika na propisanom obrazcu. Istim oglasom pozvani su dužnikovi vjerovnici najkasnije u roku 45 dana od dana objave oglasa predložiti otvaranje stečajnog postupka nad dužnikom te predujmiti sredstva za namirenje troškova postupka uz upozorenje na pravne posljedice nepodnošenja istog.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 gore navedenog, smatra se da je dužnik nesposoban za plaćanje, pa je stoga temeljem odredbe čl. 431. st. 1. i 2. SZ-a odlučeno kao u točkama I i III izreke ovog rješenja. Izbor stečajnog upravitelja odabran je primjenom odredbe čl. 432. SZ-a (točka II izreke).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Zadru </w:t>
      </w:r>
      <w:r w:rsidR="00C05C61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2019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 </w:t>
      </w:r>
    </w:p>
    <w:p w:rsidRDefault="0036407A" w:rsidP="0036407A" w:rsidR="0036407A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EC3C64" w:rsidP="00EC3C64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 – ovlaštena službenica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203444">
        <w:rPr>
          <w:rFonts w:cs="Times New Roman" w:hAnsi="Times New Roman" w:ascii="Times New Roman"/>
          <w:sz w:val="24"/>
          <w:szCs w:val="24"/>
        </w:rPr>
        <w:t>Viša s</w:t>
      </w:r>
      <w:r w:rsidR="003D5288" w:rsidRPr="003D5288">
        <w:rPr>
          <w:rFonts w:cs="Times New Roman" w:hAnsi="Times New Roman" w:ascii="Times New Roman"/>
          <w:sz w:val="24"/>
          <w:szCs w:val="24"/>
        </w:rPr>
        <w:t>udska savjetnica</w:t>
      </w:r>
    </w:p>
    <w:p w:rsidRDefault="00EC3C64" w:rsidP="00EC3C64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Kristina Njegovan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3D5288" w:rsidRPr="003D5288">
        <w:rPr>
          <w:rFonts w:cs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 o pravnom lijeku: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7558B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B7558B" w:rsidP="00B7558B" w:rsidR="003D5288" w:rsidRPr="004C5A27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1. </w:t>
      </w:r>
      <w:r w:rsidR="00C70B09" w:rsidRPr="004C5A2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A1324D" w:rsidRPr="004C5A27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B54D4" w:rsidRPr="004C5A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0B09" w:rsidRPr="004C5A27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A1324D" w:rsidRPr="004C5A27">
        <w:rPr>
          <w:rFonts w:cs="Times New Roman" w:eastAsia="Times New Roman" w:hAnsi="Times New Roman" w:ascii="Times New Roman"/>
          <w:sz w:val="24"/>
          <w:szCs w:val="24"/>
          <w:lang w:eastAsia="hr-HR"/>
        </w:rPr>
        <w:t>ici</w:t>
      </w:r>
      <w:r w:rsidR="003D5288" w:rsidRPr="004C5A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B7558B" w:rsidP="00B7558B" w:rsidR="003D5288" w:rsidRPr="004C5A27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C5A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2. </w:t>
      </w:r>
      <w:r w:rsidR="003D5288" w:rsidRPr="004C5A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3.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4.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5.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RH, Ministarstvo financija, Porezna uprava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558B" w:rsidP="00B7558B" w:rsidR="00B7558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6.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otvaranja skraćenoga stečajnog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post.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7.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8.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9.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29538A">
      <w:t>352</w:t>
    </w:r>
    <w:r>
      <w:t>/2018-</w:t>
    </w:r>
    <w:r w:rsidR="00C05C61">
      <w:t>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29538A">
      <w:t>352</w:t>
    </w:r>
    <w:r>
      <w:t>/2018-</w:t>
    </w:r>
    <w:r w:rsidR="00C05C61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evenAndOddHeaders/>
  <w:characterSpacingControl w:val="doNotCompress"/>
  <w:savePreviewPicture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0D7797"/>
    <w:rsid w:val="000E4256"/>
    <w:rsid w:val="0010555A"/>
    <w:rsid w:val="001F07C9"/>
    <w:rsid w:val="00203444"/>
    <w:rsid w:val="00210DD8"/>
    <w:rsid w:val="002162B2"/>
    <w:rsid w:val="00227CCA"/>
    <w:rsid w:val="0029538A"/>
    <w:rsid w:val="002A77A2"/>
    <w:rsid w:val="002D5D09"/>
    <w:rsid w:val="00326A19"/>
    <w:rsid w:val="0036407A"/>
    <w:rsid w:val="00384805"/>
    <w:rsid w:val="00393A5A"/>
    <w:rsid w:val="00397D54"/>
    <w:rsid w:val="003D5288"/>
    <w:rsid w:val="004368FB"/>
    <w:rsid w:val="004C5A27"/>
    <w:rsid w:val="004D2C0D"/>
    <w:rsid w:val="004E1345"/>
    <w:rsid w:val="004E6CC1"/>
    <w:rsid w:val="0050470F"/>
    <w:rsid w:val="005432A0"/>
    <w:rsid w:val="005753B1"/>
    <w:rsid w:val="005A5200"/>
    <w:rsid w:val="005B54D4"/>
    <w:rsid w:val="005E66F1"/>
    <w:rsid w:val="00612DC3"/>
    <w:rsid w:val="006469D7"/>
    <w:rsid w:val="00690C20"/>
    <w:rsid w:val="006C155E"/>
    <w:rsid w:val="00751DFA"/>
    <w:rsid w:val="007E7261"/>
    <w:rsid w:val="00836F0D"/>
    <w:rsid w:val="008763ED"/>
    <w:rsid w:val="008F35B3"/>
    <w:rsid w:val="009076CF"/>
    <w:rsid w:val="00915CB2"/>
    <w:rsid w:val="0099797B"/>
    <w:rsid w:val="009C63D7"/>
    <w:rsid w:val="009D3710"/>
    <w:rsid w:val="009F3EED"/>
    <w:rsid w:val="00A1324D"/>
    <w:rsid w:val="00A62F08"/>
    <w:rsid w:val="00A73503"/>
    <w:rsid w:val="00A76E35"/>
    <w:rsid w:val="00A943B3"/>
    <w:rsid w:val="00AA2F23"/>
    <w:rsid w:val="00B131F4"/>
    <w:rsid w:val="00B61270"/>
    <w:rsid w:val="00B630C9"/>
    <w:rsid w:val="00B655BE"/>
    <w:rsid w:val="00B734F5"/>
    <w:rsid w:val="00B750D0"/>
    <w:rsid w:val="00B7558B"/>
    <w:rsid w:val="00BE31E9"/>
    <w:rsid w:val="00BF6038"/>
    <w:rsid w:val="00C02C49"/>
    <w:rsid w:val="00C05C61"/>
    <w:rsid w:val="00C70B09"/>
    <w:rsid w:val="00C71075"/>
    <w:rsid w:val="00C9096E"/>
    <w:rsid w:val="00CB3332"/>
    <w:rsid w:val="00D3535D"/>
    <w:rsid w:val="00D6474C"/>
    <w:rsid w:val="00DC1CC5"/>
    <w:rsid w:val="00EC3C64"/>
    <w:rsid w:val="00F90036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C6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3C6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3C6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3C6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C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3C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3C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3C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St-352/2018</izvorni_sadrzaj>
    <derivirana_varijabla naziv="DomainObject.Predmet.OznakaBroj_1">St-352/2018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VRPOLJE GRADNJA d.o.o. za graditeljstvo i trgovinu</izvorni_sadrzaj>
    <derivirana_varijabla naziv="DomainObject.Predmet.ProtustrankaFormated_1">  VRPOLJE GRADNJA d.o.o. za graditeljstvo i trgovinu</derivirana_varijabla>
  </DomainObject.Predmet.ProtustrankaFormated>
  <DomainObject.Predmet.ProtustrankaFormatedOIB>
    <izvorni_sadrzaj>  VRPOLJE GRADNJA d.o.o. za graditeljstvo i trgovinu, OIB 73083328051</izvorni_sadrzaj>
    <derivirana_varijabla naziv="DomainObject.Predmet.ProtustrankaFormatedOIB_1">  VRPOLJE GRADNJA d.o.o. za graditeljstvo i trgovinu, OIB 73083328051</derivirana_varijabla>
  </DomainObject.Predmet.ProtustrankaFormatedOIB>
  <DomainObject.Predmet.ProtustrankaFormatedWithAdress>
    <izvorni_sadrzaj> VRPOLJE GRADNJA d.o.o. za graditeljstvo i trgovinu, Vrpoljačka cesta 114 , 22205 Vrpolje</izvorni_sadrzaj>
    <derivirana_varijabla naziv="DomainObject.Predmet.ProtustrankaFormatedWithAdress_1"> VRPOLJE GRADNJA d.o.o. za graditeljstvo i trgovinu, Vrpoljačka cesta 114 , 22205 Vrpolje</derivirana_varijabla>
  </DomainObject.Predmet.ProtustrankaFormatedWithAdress>
  <DomainObject.Predmet.ProtustrankaFormatedWithAdressOIB>
    <izvorni_sadrzaj> VRPOLJE GRADNJA d.o.o. za graditeljstvo i trgovinu, OIB 73083328051, Vrpoljačka cesta 114 , 22205 Vrpolje</izvorni_sadrzaj>
    <derivirana_varijabla naziv="DomainObject.Predmet.ProtustrankaFormatedWithAdressOIB_1"> VRPOLJE GRADNJA d.o.o. za graditeljstvo i trgovinu, OIB 73083328051, Vrpoljačka cesta 114 , 22205 Vrpolje</derivirana_varijabla>
  </DomainObject.Predmet.ProtustrankaFormatedWithAdressOIB>
  <DomainObject.Predmet.ProtustrankaWithAdress>
    <izvorni_sadrzaj>VRPOLJE GRADNJA d.o.o. za graditeljstvo i trgovinu Vrpoljačka cesta 114 , 22205 Vrpolje</izvorni_sadrzaj>
    <derivirana_varijabla naziv="DomainObject.Predmet.ProtustrankaWithAdress_1">VRPOLJE GRADNJA d.o.o. za graditeljstvo i trgovinu Vrpoljačka cesta 114 , 22205 Vrpolje</derivirana_varijabla>
  </DomainObject.Predmet.ProtustrankaWithAdress>
  <DomainObject.Predmet.ProtustrankaWithAdressOIB>
    <izvorni_sadrzaj>VRPOLJE GRADNJA d.o.o. za graditeljstvo i trgovinu, OIB 73083328051, Vrpoljačka cesta 114 , 22205 Vrpolje</izvorni_sadrzaj>
    <derivirana_varijabla naziv="DomainObject.Predmet.ProtustrankaWithAdressOIB_1">VRPOLJE GRADNJA d.o.o. za graditeljstvo i trgovinu, OIB 73083328051, Vrpoljačka cesta 114 , 22205 Vrpolje</derivirana_varijabla>
  </DomainObject.Predmet.ProtustrankaWithAdressOIB>
  <DomainObject.Predmet.ProtustrankaNazivFormated>
    <izvorni_sadrzaj>VRPOLJE GRADNJA d.o.o. za graditeljstvo i trgovinu</izvorni_sadrzaj>
    <derivirana_varijabla naziv="DomainObject.Predmet.ProtustrankaNazivFormated_1">VRPOLJE GRADNJA d.o.o. za graditeljstvo i trgovinu</derivirana_varijabla>
  </DomainObject.Predmet.ProtustrankaNazivFormated>
  <DomainObject.Predmet.ProtustrankaNazivFormatedOIB>
    <izvorni_sadrzaj>VRPOLJE GRADNJA d.o.o. za graditeljstvo i trgovinu, OIB 73083328051</izvorni_sadrzaj>
    <derivirana_varijabla naziv="DomainObject.Predmet.ProtustrankaNazivFormatedOIB_1">VRPOLJE GRADNJA d.o.o. za graditeljstvo i trgovinu, OIB 73083328051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VRPOLJE GRADNJA d.o.o. za graditeljstvo i trgovinu</item>
    </izvorni_sadrzaj>
    <derivirana_varijabla naziv="DomainObject.Predmet.ProtuStrankaListFormated_1">
      <item>VRPOLJE GRADNJA d.o.o. za graditeljstvo i trgovinu</item>
    </derivirana_varijabla>
  </DomainObject.Predmet.ProtuStrankaListFormated>
  <DomainObject.Predmet.ProtuStrankaListFormatedOIB>
    <izvorni_sadrzaj>
      <item>VRPOLJE GRADNJA d.o.o. za graditeljstvo i trgovinu, OIB 73083328051</item>
    </izvorni_sadrzaj>
    <derivirana_varijabla naziv="DomainObject.Predmet.ProtuStrankaListFormatedOIB_1">
      <item>VRPOLJE GRADNJA d.o.o. za graditeljstvo i trgovinu, OIB 73083328051</item>
    </derivirana_varijabla>
  </DomainObject.Predmet.ProtuStrankaListFormatedOIB>
  <DomainObject.Predmet.ProtuStrankaListFormatedWithAdress>
    <izvorni_sadrzaj>
      <item>VRPOLJE GRADNJA d.o.o. za graditeljstvo i trgovinu, Vrpoljačka cesta 114 , 22205 Vrpolje</item>
    </izvorni_sadrzaj>
    <derivirana_varijabla naziv="DomainObject.Predmet.ProtuStrankaListFormatedWithAdress_1">
      <item>VRPOLJE GRADNJA d.o.o. za graditeljstvo i trgovinu, Vrpoljačka cesta 114 , 22205 Vrpolje</item>
    </derivirana_varijabla>
  </DomainObject.Predmet.ProtuStrankaListFormatedWithAdress>
  <DomainObject.Predmet.ProtuStrankaListFormatedWithAdressOIB>
    <izvorni_sadrzaj>
      <item>VRPOLJE GRADNJA d.o.o. za graditeljstvo i trgovinu, OIB 73083328051, Vrpoljačka cesta 114 , 22205 Vrpolje</item>
    </izvorni_sadrzaj>
    <derivirana_varijabla naziv="DomainObject.Predmet.ProtuStrankaListFormatedWithAdressOIB_1">
      <item>VRPOLJE GRADNJA d.o.o. za graditeljstvo i trgovinu, OIB 73083328051, Vrpoljačka cesta 114 , 22205 Vrpolje</item>
    </derivirana_varijabla>
  </DomainObject.Predmet.ProtuStrankaListFormatedWithAdressOIB>
  <DomainObject.Predmet.ProtuStrankaListNazivFormated>
    <izvorni_sadrzaj>
      <item>VRPOLJE GRADNJA d.o.o. za graditeljstvo i trgovinu</item>
    </izvorni_sadrzaj>
    <derivirana_varijabla naziv="DomainObject.Predmet.ProtuStrankaListNazivFormated_1">
      <item>VRPOLJE GRADNJA d.o.o. za graditeljstvo i trgovinu</item>
    </derivirana_varijabla>
  </DomainObject.Predmet.ProtuStrankaListNazivFormated>
  <DomainObject.Predmet.ProtuStrankaListNazivFormatedOIB>
    <izvorni_sadrzaj>
      <item>VRPOLJE GRADNJA d.o.o. za graditeljstvo i trgovinu, OIB 73083328051</item>
    </izvorni_sadrzaj>
    <derivirana_varijabla naziv="DomainObject.Predmet.ProtuStrankaListNazivFormatedOIB_1">
      <item>VRPOLJE GRADNJA d.o.o. za graditeljstvo i trgovinu, OIB 73083328051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VRPOLJE GRADNJA d.o.o. za graditeljstvo i trgovinu</izvorni_sadrzaj>
    <derivirana_varijabla naziv="DomainObject.Predmet.ProtustrankaIDrugi_1">VRPOLJE GRADNJA d.o.o. za graditeljstvo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VRPOLJE GRADNJA d.o.o. za graditeljstvo i trgovinu, OIB 73083328051, Vrpoljačka cesta 114 , 22205 Vrpolje</izvorni_sadrzaj>
    <derivirana_varijabla naziv="DomainObject.Predmet.ProtustrankaIDrugiAdressOIB_1">VRPOLJE GRADNJA d.o.o. za graditeljstvo i trgovinu, OIB 73083328051, Vrpoljačka cesta 114 , 22205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VRPOLJE GRADNJA d.o.o. za graditeljstvo i trgovinu</item>
    </izvorni_sadrzaj>
    <derivirana_varijabla naziv="DomainObject.Predmet.SudioniciListNaziv_1">
      <item>FINA - Podružnica Šibenik</item>
      <item>VRPOLJE GRADNJA d.o.o. za graditeljstvo i trgovinu</item>
    </derivirana_varijabla>
  </DomainObject.Predmet.SudioniciListNaziv>
  <DomainObject.Predmet.SudioniciListAdressOIB>
    <izvorni_sadrzaj>
      <item>FINA - Podružnica Šibenik, OIB 85821130368, Perivoj L. Marune 1,22000 Šibenik</item>
      <item>VRPOLJE GRADNJA d.o.o. za graditeljstvo i trgovinu, OIB 73083328051, Vrpoljačka cesta 114 ,22205 Vrpolje</item>
    </izvorni_sadrzaj>
    <derivirana_varijabla naziv="DomainObject.Predmet.SudioniciListAdressOIB_1">
      <item>FINA - Podružnica Šibenik, OIB 85821130368, Perivoj L. Marune 1,22000 Šibenik</item>
      <item>VRPOLJE GRADNJA d.o.o. za graditeljstvo i trgovinu, OIB 73083328051, Vrpoljačka cesta 114 ,22205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73083328051</item>
    </izvorni_sadrzaj>
    <derivirana_varijabla naziv="DomainObject.Predmet.SudioniciListNazivOIB_1">
      <item>, OIB 85821130368</item>
      <item>, OIB 73083328051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St-352/2018-9</izvorni_sadrzaj>
    <derivirana_varijabla naziv="DomainObject.PredzadnjaOdlukaIzPredmeta.Oznaka_1">St-352/2018-9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2988</properties:Characters>
  <properties:Lines>80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2019-02-05T08:56:00Z</dcterms:created>
  <dc:creator>Anamarija Kovačić Milković</dc:creator>
  <cp:lastModifiedBy>Anamarija Kovačić Milković</cp:lastModifiedBy>
  <cp:lastPrinted>2019-02-05T08:52:00Z</cp:lastPrinted>
  <dcterms:modified xmlns:xsi="http://www.w3.org/2001/XMLSchema-instance" xsi:type="dcterms:W3CDTF">2019-02-21T14:10:00Z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(6-St-352-18-otvaranje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