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0983" w14:paraId="e60098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B503C">
        <w:t>994</w:t>
      </w:r>
      <w:r w:rsidRPr="00151FF0">
        <w:t>/1</w:t>
      </w:r>
      <w:r w:rsidR="002B503C">
        <w:t>6</w:t>
      </w:r>
      <w:r w:rsidRPr="00151FF0">
        <w:t>-</w:t>
      </w:r>
      <w:r w:rsidR="002B503C">
        <w:t>15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2B503C" w:rsidRPr="002B503C">
        <w:t>H-EQ d.o.o. za proizvodnju i trgovinu, Osijek, Zmaj Jove Jovanovića 11, MBS 030107563, OIB 23095974330</w:t>
      </w:r>
      <w:r w:rsidRPr="00655274">
        <w:t xml:space="preserve">, dana </w:t>
      </w:r>
      <w:r w:rsidR="002B503C">
        <w:t>6</w:t>
      </w:r>
      <w:r w:rsidRPr="00655274">
        <w:t xml:space="preserve">. </w:t>
      </w:r>
      <w:r w:rsidR="002B503C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76301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376301" w:rsidRPr="00376301">
        <w:t>Vink</w:t>
      </w:r>
      <w:r w:rsidR="00376301">
        <w:t>u</w:t>
      </w:r>
      <w:r w:rsidR="00376301" w:rsidRPr="00376301">
        <w:t xml:space="preserve"> Ljubičić, Osijek, Orljavska 4a, OIB 91327367435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2B503C" w:rsidRPr="002B503C">
        <w:t>H-EQ d.o.o. za proizvodnju i trgovinu, Osijek, Zmaj Jove Jovanovića 11, MBS 030107563, OIB 23095974330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376301">
        <w:t>4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376301">
        <w:t xml:space="preserve"> broj HR 1523600003115309524 kod Zagrebačke </w:t>
      </w:r>
      <w:r w:rsidR="00777235">
        <w:t>banke d.d. Zagreb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 xml:space="preserve">Nalaže se računovodstvu ovoga suda da </w:t>
      </w:r>
      <w:r w:rsidR="001B325D">
        <w:t>s predmeta broj St-994/16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1B325D">
        <w:t>994</w:t>
      </w:r>
      <w:r w:rsidR="009B0F1B">
        <w:t>/</w:t>
      </w:r>
      <w:r w:rsidR="00FE5A6E">
        <w:t>1</w:t>
      </w:r>
      <w:r w:rsidR="001B325D">
        <w:t>6</w:t>
      </w:r>
      <w:r w:rsidR="009B0F1B">
        <w:t>-</w:t>
      </w:r>
      <w:r w:rsidR="001B325D">
        <w:t>8</w:t>
      </w:r>
      <w:r w:rsidR="009B0F1B">
        <w:t xml:space="preserve"> od </w:t>
      </w:r>
      <w:r w:rsidR="001B325D">
        <w:t>3</w:t>
      </w:r>
      <w:r w:rsidR="009B0F1B">
        <w:t>.</w:t>
      </w:r>
      <w:r w:rsidR="00D3098C">
        <w:t>0</w:t>
      </w:r>
      <w:r w:rsidR="001B325D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67FE9">
        <w:t>Vinko Ljubičić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67FE9">
        <w:t>8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67FE9">
        <w:t>6</w:t>
      </w:r>
      <w:r w:rsidRPr="008D4802">
        <w:t xml:space="preserve">. </w:t>
      </w:r>
      <w:r w:rsidR="00F67FE9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B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B503C" w:rsidRPr="002B503C">
      <w:t>14 St-994/16-15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325D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503C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76301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235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8F5BB6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67FE9"/>
    <w:rsid w:val="00F708F4"/>
    <w:rsid w:val="00F8189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B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B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BB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BB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B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B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BB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BB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H-EQ d.o.o. za proizvodnju i trgovinu</izvorni_sadrzaj>
    <derivirana_varijabla naziv="DomainObject.Predmet.ProtustrankaFormated_1">  H-EQ d.o.o. za proizvodnju i trgovinu</derivirana_varijabla>
  </DomainObject.Predmet.ProtustrankaFormated>
  <DomainObject.Predmet.ProtustrankaFormatedOIB>
    <izvorni_sadrzaj>  H-EQ d.o.o. za proizvodnju i trgovinu, OIB 23095974330</izvorni_sadrzaj>
    <derivirana_varijabla naziv="DomainObject.Predmet.ProtustrankaFormatedOIB_1">  H-EQ d.o.o. za proizvodnju i trgovinu, OIB 23095974330</derivirana_varijabla>
  </DomainObject.Predmet.ProtustrankaFormatedOIB>
  <DomainObject.Predmet.ProtustrankaFormatedWithAdress>
    <izvorni_sadrzaj> H-EQ d.o.o. za proizvodnju i trgovinu, Zmaj Jove Jovanovića 11, 31000 Osijek</izvorni_sadrzaj>
    <derivirana_varijabla naziv="DomainObject.Predmet.ProtustrankaFormatedWithAdress_1"> H-EQ d.o.o. za proizvodnju i trgovinu, Zmaj Jove Jovanovića 11, 31000 Osijek</derivirana_varijabla>
  </DomainObject.Predmet.ProtustrankaFormatedWithAdress>
  <DomainObject.Predmet.ProtustrankaFormatedWithAdressOIB>
    <izvorni_sadrzaj> H-EQ d.o.o. za proizvodnju i trgovinu, OIB 23095974330, Zmaj Jove Jovanovića 11, 31000 Osijek</izvorni_sadrzaj>
    <derivirana_varijabla naziv="DomainObject.Predmet.ProtustrankaFormatedWithAdressOIB_1"> H-EQ d.o.o. za proizvodnju i trgovinu, OIB 23095974330, Zmaj Jove Jovanovića 11, 31000 Osijek</derivirana_varijabla>
  </DomainObject.Predmet.ProtustrankaFormatedWithAdressOIB>
  <DomainObject.Predmet.ProtustrankaWithAdress>
    <izvorni_sadrzaj>H-EQ d.o.o. za proizvodnju i trgovinu Zmaj Jove Jovanovića 11, 31000 Osijek</izvorni_sadrzaj>
    <derivirana_varijabla naziv="DomainObject.Predmet.ProtustrankaWithAdress_1">H-EQ d.o.o. za proizvodnju i trgovinu Zmaj Jove Jovanovića 11, 31000 Osijek</derivirana_varijabla>
  </DomainObject.Predmet.ProtustrankaWithAdress>
  <DomainObject.Predmet.ProtustrankaWithAdressOIB>
    <izvorni_sadrzaj>H-EQ d.o.o. za proizvodnju i trgovinu, OIB 23095974330, Zmaj Jove Jovanovića 11, 31000 Osijek</izvorni_sadrzaj>
    <derivirana_varijabla naziv="DomainObject.Predmet.ProtustrankaWithAdressOIB_1">H-EQ d.o.o. za proizvodnju i trgovinu, OIB 23095974330, Zmaj Jove Jovanovića 11, 31000 Osijek</derivirana_varijabla>
  </DomainObject.Predmet.ProtustrankaWithAdressOIB>
  <DomainObject.Predmet.ProtustrankaNazivFormated>
    <izvorni_sadrzaj>H-EQ d.o.o. za proizvodnju i trgovinu</izvorni_sadrzaj>
    <derivirana_varijabla naziv="DomainObject.Predmet.ProtustrankaNazivFormated_1">H-EQ d.o.o. za proizvodnju i trgovinu</derivirana_varijabla>
  </DomainObject.Predmet.ProtustrankaNazivFormated>
  <DomainObject.Predmet.ProtustrankaNazivFormatedOIB>
    <izvorni_sadrzaj>H-EQ d.o.o. za proizvodnju i trgovinu, OIB 23095974330</izvorni_sadrzaj>
    <derivirana_varijabla naziv="DomainObject.Predmet.ProtustrankaNazivFormatedOIB_1">H-EQ d.o.o. za proizvodnju i trgovinu, OIB 23095974330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3/a, 51000 Rijeka</izvorni_sadrzaj>
    <derivirana_varijabla naziv="DomainObject.Predmet.StrankaFormatedWithAdress_1"> ERSTE&amp;STEIERMÄRKISCHE BANKA dioničko društvo, Jadranski Trg 3/a, 51000 Rijeka</derivirana_varijabla>
  </DomainObject.Predmet.StrankaFormatedWithAdress>
  <DomainObject.Predmet.StrankaFormatedWithAdressOIB>
    <izvorni_sadrzaj> ERSTE&amp;STEIERMÄRKISCHE BANKA dioničko društvo, OIB 23057039320, Jadranski Trg 3/a, 51000 Rijeka</izvorni_sadrzaj>
    <derivirana_varijabla naziv="DomainObject.Predmet.StrankaFormatedWithAdressOIB_1"> ERSTE&amp;STEIERMÄRKISCHE BANKA dioničko društvo, OIB 23057039320, Jadranski Trg 3/a, 51000 Rijeka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3/a, 51000 Rijeka</item>
    </izvorni_sadrzaj>
    <derivirana_varijabla naziv="DomainObject.Predmet.StrankaListFormatedWithAdress_1"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</izvorni_sadrzaj>
    <derivirana_varijabla naziv="DomainObject.Predmet.StrankaListFormatedWithAdressOIB_1"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H-EQ d.o.o. za proizvodnju i trgovinu</item>
    </izvorni_sadrzaj>
    <derivirana_varijabla naziv="DomainObject.Predmet.ProtuStrankaListFormated_1">
      <item>H-EQ d.o.o. za proizvodnju i trgovinu</item>
    </derivirana_varijabla>
  </DomainObject.Predmet.ProtuStrankaListFormated>
  <DomainObject.Predmet.ProtuStrankaListFormatedOIB>
    <izvorni_sadrzaj>
      <item>H-EQ d.o.o. za proizvodnju i trgovinu, OIB 23095974330</item>
    </izvorni_sadrzaj>
    <derivirana_varijabla naziv="DomainObject.Predmet.ProtuStrankaListFormatedOIB_1">
      <item>H-EQ d.o.o. za proizvodnju i trgovinu, OIB 23095974330</item>
    </derivirana_varijabla>
  </DomainObject.Predmet.ProtuStrankaListFormatedOIB>
  <DomainObject.Predmet.ProtuStrankaListFormatedWithAdress>
    <izvorni_sadrzaj>
      <item>H-EQ d.o.o. za proizvodnju i trgovinu, Zmaj Jove Jovanovića 11, 31000 Osijek</item>
    </izvorni_sadrzaj>
    <derivirana_varijabla naziv="DomainObject.Predmet.ProtuStrankaListFormatedWithAdress_1">
      <item>H-EQ d.o.o. za proizvodnju i trgovinu, Zmaj Jove Jovanovića 11, 31000 Osijek</item>
    </derivirana_varijabla>
  </DomainObject.Predmet.ProtuStrankaListFormatedWithAdress>
  <DomainObject.Predmet.ProtuStrankaListFormatedWithAdressOIB>
    <izvorni_sadrzaj>
      <item>H-EQ d.o.o. za proizvodnju i trgovinu, OIB 23095974330, Zmaj Jove Jovanovića 11, 31000 Osijek</item>
    </izvorni_sadrzaj>
    <derivirana_varijabla naziv="DomainObject.Predmet.ProtuStrankaListFormatedWithAdressOIB_1">
      <item>H-EQ d.o.o. za proizvodnju i trgovinu, OIB 23095974330, Zmaj Jove Jovanovića 11, 31000 Osijek</item>
    </derivirana_varijabla>
  </DomainObject.Predmet.ProtuStrankaListFormatedWithAdressOIB>
  <DomainObject.Predmet.ProtuStrankaListNazivFormated>
    <izvorni_sadrzaj>
      <item>H-EQ d.o.o. za proizvodnju i trgovinu</item>
    </izvorni_sadrzaj>
    <derivirana_varijabla naziv="DomainObject.Predmet.ProtuStrankaListNazivFormated_1">
      <item>H-EQ d.o.o. za proizvodnju i trgovinu</item>
    </derivirana_varijabla>
  </DomainObject.Predmet.ProtuStrankaListNazivFormated>
  <DomainObject.Predmet.ProtuStrankaListNazivFormatedOIB>
    <izvorni_sadrzaj>
      <item>H-EQ d.o.o. za proizvodnju i trgovinu, OIB 23095974330</item>
    </izvorni_sadrzaj>
    <derivirana_varijabla naziv="DomainObject.Predmet.ProtuStrankaListNazivFormatedOIB_1">
      <item>H-EQ d.o.o. za proizvodnju i trgovinu, OIB 23095974330</item>
    </derivirana_varijabla>
  </DomainObject.Predmet.ProtuStrankaListNazivFormatedOIB>
  <DomainObject.Predmet.OstaliListFormated>
    <izvorni_sadrzaj>
      <item>ODVJETNIČKO DRUŠTVO ZEC i PARTNERI društvo s ograničenom odgovornošću</item>
      <item>ŽDO GUO Osijek</item>
      <item>Vinko Ljubičić</item>
      <item>Igor Jović</item>
    </izvorni_sadrzaj>
    <derivirana_varijabla naziv="DomainObject.Predmet.OstaliListFormated_1">
      <item>ODVJETNIČKO DRUŠTVO ZEC i PARTNERI društvo s ograničenom odgovornošću</item>
      <item>ŽDO GUO Osijek</item>
      <item>Vinko Ljubičić</item>
      <item>Igor Jović</item>
    </derivirana_varijabla>
  </DomainObject.Predmet.OstaliListFormated>
  <DomainObject.Predmet.OstaliListFormatedOIB>
    <izvorni_sadrzaj>
      <item>ODVJETNIČKO DRUŠTVO ZEC i PARTNERI društvo s ograničenom odgovornošću, OIB 75053512512</item>
      <item>ŽDO GUO Osijek</item>
      <item>Vinko Ljubičić, OIB 91327367435</item>
      <item>Igor Jović, OIB 12774809855</item>
    </izvorni_sadrzaj>
    <derivirana_varijabla naziv="DomainObject.Predmet.OstaliListFormatedOIB_1">
      <item>ODVJETNIČKO DRUŠTVO ZEC i PARTNERI društvo s ograničenom odgovornošću, OIB 75053512512</item>
      <item>ŽDO GUO Osijek</item>
      <item>Vinko Ljubičić, OIB 91327367435</item>
      <item>Igor Jović, OIB 12774809855</item>
    </derivirana_varijabla>
  </DomainObject.Predmet.OstaliListFormatedOIB>
  <DomainObject.Predmet.OstaliListFormatedWithAdress>
    <izvorni_sadrzaj>
      <item>ODVJETNIČKO DRUŠTVO ZEC i PARTNERI društvo s ograničenom odgovornošću, Ulica kardinala Alojzija Stepinca 4, 31000 Osijek</item>
      <item>ŽDO GUO Osijek</item>
      <item>Vinko Ljubičić, Orljavska 4a, 31000 Osijek</item>
      <item>Igor Jović, Zmaj J. Jovanovića 17, 31000 Osijek</item>
    </izvorni_sadrzaj>
    <derivirana_varijabla naziv="DomainObject.Predmet.OstaliListFormatedWithAdress_1">
      <item>ODVJETNIČKO DRUŠTVO ZEC i PARTNERI društvo s ograničenom odgovornošću, Ulica kardinala Alojzija Stepinca 4, 31000 Osijek</item>
      <item>ŽDO GUO Osijek</item>
      <item>Vinko Ljubičić, Orljavska 4a, 31000 Osijek</item>
      <item>Igor Jović, Zmaj J. Jovanovića 17, 31000 Osijek</item>
    </derivirana_varijabla>
  </DomainObject.Predmet.OstaliListFormatedWithAdress>
  <DomainObject.Predmet.OstaliListFormatedWithAdressOIB>
    <izvorni_sadrzaj>
      <item>ODVJETNIČKO DRUŠTVO ZEC i PARTNERI društvo s ograničenom odgovornošću, OIB 75053512512, Ulica kardinala Alojzija Stepinca 4, 31000 Osijek</item>
      <item>ŽDO GUO Osijek</item>
      <item>Vinko Ljubičić, OIB 91327367435, Orljavska 4a, 31000 Osijek</item>
      <item>Igor Jović, OIB 12774809855, Zmaj J. Jovanovića 17, 31000 Osijek</item>
    </izvorni_sadrzaj>
    <derivirana_varijabla naziv="DomainObject.Predmet.OstaliListFormatedWithAdressOIB_1">
      <item>ODVJETNIČKO DRUŠTVO ZEC i PARTNERI društvo s ograničenom odgovornošću, OIB 75053512512, Ulica kardinala Alojzija Stepinca 4, 31000 Osijek</item>
      <item>ŽDO GUO Osijek</item>
      <item>Vinko Ljubičić, OIB 91327367435, Orljavska 4a, 31000 Osijek</item>
      <item>Igor Jović, OIB 12774809855, Zmaj J. Jovanovića 17, 31000 Osijek</item>
    </derivirana_varijabla>
  </DomainObject.Predmet.OstaliListFormatedWithAdressOIB>
  <DomainObject.Predmet.OstaliListNazivFormated>
    <izvorni_sadrzaj>
      <item>ODVJETNIČKO DRUŠTVO ZEC i PARTNERI društvo s ograničenom odgovornošću</item>
      <item>ŽDO GUO Osijek</item>
      <item>Vinko Ljubičić</item>
      <item>Igor Jović</item>
    </izvorni_sadrzaj>
    <derivirana_varijabla naziv="DomainObject.Predmet.OstaliListNazivFormated_1">
      <item>ODVJETNIČKO DRUŠTVO ZEC i PARTNERI društvo s ograničenom odgovornošću</item>
      <item>ŽDO GUO Osijek</item>
      <item>Vinko Ljubičić</item>
      <item>Igor Jović</item>
    </derivirana_varijabla>
  </DomainObject.Predmet.OstaliListNazivFormated>
  <DomainObject.Predmet.OstaliListNazivFormatedOIB>
    <izvorni_sadrzaj>
      <item>ODVJETNIČKO DRUŠTVO ZEC i PARTNERI društvo s ograničenom odgovornošću, OIB 75053512512</item>
      <item>ŽDO GUO Osijek</item>
      <item>Vinko Ljubičić, OIB 91327367435</item>
      <item>Igor Jović, OIB 12774809855</item>
    </izvorni_sadrzaj>
    <derivirana_varijabla naziv="DomainObject.Predmet.OstaliListNazivFormatedOIB_1">
      <item>ODVJETNIČKO DRUŠTVO ZEC i PARTNERI društvo s ograničenom odgovornošću, OIB 75053512512</item>
      <item>ŽDO GUO Osijek</item>
      <item>Vinko Ljubičić, OIB 91327367435</item>
      <item>Igor Jović, OIB 12774809855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H-EQ d.o.o. za proizvodnju i trgovinu</izvorni_sadrzaj>
    <derivirana_varijabla naziv="DomainObject.Predmet.ProtustrankaIDrugi_1">H-EQ d.o.o. za proizvodnju i trgovinu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H-EQ d.o.o. za proizvodnju i trgovinu, OIB 23095974330, Zmaj Jove Jovanovića 11, 31000 Osijek</izvorni_sadrzaj>
    <derivirana_varijabla naziv="DomainObject.Predmet.ProtustrankaIDrugiAdressOIB_1">H-EQ d.o.o. za proizvodnju i trgovinu, OIB 23095974330, Zmaj Jove Jovanovića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H-EQ d.o.o. za proizvodnju i trgovinu</item>
      <item>ERSTE&amp;STEIERMÄRKISCHE BANKA dioničko društvo</item>
      <item>ODVJETNIČKO DRUŠTVO ZEC i PARTNERI društvo s ograničenom odgovornošću</item>
      <item>ŽDO GUO Osijek</item>
      <item>Vinko Ljubičić</item>
      <item>Igor Jović</item>
    </izvorni_sadrzaj>
    <derivirana_varijabla naziv="DomainObject.Predmet.SudioniciListNaziv_1">
      <item>H-EQ d.o.o. za proizvodnju i trgovinu</item>
      <item>ERSTE&amp;STEIERMÄRKISCHE BANKA dioničko društvo</item>
      <item>ODVJETNIČKO DRUŠTVO ZEC i PARTNERI društvo s ograničenom odgovornošću</item>
      <item>ŽDO GUO Osijek</item>
      <item>Vinko Ljubičić</item>
      <item>Igor Jović</item>
    </derivirana_varijabla>
  </DomainObject.Predmet.SudioniciListNaziv>
  <DomainObject.Predmet.SudioniciListAdressOIB>
    <izvorni_sadrzaj>
      <item>H-EQ d.o.o. za proizvodnju i trgovinu, OIB 23095974330, Zmaj Jove Jovanovića 11,31000 Osijek</item>
      <item>ERSTE&amp;STEIERMÄRKISCHE BANKA dioničko društvo, OIB 23057039320, Jadranski Trg 3/a,51000 Rijeka</item>
      <item>ODVJETNIČKO DRUŠTVO ZEC i PARTNERI društvo s ograničenom odgovornošću, OIB 75053512512, Ulica kardinala Alojzija Stepinca 4,31000 Osijek</item>
      <item>ŽDO GUO Osijek</item>
      <item>Vinko Ljubičić, OIB 91327367435, Orljavska 4a,31000 Osijek</item>
      <item>Igor Jović, OIB 12774809855, Zmaj J. Jovanovića 17,31000 Osijek</item>
    </izvorni_sadrzaj>
    <derivirana_varijabla naziv="DomainObject.Predmet.SudioniciListAdressOIB_1">
      <item>H-EQ d.o.o. za proizvodnju i trgovinu, OIB 23095974330, Zmaj Jove Jovanovića 11,31000 Osijek</item>
      <item>ERSTE&amp;STEIERMÄRKISCHE BANKA dioničko društvo, OIB 23057039320, Jadranski Trg 3/a,51000 Rijeka</item>
      <item>ODVJETNIČKO DRUŠTVO ZEC i PARTNERI društvo s ograničenom odgovornošću, OIB 75053512512, Ulica kardinala Alojzija Stepinca 4,31000 Osijek</item>
      <item>ŽDO GUO Osijek</item>
      <item>Vinko Ljubičić, OIB 91327367435, Orljavska 4a,31000 Osijek</item>
      <item>Igor Jović, OIB 12774809855, Zmaj J. Jovanovića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23095974330</item>
      <item>, OIB 23057039320</item>
      <item>, OIB 75053512512</item>
      <item>, OIB null</item>
      <item>, OIB 91327367435</item>
      <item>, OIB 12774809855</item>
    </izvorni_sadrzaj>
    <derivirana_varijabla naziv="DomainObject.Predmet.SudioniciListNazivOIB_1">
      <item>, OIB 23095974330</item>
      <item>, OIB 23057039320</item>
      <item>, OIB 75053512512</item>
      <item>, OIB null</item>
      <item>, OIB 91327367435</item>
      <item>, OIB 12774809855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424</properties:Words>
  <properties:Characters>2363</properties:Characters>
  <properties:Lines>73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2016-07-06T11:07:00Z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