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49d1" w14:paraId="24b49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C31A2">
        <w:t>1969/17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C31A2">
        <w:t>0</w:t>
      </w:r>
      <w:r w:rsidR="00A96016">
        <w:t>9</w:t>
      </w:r>
      <w:r w:rsidR="00AC4528">
        <w:t>.</w:t>
      </w:r>
      <w:r w:rsidR="00DC31A2">
        <w:t>ožujk</w:t>
      </w:r>
      <w:r w:rsidR="00AC4528">
        <w:t>a</w:t>
      </w:r>
      <w:r w:rsidR="00DC31A2">
        <w:t xml:space="preserve"> 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C31A2">
        <w:t>FAMULUS GRUPA d.o.o., Zagreb, Ratarska 35</w:t>
      </w:r>
      <w:r w:rsidR="00DC31A2">
        <w:t xml:space="preserve"> (OIB:36724595339)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C31A2">
        <w:t>166.127,90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DC31A2">
        <w:t>0</w:t>
      </w:r>
      <w:r w:rsidR="00A96016">
        <w:t>9</w:t>
      </w:r>
      <w:r w:rsidR="00DC31A2">
        <w:t>.ožujk</w:t>
      </w:r>
      <w:r w:rsidR="008155EE">
        <w:t>a</w:t>
      </w:r>
      <w:r w:rsidR="00DC31A2">
        <w:t xml:space="preserve"> 2018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DC31A2">
        <w:t>,v.r.</w:t>
      </w:r>
      <w:r w:rsidR="00572798">
        <w:t xml:space="preserve"> </w:t>
      </w:r>
    </w:p>
    <w:p w:rsidRDefault="00E46BE6" w:rsidP="00E46BE6" w:rsidR="00E46BE6"/>
    <w:p w:rsidRDefault="00DC31A2" w:rsidP="00E46BE6" w:rsidR="00DC31A2"/>
    <w:p w:rsidRDefault="00DC31A2" w:rsidP="00DC31A2" w:rsidR="00E46BE6">
      <w:pPr>
        <w:tabs>
          <w:tab w:pos="6962" w:val="left"/>
        </w:tabs>
      </w:pPr>
      <w:r>
        <w:tab/>
        <w:t>Za točnost opravka:</w:t>
      </w:r>
    </w:p>
    <w:p w:rsidRDefault="00DC31A2" w:rsidP="00DC31A2" w:rsidR="00DC31A2" w:rsidRPr="00DC31A2">
      <w:pPr>
        <w:tabs>
          <w:tab w:pos="6962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DC31A2" w:rsidRPr="00DC31A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C31A2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1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1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1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1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3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1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1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1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1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St-1969/2017</izvorni_sadrzaj>
    <derivirana_varijabla naziv="DomainObject.Predmet.OznakaBroj_1">St-1969/2017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FAMULUS GRUPA d.o.o.</izvorni_sadrzaj>
    <derivirana_varijabla naziv="DomainObject.Predmet.ProtustrankaFormated_1">  FAMULUS GRUPA d.o.o.</derivirana_varijabla>
  </DomainObject.Predmet.ProtustrankaFormated>
  <DomainObject.Predmet.ProtustrankaFormatedOIB>
    <izvorni_sadrzaj>  FAMULUS GRUPA d.o.o., OIB 36724595339</izvorni_sadrzaj>
    <derivirana_varijabla naziv="DomainObject.Predmet.ProtustrankaFormatedOIB_1">  FAMULUS GRUPA d.o.o., OIB 36724595339</derivirana_varijabla>
  </DomainObject.Predmet.ProtustrankaFormatedOIB>
  <DomainObject.Predmet.ProtustrankaFormatedWithAdress>
    <izvorni_sadrzaj> FAMULUS GRUPA d.o.o., Ratarska 35, 10000 Zagreb</izvorni_sadrzaj>
    <derivirana_varijabla naziv="DomainObject.Predmet.ProtustrankaFormatedWithAdress_1"> FAMULUS GRUPA d.o.o., Ratarska 35, 10000 Zagreb</derivirana_varijabla>
  </DomainObject.Predmet.ProtustrankaFormatedWithAdress>
  <DomainObject.Predmet.ProtustrankaFormatedWithAdressOIB>
    <izvorni_sadrzaj> FAMULUS GRUPA d.o.o., OIB 36724595339, Ratarska 35, 10000 Zagreb</izvorni_sadrzaj>
    <derivirana_varijabla naziv="DomainObject.Predmet.ProtustrankaFormatedWithAdressOIB_1"> FAMULUS GRUPA d.o.o., OIB 36724595339, Ratarska 35, 10000 Zagreb</derivirana_varijabla>
  </DomainObject.Predmet.ProtustrankaFormatedWithAdressOIB>
  <DomainObject.Predmet.ProtustrankaWithAdress>
    <izvorni_sadrzaj>FAMULUS GRUPA d.o.o. Ratarska 35, 10000 Zagreb</izvorni_sadrzaj>
    <derivirana_varijabla naziv="DomainObject.Predmet.ProtustrankaWithAdress_1">FAMULUS GRUPA d.o.o. Ratarska 35, 10000 Zagreb</derivirana_varijabla>
  </DomainObject.Predmet.ProtustrankaWithAdress>
  <DomainObject.Predmet.ProtustrankaWithAdressOIB>
    <izvorni_sadrzaj>FAMULUS GRUPA d.o.o., OIB 36724595339, Ratarska 35, 10000 Zagreb</izvorni_sadrzaj>
    <derivirana_varijabla naziv="DomainObject.Predmet.ProtustrankaWithAdressOIB_1">FAMULUS GRUPA d.o.o., OIB 36724595339, Ratarska 35, 10000 Zagreb</derivirana_varijabla>
  </DomainObject.Predmet.ProtustrankaWithAdressOIB>
  <DomainObject.Predmet.ProtustrankaNazivFormated>
    <izvorni_sadrzaj>FAMULUS GRUPA d.o.o.</izvorni_sadrzaj>
    <derivirana_varijabla naziv="DomainObject.Predmet.ProtustrankaNazivFormated_1">FAMULUS GRUPA d.o.o.</derivirana_varijabla>
  </DomainObject.Predmet.ProtustrankaNazivFormated>
  <DomainObject.Predmet.ProtustrankaNazivFormatedOIB>
    <izvorni_sadrzaj>FAMULUS GRUPA d.o.o., OIB 36724595339</izvorni_sadrzaj>
    <derivirana_varijabla naziv="DomainObject.Predmet.ProtustrankaNazivFormatedOIB_1">FAMULUS GRUPA d.o.o., OIB 36724595339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FAMULUS GRUPA d.o.o.</item>
    </izvorni_sadrzaj>
    <derivirana_varijabla naziv="DomainObject.Predmet.ProtuStrankaListFormated_1">
      <item>FAMULUS GRUPA d.o.o.</item>
    </derivirana_varijabla>
  </DomainObject.Predmet.ProtuStrankaListFormated>
  <DomainObject.Predmet.ProtuStrankaListFormatedOIB>
    <izvorni_sadrzaj>
      <item>FAMULUS GRUPA d.o.o., OIB 36724595339</item>
    </izvorni_sadrzaj>
    <derivirana_varijabla naziv="DomainObject.Predmet.ProtuStrankaListFormatedOIB_1">
      <item>FAMULUS GRUPA d.o.o., OIB 36724595339</item>
    </derivirana_varijabla>
  </DomainObject.Predmet.ProtuStrankaListFormatedOIB>
  <DomainObject.Predmet.ProtuStrankaListFormatedWithAdress>
    <izvorni_sadrzaj>
      <item>FAMULUS GRUPA d.o.o., Ratarska 35, 10000 Zagreb</item>
    </izvorni_sadrzaj>
    <derivirana_varijabla naziv="DomainObject.Predmet.ProtuStrankaListFormatedWithAdress_1">
      <item>FAMULUS GRUPA d.o.o., Ratarska 35, 10000 Zagreb</item>
    </derivirana_varijabla>
  </DomainObject.Predmet.ProtuStrankaListFormatedWithAdress>
  <DomainObject.Predmet.ProtuStrankaListFormatedWithAdressOIB>
    <izvorni_sadrzaj>
      <item>FAMULUS GRUPA d.o.o., OIB 36724595339, Ratarska 35, 10000 Zagreb</item>
    </izvorni_sadrzaj>
    <derivirana_varijabla naziv="DomainObject.Predmet.ProtuStrankaListFormatedWithAdressOIB_1">
      <item>FAMULUS GRUPA d.o.o., OIB 36724595339, Ratarska 35, 10000 Zagreb</item>
    </derivirana_varijabla>
  </DomainObject.Predmet.ProtuStrankaListFormatedWithAdressOIB>
  <DomainObject.Predmet.ProtuStrankaListNazivFormated>
    <izvorni_sadrzaj>
      <item>FAMULUS GRUPA d.o.o.</item>
    </izvorni_sadrzaj>
    <derivirana_varijabla naziv="DomainObject.Predmet.ProtuStrankaListNazivFormated_1">
      <item>FAMULUS GRUPA d.o.o.</item>
    </derivirana_varijabla>
  </DomainObject.Predmet.ProtuStrankaListNazivFormated>
  <DomainObject.Predmet.ProtuStrankaListNazivFormatedOIB>
    <izvorni_sadrzaj>
      <item>FAMULUS GRUPA d.o.o., OIB 36724595339</item>
    </izvorni_sadrzaj>
    <derivirana_varijabla naziv="DomainObject.Predmet.ProtuStrankaListNazivFormatedOIB_1">
      <item>FAMULUS GRUPA d.o.o., OIB 36724595339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FAMULUS GRUPA d.o.o.</izvorni_sadrzaj>
    <derivirana_varijabla naziv="DomainObject.Predmet.ProtustrankaIDrugi_1">FAMULUS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FAMULUS GRUPA d.o.o., OIB 36724595339, Ratarska 35, 10000 Zagreb</izvorni_sadrzaj>
    <derivirana_varijabla naziv="DomainObject.Predmet.ProtustrankaIDrugiAdressOIB_1">FAMULUS GRUPA d.o.o., OIB 36724595339, Ratarska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St-1969/2017-3</izvorni_sadrzaj>
    <derivirana_varijabla naziv="DomainObject.Predmet.OdlukaRjesenje.Oznaka_1">St-1969/2017-3</derivirana_varijabla>
  </DomainObject.Predmet.OdlukaRjesenje.Oznaka>
  <DomainObject.Predmet.SudioniciListNaziv>
    <izvorni_sadrzaj>
      <item>FINA Regionalni centar Zagreb</item>
      <item>FAMULUS GRUPA d.o.o.</item>
    </izvorni_sadrzaj>
    <derivirana_varijabla naziv="DomainObject.Predmet.SudioniciListNaziv_1">
      <item>FINA Regionalni centar Zagreb</item>
      <item>FAMULUS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FAMULUS GRUPA d.o.o., OIB 36724595339, Ratarska 35,10000 Zagreb</item>
    </izvorni_sadrzaj>
    <derivirana_varijabla naziv="DomainObject.Predmet.SudioniciListAdressOIB_1">
      <item>FINA Regionalni centar Zagreb, OIB 85821130368, Trg svibanjskih žrtava 1995. 1,10000 Zagreb</item>
      <item>FAMULUS GRUPA d.o.o., OIB 36724595339, Ratarska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36724595339</item>
    </izvorni_sadrzaj>
    <derivirana_varijabla naziv="DomainObject.Predmet.SudioniciListNazivOIB_1">
      <item>, OIB 85821130368</item>
      <item>, OIB 36724595339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1303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2018-03-09T13:18:00Z</cp:lastPrinted>
  <dcterms:modified xmlns:xsi="http://www.w3.org/2001/XMLSchema-instance" xsi:type="dcterms:W3CDTF">2018-03-09T13:18:00Z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