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a084" w14:paraId="087a084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9670F">
        <w:t>6</w:t>
      </w:r>
      <w:r w:rsidR="00C1007C">
        <w:t>512</w:t>
      </w:r>
      <w:r w:rsidR="00221A67">
        <w:t>/</w:t>
      </w:r>
      <w:r w:rsidRPr="00E6050A">
        <w:t>1</w:t>
      </w:r>
      <w:r w:rsidR="00B03B1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Pr="00481874">
        <w:t>nad</w:t>
      </w:r>
      <w:r w:rsidR="00BC5677" w:rsidRPr="00BC5677">
        <w:t xml:space="preserve"> </w:t>
      </w:r>
      <w:r w:rsidR="00D67661" w:rsidRPr="00D67661">
        <w:t>NATUR ELASTIK 23 j.d.o.o. za trgovinu i usluge, Velika Gorica, Slavka Kolara 23, MBS: 080897223, OIB: 18694013574</w:t>
      </w:r>
      <w:r w:rsidR="00BC5677" w:rsidRPr="00BC5677">
        <w:t xml:space="preserve">, </w:t>
      </w:r>
      <w:r w:rsidR="00780710">
        <w:t>9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D67661" w:rsidRPr="00D67661">
        <w:t>NATUR ELASTIK 23 j.d.o.o. za trgovinu i usluge, Velika Gorica, Slavka Kolara 23, MBS: 080897223, OIB: 18694013574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D67661" w:rsidRPr="00D67661">
        <w:t>IVICA BOLTUŽIĆ, Zagreb, Jordanovac 113, OIB:24281705494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D67661" w:rsidRPr="00D67661">
        <w:t>NATUR ELASTIK 23 j.d.o.o. za trgovinu i usluge, Velika Gorica, Slavka Kolara 23, MBS: 080897223, OIB: 18694013574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D67661">
        <w:rPr>
          <w:noProof w:val="false"/>
        </w:rPr>
        <w:t>8.265,67</w:t>
      </w:r>
      <w:r w:rsidRPr="00506268">
        <w:rPr>
          <w:noProof w:val="false"/>
        </w:rPr>
        <w:t xml:space="preserve"> 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D67661">
        <w:rPr>
          <w:noProof w:val="false"/>
        </w:rPr>
        <w:t>30</w:t>
      </w:r>
      <w:r>
        <w:rPr>
          <w:noProof w:val="false"/>
        </w:rPr>
        <w:t xml:space="preserve">. </w:t>
      </w:r>
      <w:r w:rsidR="00D67661">
        <w:rPr>
          <w:noProof w:val="false"/>
        </w:rPr>
        <w:t>listopada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780710">
        <w:rPr>
          <w:noProof w:val="false"/>
        </w:rPr>
        <w:t>4</w:t>
      </w:r>
      <w:r w:rsidR="00D67661">
        <w:rPr>
          <w:noProof w:val="false"/>
        </w:rPr>
        <w:t>86</w:t>
      </w:r>
      <w:r>
        <w:rPr>
          <w:noProof w:val="false"/>
        </w:rPr>
        <w:t xml:space="preserve"> dana te da blokada iznosi </w:t>
      </w:r>
      <w:r w:rsidR="00D67661">
        <w:rPr>
          <w:noProof w:val="false"/>
        </w:rPr>
        <w:t>8.483,54</w:t>
      </w:r>
      <w:r>
        <w:rPr>
          <w:noProof w:val="false"/>
        </w:rPr>
        <w:t xml:space="preserve"> kn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CD2DD3">
        <w:t>6</w:t>
      </w:r>
      <w:r w:rsidR="00294C25">
        <w:t>512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1E3F98">
        <w:t>4</w:t>
      </w:r>
      <w:r w:rsidR="00667B0F" w:rsidRPr="00667B0F">
        <w:t xml:space="preserve">. </w:t>
      </w:r>
      <w:r w:rsidR="00CD2DD3">
        <w:t>prosinca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780710">
        <w:rPr>
          <w:noProof w:val="false"/>
        </w:rPr>
        <w:t>9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13290F">
        <w:rPr>
          <w:noProof w:val="false"/>
        </w:rPr>
        <w:t xml:space="preserve"> v.r.</w:t>
      </w:r>
    </w:p>
    <w:p w:rsidRDefault="00B03B1B" w:rsidP="00E4647D" w:rsidR="00B03B1B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6711EC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13290F" w:rsidR="0013290F">
      <w:r>
        <w:t>Za točnost otpravka - ovlašteni službenik</w:t>
      </w:r>
    </w:p>
    <w:p w:rsidRDefault="0013290F" w:rsidR="0013290F" w:rsidRPr="000504A6">
      <w:r>
        <w:tab/>
        <w:t xml:space="preserve">      </w:t>
      </w:r>
      <w:r w:rsidRPr="000E6531">
        <w:t>Ivana Stampf</w:t>
      </w:r>
    </w:p>
    <w:p w:rsidRDefault="00B03B1B" w:rsidP="00E23277" w:rsidR="00B03B1B">
      <w:pPr>
        <w:jc w:val="both"/>
      </w:pPr>
    </w:p>
    <w:sectPr w:rsidSect="00806E44" w:rsidR="00B03B1B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90F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A9670F">
      <w:t>6</w:t>
    </w:r>
    <w:r w:rsidR="00C1007C">
      <w:t>512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290F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4C25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79DA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32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9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9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9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9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32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9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9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9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9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6512</izvorni_sadrzaj>
    <derivirana_varijabla naziv="DomainObject.Predmet.Broj_1">6512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St-6512/2016</izvorni_sadrzaj>
    <derivirana_varijabla naziv="DomainObject.Predmet.OznakaBroj_1">St-6512/2016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 ELASTIK 23 j.d.o.o. za trgovinu i usluge</izvorni_sadrzaj>
    <derivirana_varijabla naziv="DomainObject.Predmet.ProtustrankaFormated_1">  NATUR ELASTIK 23 j.d.o.o. za trgovinu i usluge</derivirana_varijabla>
  </DomainObject.Predmet.ProtustrankaFormated>
  <DomainObject.Predmet.ProtustrankaFormatedOIB>
    <izvorni_sadrzaj>  NATUR ELASTIK 23 j.d.o.o. za trgovinu i usluge, OIB 18694013574</izvorni_sadrzaj>
    <derivirana_varijabla naziv="DomainObject.Predmet.ProtustrankaFormatedOIB_1">  NATUR ELASTIK 23 j.d.o.o. za trgovinu i usluge, OIB 18694013574</derivirana_varijabla>
  </DomainObject.Predmet.ProtustrankaFormatedOIB>
  <DomainObject.Predmet.ProtustrankaFormatedWithAdress>
    <izvorni_sadrzaj> NATUR ELASTIK 23 j.d.o.o. za trgovinu i usluge, Slavka Kolara 23, 10410 Velika Gorica</izvorni_sadrzaj>
    <derivirana_varijabla naziv="DomainObject.Predmet.ProtustrankaFormatedWithAdress_1"> NATUR ELASTIK 23 j.d.o.o. za trgovinu i usluge, Slavka Kolara 23, 10410 Velika Gorica</derivirana_varijabla>
  </DomainObject.Predmet.ProtustrankaFormatedWithAdress>
  <DomainObject.Predmet.ProtustrankaFormatedWithAdressOIB>
    <izvorni_sadrzaj> NATUR ELASTIK 23 j.d.o.o. za trgovinu i usluge, OIB 18694013574, Slavka Kolara 23, 10410 Velika Gorica</izvorni_sadrzaj>
    <derivirana_varijabla naziv="DomainObject.Predmet.ProtustrankaFormatedWithAdressOIB_1"> NATUR ELASTIK 23 j.d.o.o. za trgovinu i usluge, OIB 18694013574, Slavka Kolara 23, 10410 Velika Gorica</derivirana_varijabla>
  </DomainObject.Predmet.ProtustrankaFormatedWithAdressOIB>
  <DomainObject.Predmet.ProtustrankaWithAdress>
    <izvorni_sadrzaj>NATUR ELASTIK 23 j.d.o.o. za trgovinu i usluge Slavka Kolara 23, 10410 Velika Gorica</izvorni_sadrzaj>
    <derivirana_varijabla naziv="DomainObject.Predmet.ProtustrankaWithAdress_1">NATUR ELASTIK 23 j.d.o.o. za trgovinu i usluge Slavka Kolara 23, 10410 Velika Gorica</derivirana_varijabla>
  </DomainObject.Predmet.ProtustrankaWithAdress>
  <DomainObject.Predmet.ProtustrankaWithAdressOIB>
    <izvorni_sadrzaj>NATUR ELASTIK 23 j.d.o.o. za trgovinu i usluge, OIB 18694013574, Slavka Kolara 23, 10410 Velika Gorica</izvorni_sadrzaj>
    <derivirana_varijabla naziv="DomainObject.Predmet.ProtustrankaWithAdressOIB_1">NATUR ELASTIK 23 j.d.o.o. za trgovinu i usluge, OIB 18694013574, Slavka Kolara 23, 10410 Velika Gorica</derivirana_varijabla>
  </DomainObject.Predmet.ProtustrankaWithAdressOIB>
  <DomainObject.Predmet.ProtustrankaNazivFormated>
    <izvorni_sadrzaj>NATUR ELASTIK 23 j.d.o.o. za trgovinu i usluge</izvorni_sadrzaj>
    <derivirana_varijabla naziv="DomainObject.Predmet.ProtustrankaNazivFormated_1">NATUR ELASTIK 23 j.d.o.o. za trgovinu i usluge</derivirana_varijabla>
  </DomainObject.Predmet.ProtustrankaNazivFormated>
  <DomainObject.Predmet.ProtustrankaNazivFormatedOIB>
    <izvorni_sadrzaj>NATUR ELASTIK 23 j.d.o.o. za trgovinu i usluge, OIB 18694013574</izvorni_sadrzaj>
    <derivirana_varijabla naziv="DomainObject.Predmet.ProtustrankaNazivFormatedOIB_1">NATUR ELASTIK 23 j.d.o.o. za trgovinu i usluge, OIB 18694013574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NATUR ELASTIK 23 j.d.o.o. za trgovinu i usluge</item>
    </izvorni_sadrzaj>
    <derivirana_varijabla naziv="DomainObject.Predmet.ProtuStrankaListFormated_1">
      <item>NATUR ELASTIK 23 j.d.o.o. za trgovinu i usluge</item>
    </derivirana_varijabla>
  </DomainObject.Predmet.ProtuStrankaListFormated>
  <DomainObject.Predmet.ProtuStrankaListFormatedOIB>
    <izvorni_sadrzaj>
      <item>NATUR ELASTIK 23 j.d.o.o. za trgovinu i usluge, OIB 18694013574</item>
    </izvorni_sadrzaj>
    <derivirana_varijabla naziv="DomainObject.Predmet.ProtuStrankaListFormatedOIB_1">
      <item>NATUR ELASTIK 23 j.d.o.o. za trgovinu i usluge, OIB 18694013574</item>
    </derivirana_varijabla>
  </DomainObject.Predmet.ProtuStrankaListFormatedOIB>
  <DomainObject.Predmet.ProtuStrankaListFormatedWithAdress>
    <izvorni_sadrzaj>
      <item>NATUR ELASTIK 23 j.d.o.o. za trgovinu i usluge, Slavka Kolara 23, 10410 Velika Gorica</item>
    </izvorni_sadrzaj>
    <derivirana_varijabla naziv="DomainObject.Predmet.ProtuStrankaListFormatedWithAdress_1">
      <item>NATUR ELASTIK 23 j.d.o.o. za trgovinu i usluge, Slavka Kolara 23, 10410 Velika Gorica</item>
    </derivirana_varijabla>
  </DomainObject.Predmet.ProtuStrankaListFormatedWithAdress>
  <DomainObject.Predmet.ProtuStrankaListFormatedWithAdressOIB>
    <izvorni_sadrzaj>
      <item>NATUR ELASTIK 23 j.d.o.o. za trgovinu i usluge, OIB 18694013574, Slavka Kolara 23, 10410 Velika Gorica</item>
    </izvorni_sadrzaj>
    <derivirana_varijabla naziv="DomainObject.Predmet.ProtuStrankaListFormatedWithAdressOIB_1">
      <item>NATUR ELASTIK 23 j.d.o.o. za trgovinu i usluge, OIB 18694013574, Slavka Kolara 23, 10410 Velika Gorica</item>
    </derivirana_varijabla>
  </DomainObject.Predmet.ProtuStrankaListFormatedWithAdressOIB>
  <DomainObject.Predmet.ProtuStrankaListNazivFormated>
    <izvorni_sadrzaj>
      <item>NATUR ELASTIK 23 j.d.o.o. za trgovinu i usluge</item>
    </izvorni_sadrzaj>
    <derivirana_varijabla naziv="DomainObject.Predmet.ProtuStrankaListNazivFormated_1">
      <item>NATUR ELASTIK 23 j.d.o.o. za trgovinu i usluge</item>
    </derivirana_varijabla>
  </DomainObject.Predmet.ProtuStrankaListNazivFormated>
  <DomainObject.Predmet.ProtuStrankaListNazivFormatedOIB>
    <izvorni_sadrzaj>
      <item>NATUR ELASTIK 23 j.d.o.o. za trgovinu i usluge, OIB 18694013574</item>
    </izvorni_sadrzaj>
    <derivirana_varijabla naziv="DomainObject.Predmet.ProtuStrankaListNazivFormatedOIB_1">
      <item>NATUR ELASTIK 23 j.d.o.o. za trgovinu i usluge, OIB 18694013574</item>
    </derivirana_varijabla>
  </DomainObject.Predmet.ProtuStrankaListNazivFormatedOIB>
  <DomainObject.Predmet.OstaliListFormated>
    <izvorni_sadrzaj>
      <item>Nada Trifunić</item>
    </izvorni_sadrzaj>
    <derivirana_varijabla naziv="DomainObject.Predmet.OstaliListFormated_1">
      <item>Nada Trifunić</item>
    </derivirana_varijabla>
  </DomainObject.Predmet.OstaliListFormated>
  <DomainObject.Predmet.OstaliListFormatedOIB>
    <izvorni_sadrzaj>
      <item>Nada Trifunić, OIB 32718395148</item>
    </izvorni_sadrzaj>
    <derivirana_varijabla naziv="DomainObject.Predmet.OstaliListFormatedOIB_1">
      <item>Nada Trifunić, OIB 32718395148</item>
    </derivirana_varijabla>
  </DomainObject.Predmet.OstaliListFormatedOIB>
  <DomainObject.Predmet.OstaliListFormatedWithAdress>
    <izvorni_sadrzaj>
      <item>Nada Trifunić, Slavka Kolara 23, 10410 Velika Gorica</item>
    </izvorni_sadrzaj>
    <derivirana_varijabla naziv="DomainObject.Predmet.OstaliListFormatedWithAdress_1">
      <item>Nada Trifunić, Slavka Kolara 23, 10410 Velika Gorica</item>
    </derivirana_varijabla>
  </DomainObject.Predmet.OstaliListFormatedWithAdress>
  <DomainObject.Predmet.OstaliListFormatedWithAdressOIB>
    <izvorni_sadrzaj>
      <item>Nada Trifunić, OIB 32718395148, Slavka Kolara 23, 10410 Velika Gorica</item>
    </izvorni_sadrzaj>
    <derivirana_varijabla naziv="DomainObject.Predmet.OstaliListFormatedWithAdressOIB_1">
      <item>Nada Trifunić, OIB 32718395148, Slavka Kolara 23, 10410 Velika Gorica</item>
    </derivirana_varijabla>
  </DomainObject.Predmet.OstaliListFormatedWithAdressOIB>
  <DomainObject.Predmet.OstaliListNazivFormated>
    <izvorni_sadrzaj>
      <item>Nada Trifunić</item>
    </izvorni_sadrzaj>
    <derivirana_varijabla naziv="DomainObject.Predmet.OstaliListNazivFormated_1">
      <item>Nada Trifunić</item>
    </derivirana_varijabla>
  </DomainObject.Predmet.OstaliListNazivFormated>
  <DomainObject.Predmet.OstaliListNazivFormatedOIB>
    <izvorni_sadrzaj>
      <item>Nada Trifunić, OIB 32718395148</item>
    </izvorni_sadrzaj>
    <derivirana_varijabla naziv="DomainObject.Predmet.OstaliListNazivFormatedOIB_1">
      <item>Nada Trifunić, OIB 32718395148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NATUR ELASTIK 23 j.d.o.o. za trgovinu i usluge</izvorni_sadrzaj>
    <derivirana_varijabla naziv="DomainObject.Predmet.ProtustrankaIDrugi_1">NATUR ELASTIK 23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NATUR ELASTIK 23 j.d.o.o. za trgovinu i usluge, OIB 18694013574, Slavka Kolara 23, 10410 Velika Gorica</izvorni_sadrzaj>
    <derivirana_varijabla naziv="DomainObject.Predmet.ProtustrankaIDrugiAdressOIB_1">NATUR ELASTIK 23 j.d.o.o. za trgovinu i usluge, OIB 18694013574, Slavka Kolara 23,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 ELASTIK 23 j.d.o.o. za trgovinu i usluge</item>
      <item>Nada Trifunić</item>
      <item>vjerovnici</item>
    </izvorni_sadrzaj>
    <derivirana_varijabla naziv="DomainObject.Predmet.SudioniciListNaziv_1">
      <item>FINA Regionalni centar Zagreb</item>
      <item>NATUR ELASTIK 23 j.d.o.o. za trgovinu i usluge</item>
      <item>Nada Trifunić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NATUR ELASTIK 23 j.d.o.o. za trgovinu i usluge, OIB 18694013574, Slavka Kolara 23,10410 Velika Gorica</item>
      <item>Nada Trifunić, OIB 32718395148, Slavka Kolara 23,10410 Velika Gorica</item>
      <item>vjerovnici</item>
    </izvorni_sadrzaj>
    <derivirana_varijabla naziv="DomainObject.Predmet.SudioniciListAdressOIB_1">
      <item>FINA Regionalni centar Zagreb, OIB 85821130368, Trg svibanjskih žrtava 1995. br. 1,10000 Zagreb</item>
      <item>NATUR ELASTIK 23 j.d.o.o. za trgovinu i usluge, OIB 18694013574, Slavka Kolara 23,10410 Velika Gorica</item>
      <item>Nada Trifunić, OIB 32718395148, Slavka Kolara 23,10410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18694013574</item>
      <item>, OIB 32718395148</item>
      <item>, OIB null</item>
    </izvorni_sadrzaj>
    <derivirana_varijabla naziv="DomainObject.Predmet.SudioniciListNazivOIB_1">
      <item>, OIB 85821130368</item>
      <item>, OIB 18694013574</item>
      <item>, OIB 32718395148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717</properties:Words>
  <properties:Characters>3907</properties:Characters>
  <properties:Lines>84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2017-12-28T09:31:00Z</dcterms:created>
  <dc:creator>novakb</dc:creator>
  <cp:lastModifiedBy>Ivana Stampf</cp:lastModifiedBy>
  <cp:lastPrinted>2013-08-26T14:50:00Z</cp:lastPrinted>
  <dcterms:modified xmlns:xsi="http://www.w3.org/2001/XMLSchema-instance" xsi:type="dcterms:W3CDTF">2018-01-09T12:02:00Z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