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f20a" w14:paraId="2f1f20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54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56DB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Ani </w:t>
      </w:r>
      <w:proofErr w:type="spellStart"/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Markač</w:t>
      </w:r>
      <w:proofErr w:type="spellEnd"/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, na prijedlog sudske savjetnice Anamarije Kovačić Milković, povodom zahtjeva Financijske agencije, Regionalnog centra Split, Podružnice  Zadar, Zadar, Ivana Danila 4, OIB: 85821130368</w:t>
      </w:r>
      <w:r w:rsidR="0088275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156DBC" w:rsidRPr="00156DBC">
        <w:rPr>
          <w:rFonts w:cs="Times New Roman" w:hAnsi="Times New Roman" w:ascii="Times New Roman"/>
          <w:sz w:val="24"/>
          <w:szCs w:val="24"/>
        </w:rPr>
        <w:t>QUARTUS d.o.o., Zadar, Put kotarskih serdara 38 B, OIB: 98437092988</w:t>
      </w:r>
      <w:r w:rsidRPr="00156DBC">
        <w:rPr>
          <w:rFonts w:cs="Times New Roman" w:hAnsi="Times New Roman" w:ascii="Times New Roman"/>
          <w:sz w:val="24"/>
          <w:szCs w:val="24"/>
        </w:rPr>
        <w:t>,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2DB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4E408E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7602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Obustavlja se skraćeni stečajni postupak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156DBC" w:rsidRPr="00156DBC">
        <w:rPr>
          <w:rFonts w:cs="Times New Roman" w:hAnsi="Times New Roman" w:ascii="Times New Roman"/>
          <w:sz w:val="24"/>
          <w:szCs w:val="24"/>
        </w:rPr>
        <w:t>QUARTUS d.o.o., Zadar, Put kotarskih serdara 38 B, OIB: 98437092988</w:t>
      </w:r>
      <w:r w:rsidR="00D16974" w:rsidRPr="00156DBC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7. veljače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20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222.964,69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21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900290">
        <w:rPr>
          <w:rFonts w:cs="Times" w:eastAsia="Times New Roman" w:hAnsi="Times" w:ascii="Times"/>
          <w:sz w:val="24"/>
          <w:szCs w:val="24"/>
          <w:lang w:eastAsia="hr-HR"/>
        </w:rPr>
        <w:t xml:space="preserve">i imovine dužnika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282DB2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02833" w:rsidP="00A02833" w:rsidR="00A0283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A02833" w:rsidP="00A02833" w:rsidR="00A02833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833" w:rsidP="00A02833" w:rsidR="00A02833">
    <w:pPr>
      <w:tabs>
        <w:tab w:pos="4101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C5313"/>
    <w:rsid w:val="00156DBC"/>
    <w:rsid w:val="001E79A7"/>
    <w:rsid w:val="00282DB2"/>
    <w:rsid w:val="00455949"/>
    <w:rsid w:val="00467DA0"/>
    <w:rsid w:val="004E408E"/>
    <w:rsid w:val="00882752"/>
    <w:rsid w:val="00900290"/>
    <w:rsid w:val="009C1693"/>
    <w:rsid w:val="009E00DE"/>
    <w:rsid w:val="00A02833"/>
    <w:rsid w:val="00C5498E"/>
    <w:rsid w:val="00D16974"/>
    <w:rsid w:val="00D9725B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2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72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72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72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2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72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72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72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2660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2018-04-11T09:16:00Z</dcterms:created>
  <dc:creator>Anamarija Kovačić Milković</dc:creator>
  <cp:lastModifiedBy>Anita Ivandić</cp:lastModifiedBy>
  <cp:lastPrinted>2018-04-16T05:56:00Z</cp:lastPrinted>
  <dcterms:modified xmlns:xsi="http://www.w3.org/2001/XMLSchema-instance" xsi:type="dcterms:W3CDTF">2018-04-18T05:55:00Z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(St- 54-18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