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E6798D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E6798D">
              <w:rPr>
                <w:noProof/>
                <w:sz w:val="24"/>
              </w:rPr>
              <w:t>30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b4620d5" w14:paraId="b4620d5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554BD">
        <w:t>SUNNY ISLANDS j.d.o.o., OIB: 44292476923, Split, Kninska 32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B554BD" w:rsidRPr="00B554BD">
        <w:t>SUNNY ISLANDS j.d.o.o., OIB: 44292476923, Split, Kninska 32</w:t>
      </w:r>
      <w:r w:rsidR="0098194D">
        <w:t xml:space="preserve">, </w:t>
      </w:r>
      <w:r>
        <w:t xml:space="preserve">na dan </w:t>
      </w:r>
      <w:r w:rsidR="00B554BD">
        <w:t xml:space="preserve">30. siječnja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B554BD">
        <w:t>32.901,18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692202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377C99"/>
    <w:rsid w:val="003C2F22"/>
    <w:rsid w:val="00417EA6"/>
    <w:rsid w:val="004A47C9"/>
    <w:rsid w:val="0060211C"/>
    <w:rsid w:val="00692202"/>
    <w:rsid w:val="0071519E"/>
    <w:rsid w:val="00751BA8"/>
    <w:rsid w:val="00781AFF"/>
    <w:rsid w:val="007A6838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B46C21"/>
    <w:rsid w:val="00B554BD"/>
    <w:rsid w:val="00B7506F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0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0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0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0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0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0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SUNNY ISLANDS jednostavno društvo s ograničenom odgovornošću za turizam i usluge, turistička agencija</izvorni_sadrzaj>
    <derivirana_varijabla naziv="DomainObject.Predmet.ProtustrankaFormated_1">  SUNNY ISLANDS jednostavno društvo s ograničenom odgovornošću za turizam i usluge, turistička agencija</derivirana_varijabla>
  </DomainObject.Predmet.ProtustrankaFormated>
  <DomainObject.Predmet.ProtustrankaFormatedOIB>
    <izvorni_sadrzaj>  SUNNY ISLANDS jednostavno društvo s ograničenom odgovornošću za turizam i usluge, turistička agencija, OIB 44292476923</izvorni_sadrzaj>
    <derivirana_varijabla naziv="DomainObject.Predmet.ProtustrankaFormatedOIB_1">  SUNNY ISLANDS jednostavno društvo s ograničenom odgovornošću za turizam i usluge, turistička agencija, OIB 44292476923</derivirana_varijabla>
  </DomainObject.Predmet.ProtustrankaFormatedOIB>
  <DomainObject.Predmet.ProtustrankaFormatedWithAdress>
    <izvorni_sadrzaj> SUNNY ISLANDS jednostavno društvo s ograničenom odgovornošću za turizam i usluge, turistička agencija, Kninska 32, 21000 Split</izvorni_sadrzaj>
    <derivirana_varijabla naziv="DomainObject.Predmet.ProtustrankaFormatedWithAdress_1"> SUNNY ISLANDS jednostavno društvo s ograničenom odgovornošću za turizam i usluge, turistička agencija, Kninska 32, 21000 Split</derivirana_varijabla>
  </DomainObject.Predmet.ProtustrankaFormatedWithAdress>
  <DomainObject.Predmet.ProtustrankaFormatedWithAdressOIB>
    <izvorni_sadrzaj> SUNNY ISLANDS jednostavno društvo s ograničenom odgovornošću za turizam i usluge, turistička agencija, OIB 44292476923, Kninska 32, 21000 Split</izvorni_sadrzaj>
    <derivirana_varijabla naziv="DomainObject.Predmet.ProtustrankaFormatedWithAdressOIB_1"> SUNNY ISLANDS jednostavno društvo s ograničenom odgovornošću za turizam i usluge, turistička agencija, OIB 44292476923, Kninska 32, 21000 Split</derivirana_varijabla>
  </DomainObject.Predmet.ProtustrankaFormatedWithAdressOIB>
  <DomainObject.Predmet.ProtustrankaWithAdress>
    <izvorni_sadrzaj>SUNNY ISLANDS jednostavno društvo s ograničenom odgovornošću za turizam i usluge, turistička agencija Kninska 32, 21000 Split</izvorni_sadrzaj>
    <derivirana_varijabla naziv="DomainObject.Predmet.ProtustrankaWithAdress_1">SUNNY ISLANDS jednostavno društvo s ograničenom odgovornošću za turizam i usluge, turistička agencija Kninska 32, 21000 Split</derivirana_varijabla>
  </DomainObject.Predmet.ProtustrankaWithAdress>
  <DomainObject.Predmet.ProtustrankaWithAdressOIB>
    <izvorni_sadrzaj>SUNNY ISLANDS jednostavno društvo s ograničenom odgovornošću za turizam i usluge, turistička agencija, OIB 44292476923, Kninska 32, 21000 Split</izvorni_sadrzaj>
    <derivirana_varijabla naziv="DomainObject.Predmet.ProtustrankaWithAdressOIB_1">SUNNY ISLANDS jednostavno društvo s ograničenom odgovornošću za turizam i usluge, turistička agencija, OIB 44292476923, Kninska 32, 21000 Split</derivirana_varijabla>
  </DomainObject.Predmet.ProtustrankaWithAdressOIB>
  <DomainObject.Predmet.ProtustrankaNazivFormated>
    <izvorni_sadrzaj>SUNNY ISLANDS jednostavno društvo s ograničenom odgovornošću za turizam i usluge, turistička agencija</izvorni_sadrzaj>
    <derivirana_varijabla naziv="DomainObject.Predmet.ProtustrankaNazivFormated_1">SUNNY ISLANDS jednostavno društvo s ograničenom odgovornošću za turizam i usluge, turistička agencija</derivirana_varijabla>
  </DomainObject.Predmet.ProtustrankaNazivFormated>
  <DomainObject.Predmet.ProtustrankaNazivFormatedOIB>
    <izvorni_sadrzaj>SUNNY ISLANDS jednostavno društvo s ograničenom odgovornošću za turizam i usluge, turistička agencija, OIB 44292476923</izvorni_sadrzaj>
    <derivirana_varijabla naziv="DomainObject.Predmet.ProtustrankaNazivFormatedOIB_1">SUNNY ISLANDS jednostavno društvo s ograničenom odgovornošću za turizam i usluge, turistička agencija, OIB 44292476923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32901.18</izvorni_sadrzaj>
    <derivirana_varijabla naziv="DomainObject.Predmet.TrenutnaVrijednost_1">32901.18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SUNNY ISLANDS jednostavno društvo s ograničenom odgovornošću za turizam i usluge, turistička agencija</item>
    </izvorni_sadrzaj>
    <derivirana_varijabla naziv="DomainObject.Predmet.ProtuStrankaListFormated_1">
      <item>SUNNY ISLANDS jednostavno društvo s ograničenom odgovornošću za turizam i usluge, turistička agencija</item>
    </derivirana_varijabla>
  </DomainObject.Predmet.ProtuStrankaListFormated>
  <DomainObject.Predmet.ProtuStrankaListFormatedOIB>
    <izvorni_sadrzaj>
      <item>SUNNY ISLANDS jednostavno društvo s ograničenom odgovornošću za turizam i usluge, turistička agencija, OIB 44292476923</item>
    </izvorni_sadrzaj>
    <derivirana_varijabla naziv="DomainObject.Predmet.ProtuStrankaListFormatedOIB_1">
      <item>SUNNY ISLANDS jednostavno društvo s ograničenom odgovornošću za turizam i usluge, turistička agencija, OIB 44292476923</item>
    </derivirana_varijabla>
  </DomainObject.Predmet.ProtuStrankaListFormatedOIB>
  <DomainObject.Predmet.ProtuStrankaListFormatedWithAdress>
    <izvorni_sadrzaj>
      <item>SUNNY ISLANDS jednostavno društvo s ograničenom odgovornošću za turizam i usluge, turistička agencija, Kninska 32, 21000 Split</item>
    </izvorni_sadrzaj>
    <derivirana_varijabla naziv="DomainObject.Predmet.ProtuStrankaListFormatedWithAdress_1">
      <item>SUNNY ISLANDS jednostavno društvo s ograničenom odgovornošću za turizam i usluge, turistička agencija, Kninska 32, 21000 Split</item>
    </derivirana_varijabla>
  </DomainObject.Predmet.ProtuStrankaListFormatedWithAdress>
  <DomainObject.Predmet.ProtuStrankaListFormatedWithAdressOIB>
    <izvorni_sadrzaj>
      <item>SUNNY ISLANDS jednostavno društvo s ograničenom odgovornošću za turizam i usluge, turistička agencija, OIB 44292476923, Kninska 32, 21000 Split</item>
    </izvorni_sadrzaj>
    <derivirana_varijabla naziv="DomainObject.Predmet.ProtuStrankaListFormatedWithAdressOIB_1">
      <item>SUNNY ISLANDS jednostavno društvo s ograničenom odgovornošću za turizam i usluge, turistička agencija, OIB 44292476923, Kninska 32, 21000 Split</item>
    </derivirana_varijabla>
  </DomainObject.Predmet.ProtuStrankaListFormatedWithAdressOIB>
  <DomainObject.Predmet.ProtuStrankaListNazivFormated>
    <izvorni_sadrzaj>
      <item>SUNNY ISLANDS jednostavno društvo s ograničenom odgovornošću za turizam i usluge, turistička agencija</item>
    </izvorni_sadrzaj>
    <derivirana_varijabla naziv="DomainObject.Predmet.ProtuStrankaListNazivFormated_1">
      <item>SUNNY ISLANDS jednostavno društvo s ograničenom odgovornošću za turizam i usluge, turistička agencija</item>
    </derivirana_varijabla>
  </DomainObject.Predmet.ProtuStrankaListNazivFormated>
  <DomainObject.Predmet.ProtuStrankaListNazivFormatedOIB>
    <izvorni_sadrzaj>
      <item>SUNNY ISLANDS jednostavno društvo s ograničenom odgovornošću za turizam i usluge, turistička agencija, OIB 44292476923</item>
    </izvorni_sadrzaj>
    <derivirana_varijabla naziv="DomainObject.Predmet.ProtuStrankaListNazivFormatedOIB_1">
      <item>SUNNY ISLANDS jednostavno društvo s ograničenom odgovornošću za turizam i usluge, turistička agencija, OIB 44292476923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SUNNY ISLANDS jednostavno društvo s ograničenom odgovornošću za turizam i usluge, turistička agencija</izvorni_sadrzaj>
    <derivirana_varijabla naziv="DomainObject.Predmet.ProtustrankaIDrugi_1">SUNNY ISLANDS jednostavno društvo s ograničenom odgovornošću za turizam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SUNNY ISLANDS jednostavno društvo s ograničenom odgovornošću za turizam i usluge, turistička agencija, OIB 44292476923, Kninska 32, 21000 Split</izvorni_sadrzaj>
    <derivirana_varijabla naziv="DomainObject.Predmet.ProtustrankaIDrugiAdressOIB_1">SUNNY ISLANDS jednostavno društvo s ograničenom odgovornošću za turizam i usluge, turistička agencija, OIB 44292476923, Kninska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SUNNY ISLANDS jednostavno društvo s ograničenom odgovornošću za turizam i usluge, turistička agencija</item>
      <item>FINANCIJSKA AGENCIJA, RC SPLIT</item>
    </izvorni_sadrzaj>
    <derivirana_varijabla naziv="DomainObject.Predmet.SudioniciListNaziv_1">
      <item>SUNNY ISLANDS jednostavno društvo s ograničenom odgovornošću za turizam i usluge, turistička agencija</item>
      <item>FINANCIJSKA AGENCIJA, RC SPLIT</item>
    </derivirana_varijabla>
  </DomainObject.Predmet.SudioniciListNaziv>
  <DomainObject.Predmet.SudioniciListAdressOIB>
    <izvorni_sadrzaj>
      <item>SUNNY ISLANDS jednostavno društvo s ograničenom odgovornošću za turizam i usluge, turistička agencija, OIB 44292476923, Kninska 32,21000 Split</item>
      <item>FINANCIJSKA AGENCIJA, RC SPLIT, OIB 85821130368, Mažuranićevo šetalište 24 b,21000 Split</item>
    </izvorni_sadrzaj>
    <derivirana_varijabla naziv="DomainObject.Predmet.SudioniciListAdressOIB_1">
      <item>SUNNY ISLANDS jednostavno društvo s ograničenom odgovornošću za turizam i usluge, turistička agencija, OIB 44292476923, Kninska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44292476923</item>
      <item>, OIB 85821130368</item>
    </izvorni_sadrzaj>
    <derivirana_varijabla naziv="DomainObject.Predmet.SudioniciListNazivOIB_1">
      <item>, OIB 44292476923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1805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2018-04-04T06:48:00Z</dcterms:created>
  <dc:creator>Katarina Mikulić</dc:creator>
  <cp:lastModifiedBy>Ana Golub Gruić</cp:lastModifiedBy>
  <cp:lastPrinted>2018-04-04T06:53:00Z</cp:lastPrinted>
  <dcterms:modified xmlns:xsi="http://www.w3.org/2001/XMLSchema-instance" xsi:type="dcterms:W3CDTF">2018-04-04T08:09:00Z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