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77aa" w14:paraId="00177a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83397">
        <w:t>2865</w:t>
      </w:r>
      <w:r>
        <w:t>/201</w:t>
      </w:r>
      <w:r w:rsidR="00EB516B">
        <w:t>7</w:t>
      </w:r>
      <w:r w:rsidR="00847C6F">
        <w:t>-</w:t>
      </w:r>
      <w:r w:rsidR="00655D18">
        <w:t>17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983397" w:rsidRPr="00983397">
        <w:t>MUŠKAT d.o.o. iz Zagreba, Lašćinska cesta 119A, OIB:93842306569</w:t>
      </w:r>
      <w:r w:rsidR="004C6607">
        <w:t xml:space="preserve">, dana </w:t>
      </w:r>
      <w:r w:rsidR="001B6266">
        <w:t>4.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95C4C" w:rsidRPr="00695C4C">
        <w:t>MUŠKAT d.o.o. iz Zagreba, Lašćinska cesta 119A, OIB:93842306569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1B6266">
        <w:t>4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023E17" w:rsidRPr="00923F71">
        <w:rPr>
          <w:szCs w:val="24"/>
        </w:rPr>
        <w:t>MLADEN NOVAKOVIĆ, OIB:28857584241, iz Pule, Štinjan, Baližerka 44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95C4C" w:rsidRPr="00695C4C">
        <w:t>MUŠKAT d.o.o. iz Zagreba, Lašćinska cesta 119A, OIB:93842306569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1B6266">
        <w:t xml:space="preserve">4.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55D18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55D18" w:rsidP="00047C0E" w:rsidR="00655D18">
      <w:pPr>
        <w:pStyle w:val="Bezproreda"/>
      </w:pPr>
    </w:p>
    <w:p w:rsidRDefault="00655D18" w:rsidP="00047C0E" w:rsidR="00655D18">
      <w:pPr>
        <w:pStyle w:val="Bezproreda"/>
      </w:pPr>
    </w:p>
    <w:p w:rsidRDefault="00655D18" w:rsidP="007D25E4" w:rsidR="00655D18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655D18" w:rsidP="007D25E4" w:rsidR="00655D18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047C0E" w:rsidP="00047C0E" w:rsidR="00047C0E">
      <w:pPr>
        <w:pStyle w:val="Bezproreda"/>
      </w:pPr>
    </w:p>
    <w:sectPr w:rsidSect="00EF1FD3" w:rsidR="00047C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D18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983397">
          <w:t>2865</w:t>
        </w:r>
        <w:r>
          <w:t>/201</w:t>
        </w:r>
        <w:r w:rsidR="001B6266">
          <w:t>7</w:t>
        </w:r>
        <w:r w:rsidR="007700A2">
          <w:t>-</w:t>
        </w:r>
        <w:r w:rsidR="00655D18">
          <w:t>17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A79A2"/>
    <w:rsid w:val="000B516E"/>
    <w:rsid w:val="001256E8"/>
    <w:rsid w:val="00131FCD"/>
    <w:rsid w:val="001371FB"/>
    <w:rsid w:val="00140CC4"/>
    <w:rsid w:val="0016546D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B00A7"/>
    <w:rsid w:val="002D2844"/>
    <w:rsid w:val="002F6712"/>
    <w:rsid w:val="00326435"/>
    <w:rsid w:val="00347A0B"/>
    <w:rsid w:val="0036215E"/>
    <w:rsid w:val="0037139A"/>
    <w:rsid w:val="00375728"/>
    <w:rsid w:val="00386DAD"/>
    <w:rsid w:val="003A3366"/>
    <w:rsid w:val="003C03CE"/>
    <w:rsid w:val="003C4308"/>
    <w:rsid w:val="00453E80"/>
    <w:rsid w:val="00453E9D"/>
    <w:rsid w:val="00466C70"/>
    <w:rsid w:val="004732BB"/>
    <w:rsid w:val="00491578"/>
    <w:rsid w:val="004C0056"/>
    <w:rsid w:val="004C6607"/>
    <w:rsid w:val="004D429C"/>
    <w:rsid w:val="004E266D"/>
    <w:rsid w:val="004F7044"/>
    <w:rsid w:val="005540BE"/>
    <w:rsid w:val="00560218"/>
    <w:rsid w:val="00583DC6"/>
    <w:rsid w:val="005B0B9D"/>
    <w:rsid w:val="00610C35"/>
    <w:rsid w:val="006316EF"/>
    <w:rsid w:val="00655D18"/>
    <w:rsid w:val="00661915"/>
    <w:rsid w:val="00677951"/>
    <w:rsid w:val="00682681"/>
    <w:rsid w:val="00695C4C"/>
    <w:rsid w:val="007155B3"/>
    <w:rsid w:val="00725CE3"/>
    <w:rsid w:val="007700A2"/>
    <w:rsid w:val="00776E83"/>
    <w:rsid w:val="00793770"/>
    <w:rsid w:val="007C12CC"/>
    <w:rsid w:val="007D5C43"/>
    <w:rsid w:val="00814226"/>
    <w:rsid w:val="00822C70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18BE"/>
    <w:rsid w:val="009A1A39"/>
    <w:rsid w:val="00A1716A"/>
    <w:rsid w:val="00A32EDF"/>
    <w:rsid w:val="00A55E79"/>
    <w:rsid w:val="00A62881"/>
    <w:rsid w:val="00A7042C"/>
    <w:rsid w:val="00A7631F"/>
    <w:rsid w:val="00A92B48"/>
    <w:rsid w:val="00A93B7D"/>
    <w:rsid w:val="00AA318A"/>
    <w:rsid w:val="00AA7B27"/>
    <w:rsid w:val="00AE11D4"/>
    <w:rsid w:val="00AE4038"/>
    <w:rsid w:val="00AF31C3"/>
    <w:rsid w:val="00BA01C4"/>
    <w:rsid w:val="00BA2A5A"/>
    <w:rsid w:val="00BB5A62"/>
    <w:rsid w:val="00BC1874"/>
    <w:rsid w:val="00C136F3"/>
    <w:rsid w:val="00C27378"/>
    <w:rsid w:val="00C47D0B"/>
    <w:rsid w:val="00C760FE"/>
    <w:rsid w:val="00C823B2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E41"/>
    <w:rsid w:val="00EF1FD3"/>
    <w:rsid w:val="00F24B1A"/>
    <w:rsid w:val="00F26DF2"/>
    <w:rsid w:val="00F4113C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55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55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St-2865/2017</izvorni_sadrzaj>
    <derivirana_varijabla naziv="DomainObject.Predmet.OznakaBroj_1">St-2865/2017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MUŠKAT d.o.o. zastupanog po punomoćniku Neda Penavić</izvorni_sadrzaj>
    <derivirana_varijabla naziv="DomainObject.Predmet.ProtustrankaFormated_1">  MUŠKAT d.o.o. zastupanog po punomoćniku Neda Penavić</derivirana_varijabla>
  </DomainObject.Predmet.ProtustrankaFormated>
  <DomainObject.Predmet.ProtustrankaFormatedOIB>
    <izvorni_sadrzaj>  MUŠKAT d.o.o., OIB 93842306569 zastupanog po punomoćniku Neda Penavić</izvorni_sadrzaj>
    <derivirana_varijabla naziv="DomainObject.Predmet.ProtustrankaFormatedOIB_1">  MUŠKAT d.o.o., OIB 93842306569 zastupanog po punomoćniku Neda Penavić</derivirana_varijabla>
  </DomainObject.Predmet.ProtustrankaFormatedOIB>
  <DomainObject.Predmet.ProtustrankaFormatedWithAdress>
    <izvorni_sadrzaj> MUŠKAT d.o.o., Lašćinska cesta 119/A, 10000 Zagreb zastupanog po punomoćniku Neda Penavić</izvorni_sadrzaj>
    <derivirana_varijabla naziv="DomainObject.Predmet.ProtustrankaFormatedWithAdress_1"> MUŠKAT d.o.o., Lašćinska cesta 119/A, 10000 Zagreb zastupanog po punomoćniku Neda Penavić</derivirana_varijabla>
  </DomainObject.Predmet.ProtustrankaFormatedWithAdress>
  <DomainObject.Predmet.ProtustrankaFormatedWithAdressOIB>
    <izvorni_sadrzaj> MUŠKAT d.o.o., OIB 93842306569, Lašćinska cesta 119/A, 10000 Zagreb zastupanog po punomoćniku Neda Penavić</izvorni_sadrzaj>
    <derivirana_varijabla naziv="DomainObject.Predmet.ProtustrankaFormatedWithAdressOIB_1"> MUŠKAT d.o.o., OIB 93842306569, Lašćinska cesta 119/A, 10000 Zagreb zastupanog po punomoćniku Neda Penavić</derivirana_varijabla>
  </DomainObject.Predmet.ProtustrankaFormatedWithAdressOIB>
  <DomainObject.Predmet.ProtustrankaWithAdress>
    <izvorni_sadrzaj>MUŠKAT d.o.o. Lašćinska cesta 119/A, 10000 Zagreb</izvorni_sadrzaj>
    <derivirana_varijabla naziv="DomainObject.Predmet.ProtustrankaWithAdress_1">MUŠKAT d.o.o. Lašćinska cesta 119/A, 10000 Zagreb</derivirana_varijabla>
  </DomainObject.Predmet.ProtustrankaWithAdress>
  <DomainObject.Predmet.ProtustrankaWithAdressOIB>
    <izvorni_sadrzaj>MUŠKAT d.o.o., OIB 93842306569, Lašćinska cesta 119/A, 10000 Zagreb</izvorni_sadrzaj>
    <derivirana_varijabla naziv="DomainObject.Predmet.ProtustrankaWithAdressOIB_1">MUŠKAT d.o.o., OIB 93842306569, Lašćinska cesta 119/A, 10000 Zagreb</derivirana_varijabla>
  </DomainObject.Predmet.ProtustrankaWithAdressOIB>
  <DomainObject.Predmet.ProtustrankaNazivFormated>
    <izvorni_sadrzaj>MUŠKAT d.o.o.</izvorni_sadrzaj>
    <derivirana_varijabla naziv="DomainObject.Predmet.ProtustrankaNazivFormated_1">MUŠKAT d.o.o.</derivirana_varijabla>
  </DomainObject.Predmet.ProtustrankaNazivFormated>
  <DomainObject.Predmet.ProtustrankaNazivFormatedOIB>
    <izvorni_sadrzaj>MUŠKAT d.o.o., OIB 93842306569</izvorni_sadrzaj>
    <derivirana_varijabla naziv="DomainObject.Predmet.ProtustrankaNazivFormatedOIB_1">MUŠKAT d.o.o., OIB 93842306569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MUŠKAT d.o.o. zastupanog po punomoćniku Neda Penavić</item>
    </izvorni_sadrzaj>
    <derivirana_varijabla naziv="DomainObject.Predmet.ProtuStrankaListFormated_1">
      <item>MUŠKAT d.o.o. zastupanog po punomoćniku Neda Penavić</item>
    </derivirana_varijabla>
  </DomainObject.Predmet.ProtuStrankaListFormated>
  <DomainObject.Predmet.ProtuStrankaListFormatedOIB>
    <izvorni_sadrzaj>
      <item>MUŠKAT d.o.o., OIB 93842306569 zastupanog po punomoćniku Neda Penavić</item>
    </izvorni_sadrzaj>
    <derivirana_varijabla naziv="DomainObject.Predmet.ProtuStrankaListFormatedOIB_1">
      <item>MUŠKAT d.o.o., OIB 93842306569 zastupanog po punomoćniku Neda Penavić</item>
    </derivirana_varijabla>
  </DomainObject.Predmet.ProtuStrankaListFormatedOIB>
  <DomainObject.Predmet.ProtuStrankaListFormatedWithAdress>
    <izvorni_sadrzaj>
      <item>MUŠKAT d.o.o., Lašćinska cesta 119/A, 10000 Zagreb zastupanog po punomoćniku Neda Penavić</item>
    </izvorni_sadrzaj>
    <derivirana_varijabla naziv="DomainObject.Predmet.ProtuStrankaListFormatedWithAdress_1">
      <item>MUŠKAT d.o.o., Lašćinska cesta 119/A, 10000 Zagreb zastupanog po punomoćniku Neda Penavić</item>
    </derivirana_varijabla>
  </DomainObject.Predmet.ProtuStrankaListFormatedWithAdress>
  <DomainObject.Predmet.ProtuStrankaListFormatedWithAdressOIB>
    <izvorni_sadrzaj>
      <item>MUŠKAT d.o.o., OIB 93842306569, Lašćinska cesta 119/A, 10000 Zagreb zastupanog po punomoćniku Neda Penavić</item>
    </izvorni_sadrzaj>
    <derivirana_varijabla naziv="DomainObject.Predmet.ProtuStrankaListFormatedWithAdressOIB_1">
      <item>MUŠKAT d.o.o., OIB 93842306569, Lašćinska cesta 119/A, 10000 Zagreb zastupanog po punomoćniku Neda Penavić</item>
    </derivirana_varijabla>
  </DomainObject.Predmet.ProtuStrankaListFormatedWithAdressOIB>
  <DomainObject.Predmet.ProtuStrankaListNazivFormated>
    <izvorni_sadrzaj>
      <item>MUŠKAT d.o.o.</item>
    </izvorni_sadrzaj>
    <derivirana_varijabla naziv="DomainObject.Predmet.ProtuStrankaListNazivFormated_1">
      <item>MUŠKAT d.o.o.</item>
    </derivirana_varijabla>
  </DomainObject.Predmet.ProtuStrankaListNazivFormated>
  <DomainObject.Predmet.ProtuStrankaListNazivFormatedOIB>
    <izvorni_sadrzaj>
      <item>MUŠKAT d.o.o., OIB 93842306569</item>
    </izvorni_sadrzaj>
    <derivirana_varijabla naziv="DomainObject.Predmet.ProtuStrankaListNazivFormatedOIB_1">
      <item>MUŠKAT d.o.o., OIB 93842306569</item>
    </derivirana_varijabla>
  </DomainObject.Predmet.ProtuStrankaListNazivFormatedOIB>
  <DomainObject.Predmet.OstaliListFormated>
    <izvorni_sadrzaj>
      <item>Neda Penavić punomoćnica sudionika u postupku MUŠKAT d.o.o.</item>
    </izvorni_sadrzaj>
    <derivirana_varijabla naziv="DomainObject.Predmet.OstaliListFormated_1">
      <item>Neda Penavić punomoćnica sudionika u postupku MUŠKAT d.o.o.</item>
    </derivirana_varijabla>
  </DomainObject.Predmet.OstaliListFormated>
  <DomainObject.Predmet.OstaliListFormatedOIB>
    <izvorni_sadrzaj>
      <item>Neda Penavić, OIB 77704250573 punomoćnica sudionika u postupku MUŠKAT d.o.o.</item>
    </izvorni_sadrzaj>
    <derivirana_varijabla naziv="DomainObject.Predmet.OstaliListFormatedOIB_1">
      <item>Neda Penavić, OIB 77704250573 punomoćnica sudionika u postupku MUŠKAT d.o.o.</item>
    </derivirana_varijabla>
  </DomainObject.Predmet.OstaliListFormatedOIB>
  <DomainObject.Predmet.OstaliListFormatedWithAdress>
    <izvorni_sadrzaj>
      <item>Neda Penavić, Lašćinska Cesta 119a, 10000 Zagreb punomoćnica sudionika u postupku MUŠKAT d.o.o.</item>
    </izvorni_sadrzaj>
    <derivirana_varijabla naziv="DomainObject.Predmet.OstaliListFormatedWithAdress_1">
      <item>Neda Penavić, Lašćinska Cesta 119a, 10000 Zagreb punomoćnica sudionika u postupku MUŠKAT d.o.o.</item>
    </derivirana_varijabla>
  </DomainObject.Predmet.OstaliListFormatedWithAdress>
  <DomainObject.Predmet.OstaliListFormatedWithAdressOIB>
    <izvorni_sadrzaj>
      <item>Neda Penavić, OIB 77704250573, Lašćinska Cesta 119a, 10000 Zagreb punomoćnica sudionika u postupku MUŠKAT d.o.o.</item>
    </izvorni_sadrzaj>
    <derivirana_varijabla naziv="DomainObject.Predmet.OstaliListFormatedWithAdressOIB_1">
      <item>Neda Penavić, OIB 77704250573, Lašćinska Cesta 119a, 10000 Zagreb punomoćnica sudionika u postupku MUŠKAT d.o.o.</item>
    </derivirana_varijabla>
  </DomainObject.Predmet.OstaliListFormatedWithAdressOIB>
  <DomainObject.Predmet.OstaliListNazivFormated>
    <izvorni_sadrzaj>
      <item>Neda Penavić</item>
    </izvorni_sadrzaj>
    <derivirana_varijabla naziv="DomainObject.Predmet.OstaliListNazivFormated_1">
      <item>Neda Penavić</item>
    </derivirana_varijabla>
  </DomainObject.Predmet.OstaliListNazivFormated>
  <DomainObject.Predmet.OstaliListNazivFormatedOIB>
    <izvorni_sadrzaj>
      <item>Neda Penavić, OIB 77704250573</item>
    </izvorni_sadrzaj>
    <derivirana_varijabla naziv="DomainObject.Predmet.OstaliListNazivFormatedOIB_1">
      <item>Neda Penavić, OIB 77704250573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MUŠKAT d.o.o.</izvorni_sadrzaj>
    <derivirana_varijabla naziv="DomainObject.Predmet.ProtustrankaIDrugi_1">MUŠKAT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MUŠKAT d.o.o., OIB 93842306569, Lašćinska cesta 119/A, 10000 Zagreb</izvorni_sadrzaj>
    <derivirana_varijabla naziv="DomainObject.Predmet.ProtustrankaIDrugiAdressOIB_1">MUŠKAT d.o.o., OIB 93842306569,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MUŠKAT d.o.o.</item>
      <item>FINA Regionalni centar Zagreb</item>
      <item>Neda Penavić</item>
    </izvorni_sadrzaj>
    <derivirana_varijabla naziv="DomainObject.Predmet.SudioniciListNaziv_1">
      <item>MUŠKAT d.o.o.</item>
      <item>FINA Regionalni centar Zagreb</item>
      <item>Neda Penavić</item>
    </derivirana_varijabla>
  </DomainObject.Predmet.SudioniciListNaziv>
  <DomainObject.Predmet.SudioniciListAdressOIB>
    <izvorni_sadrzaj>
      <item>MUŠKAT d.o.o., OIB 93842306569, Lašćinska cesta 119/A,10000 Zagreb</item>
      <item>FINA Regionalni centar Zagreb, OIB 85821130368, Trg Svibanjskih žrtava 1995. br.1,10000 Zagreb</item>
      <item>Neda Penavić, OIB 77704250573, Lašćinska Cesta 119a,10000 Zagreb</item>
    </izvorni_sadrzaj>
    <derivirana_varijabla naziv="DomainObject.Predmet.SudioniciListAdressOIB_1">
      <item>MUŠKAT d.o.o., OIB 93842306569, Lašćinska cesta 119/A,10000 Zagreb</item>
      <item>FINA Regionalni centar Zagreb, OIB 85821130368, Trg Svibanjskih žrtava 1995. br.1,10000 Zagreb</item>
      <item>Neda Penavić, OIB 77704250573,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93842306569</item>
      <item>, OIB 85821130368</item>
      <item>, OIB 77704250573</item>
    </izvorni_sadrzaj>
    <derivirana_varijabla naziv="DomainObject.Predmet.SudioniciListNazivOIB_1">
      <item>, OIB 93842306569</item>
      <item>, OIB 85821130368</item>
      <item>, OIB 77704250573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2004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2018-10-04T08:20:00Z</dcterms:created>
  <dc:creator>Sandra Rotar Vogrin</dc:creator>
  <cp:lastModifiedBy>Višnja Svečak</cp:lastModifiedBy>
  <cp:lastPrinted>2018-10-04T08:29:00Z</cp:lastPrinted>
  <dcterms:modified xmlns:xsi="http://www.w3.org/2001/XMLSchema-instance" xsi:type="dcterms:W3CDTF">2018-10-04T08:30:00Z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2865-17.docx)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