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C4C9D" w:rsidR="00D77BF5" w:rsidRPr="00D77BF5">
        <w:tc>
          <w:tcPr>
            <w:tcW w:type="dxa" w:w="2829"/>
            <w:shd w:fill="auto" w:color="auto" w:val="clear"/>
          </w:tcPr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77BF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7BF5" w:rsidP="009C4C9D" w:rsidR="00D77BF5" w:rsidRPr="00D77BF5">
            <w:pPr>
              <w:spacing w:before="120"/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Republika Hrvatska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Trgovački sud u Varaždinu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Varaždin, Braće Radić 2</w:t>
            </w:r>
          </w:p>
        </w:tc>
      </w:tr>
    </w:tbl>
    <w:p w14:textId="0af1e17" w14:paraId="0af1e17" w:rsidRDefault="00336A69" w:rsidP="00336A69" w:rsidR="00336A69" w:rsidRPr="00D77BF5">
      <w:pPr>
        <w:outlineLvl w:val="0"/>
        <w15:collapsed w:val="false"/>
        <w:rPr>
          <w:sz w:val="24"/>
          <w:szCs w:val="24"/>
          <w:lang w:val="hr-HR"/>
        </w:rPr>
      </w:pPr>
    </w:p>
    <w:p w:rsidRDefault="00336A69" w:rsidP="00336A69" w:rsidR="00336A69" w:rsidRPr="00D77BF5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DB1E76" w:rsidRPr="00DB1E76">
        <w:rPr>
          <w:sz w:val="24"/>
          <w:szCs w:val="24"/>
        </w:rPr>
        <w:t>MATA-TRANS d.o.o.</w:t>
      </w:r>
      <w:r w:rsidR="00DB1E76">
        <w:rPr>
          <w:sz w:val="24"/>
          <w:szCs w:val="24"/>
        </w:rPr>
        <w:t xml:space="preserve">, </w:t>
      </w:r>
      <w:r w:rsidR="00DB1E76" w:rsidRPr="00DB1E76">
        <w:rPr>
          <w:sz w:val="24"/>
          <w:szCs w:val="24"/>
        </w:rPr>
        <w:t>Vinka Međerala 4B</w:t>
      </w:r>
      <w:r w:rsidR="00DB1E76">
        <w:rPr>
          <w:sz w:val="24"/>
          <w:szCs w:val="24"/>
        </w:rPr>
        <w:t>, Varaždin</w:t>
      </w:r>
      <w:r w:rsidR="00594D50" w:rsidRPr="00594D50">
        <w:rPr>
          <w:sz w:val="24"/>
          <w:szCs w:val="24"/>
        </w:rPr>
        <w:t xml:space="preserve">, OIB: </w:t>
      </w:r>
      <w:r w:rsidR="00DB1E76" w:rsidRPr="00DB1E76">
        <w:rPr>
          <w:sz w:val="24"/>
          <w:szCs w:val="24"/>
        </w:rPr>
        <w:t>76853118793</w:t>
      </w:r>
      <w:r w:rsidRPr="00594D50">
        <w:rPr>
          <w:sz w:val="24"/>
          <w:szCs w:val="24"/>
        </w:rPr>
        <w:t xml:space="preserve">, </w:t>
      </w:r>
      <w:r w:rsidR="00DB1E76">
        <w:rPr>
          <w:sz w:val="24"/>
          <w:szCs w:val="24"/>
        </w:rPr>
        <w:t>23</w:t>
      </w:r>
      <w:r w:rsidR="00D77BF5">
        <w:rPr>
          <w:sz w:val="24"/>
          <w:szCs w:val="24"/>
        </w:rPr>
        <w:t>. siječnja 201</w:t>
      </w:r>
      <w:r w:rsidR="009A4EFA">
        <w:rPr>
          <w:sz w:val="24"/>
          <w:szCs w:val="24"/>
        </w:rPr>
        <w:t>8</w:t>
      </w:r>
      <w:r w:rsidRPr="00594D50"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DB1E76" w:rsidRPr="00DB1E76">
        <w:rPr>
          <w:sz w:val="24"/>
          <w:szCs w:val="24"/>
        </w:rPr>
        <w:t>MATA-TRANS d.o.o.</w:t>
      </w:r>
      <w:r w:rsidR="00DB1E76">
        <w:rPr>
          <w:sz w:val="24"/>
          <w:szCs w:val="24"/>
        </w:rPr>
        <w:t xml:space="preserve">, </w:t>
      </w:r>
      <w:r w:rsidR="00DB1E76" w:rsidRPr="00DB1E76">
        <w:rPr>
          <w:sz w:val="24"/>
          <w:szCs w:val="24"/>
        </w:rPr>
        <w:t>Vinka Međerala 4B</w:t>
      </w:r>
      <w:r w:rsidR="00DB1E76">
        <w:rPr>
          <w:sz w:val="24"/>
          <w:szCs w:val="24"/>
        </w:rPr>
        <w:t>, Varaždin</w:t>
      </w:r>
      <w:r w:rsidR="00DB1E76" w:rsidRPr="00594D50">
        <w:rPr>
          <w:sz w:val="24"/>
          <w:szCs w:val="24"/>
        </w:rPr>
        <w:t xml:space="preserve">, OIB: </w:t>
      </w:r>
      <w:r w:rsidR="00DB1E76" w:rsidRPr="00DB1E76">
        <w:rPr>
          <w:sz w:val="24"/>
          <w:szCs w:val="24"/>
        </w:rPr>
        <w:t>76853118793</w:t>
      </w:r>
      <w:r w:rsidRPr="00594D50">
        <w:rPr>
          <w:sz w:val="24"/>
          <w:szCs w:val="24"/>
        </w:rPr>
        <w:t xml:space="preserve">, iznosi </w:t>
      </w:r>
      <w:r w:rsidR="00DB1E76">
        <w:rPr>
          <w:sz w:val="24"/>
          <w:szCs w:val="24"/>
        </w:rPr>
        <w:t>14.177,20</w:t>
      </w:r>
      <w:r w:rsidRPr="00594D50">
        <w:rPr>
          <w:sz w:val="24"/>
          <w:szCs w:val="24"/>
        </w:rPr>
        <w:t xml:space="preserve"> kn.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2</w:t>
      </w:r>
      <w:r w:rsidRPr="00594D50">
        <w:rPr>
          <w:sz w:val="24"/>
          <w:szCs w:val="24"/>
        </w:rPr>
        <w:t xml:space="preserve">/ Poziva se </w:t>
      </w:r>
      <w:r w:rsidR="00594D50" w:rsidRPr="00594D50">
        <w:rPr>
          <w:sz w:val="24"/>
          <w:szCs w:val="24"/>
        </w:rPr>
        <w:t>direktor</w:t>
      </w:r>
      <w:r w:rsidRPr="00594D50">
        <w:rPr>
          <w:sz w:val="24"/>
          <w:szCs w:val="24"/>
        </w:rPr>
        <w:t xml:space="preserve"> dužnika </w:t>
      </w:r>
      <w:r w:rsidR="00DB1E76" w:rsidRPr="00DB1E76">
        <w:rPr>
          <w:sz w:val="24"/>
          <w:szCs w:val="24"/>
        </w:rPr>
        <w:t>MATA-TRANS d.o.o.</w:t>
      </w:r>
      <w:r w:rsidR="00594D50" w:rsidRPr="00594D50">
        <w:rPr>
          <w:sz w:val="24"/>
          <w:szCs w:val="24"/>
        </w:rPr>
        <w:t xml:space="preserve">, OIB: </w:t>
      </w:r>
      <w:r w:rsidR="00DB1E76" w:rsidRPr="00DB1E76">
        <w:rPr>
          <w:sz w:val="24"/>
          <w:szCs w:val="24"/>
        </w:rPr>
        <w:t>76853118793</w:t>
      </w:r>
      <w:r w:rsidRPr="00594D50">
        <w:rPr>
          <w:sz w:val="24"/>
          <w:szCs w:val="24"/>
        </w:rPr>
        <w:t xml:space="preserve">, </w:t>
      </w:r>
      <w:r w:rsidR="00DB1E76">
        <w:rPr>
          <w:sz w:val="24"/>
          <w:szCs w:val="24"/>
          <w:u w:val="single"/>
        </w:rPr>
        <w:t>Marko Matovinović iz Varaždina, V. Međerela 4B</w:t>
      </w:r>
      <w:r w:rsidR="00594D50" w:rsidRPr="00594D50">
        <w:rPr>
          <w:sz w:val="24"/>
          <w:szCs w:val="24"/>
          <w:u w:val="single"/>
        </w:rPr>
        <w:t xml:space="preserve">, OIB: </w:t>
      </w:r>
      <w:r w:rsidR="00DB1E76" w:rsidRPr="00DB1E76">
        <w:rPr>
          <w:sz w:val="24"/>
          <w:szCs w:val="24"/>
          <w:u w:val="single"/>
        </w:rPr>
        <w:t>84495238487</w:t>
      </w:r>
      <w:r w:rsidR="009C72C0" w:rsidRPr="00594D50">
        <w:rPr>
          <w:sz w:val="24"/>
          <w:szCs w:val="24"/>
          <w:u w:val="single"/>
        </w:rPr>
        <w:t>,</w:t>
      </w:r>
      <w:r w:rsidRPr="00594D50">
        <w:rPr>
          <w:sz w:val="24"/>
          <w:szCs w:val="24"/>
        </w:rPr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3</w:t>
      </w:r>
      <w:r w:rsidRPr="00594D50">
        <w:rPr>
          <w:sz w:val="24"/>
          <w:szCs w:val="24"/>
        </w:rPr>
        <w:t>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 w:rsidRPr="00594D50">
        <w:rPr>
          <w:sz w:val="24"/>
          <w:szCs w:val="24"/>
        </w:rPr>
        <w:t>ovog suda HR4023900011300002754, s pozivom na broj 220</w:t>
      </w:r>
      <w:r w:rsidR="00D77BF5">
        <w:rPr>
          <w:sz w:val="24"/>
          <w:szCs w:val="24"/>
        </w:rPr>
        <w:t>6</w:t>
      </w:r>
      <w:r w:rsidR="00295F43">
        <w:rPr>
          <w:sz w:val="24"/>
          <w:szCs w:val="24"/>
        </w:rPr>
        <w:t>43</w:t>
      </w:r>
      <w:r w:rsidR="00E1782B" w:rsidRPr="00594D50">
        <w:rPr>
          <w:sz w:val="24"/>
          <w:szCs w:val="24"/>
        </w:rPr>
        <w:t>17.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 xml:space="preserve">/ Sukladno čl. 431. st. 1. i 2. SZ-a smatrat će se da je dužnik nesposoban za plaćanje ako vjerovnici u roku od 45 dana od objave oglasa ovog poziva ne predlože otvaranje stečajnog postupka, </w:t>
      </w:r>
      <w:r w:rsidR="00295F43">
        <w:rPr>
          <w:sz w:val="24"/>
          <w:szCs w:val="24"/>
        </w:rPr>
        <w:t>te ne plate predujam iz točke 4</w:t>
      </w:r>
      <w:r w:rsidR="00336A69" w:rsidRPr="00594D50">
        <w:rPr>
          <w:sz w:val="24"/>
          <w:szCs w:val="24"/>
        </w:rPr>
        <w:t>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DB1E76">
        <w:rPr>
          <w:sz w:val="24"/>
          <w:szCs w:val="24"/>
          <w:lang w:val="hr-HR"/>
        </w:rPr>
        <w:t>18. siječnja 2018</w:t>
      </w:r>
      <w:r w:rsidRPr="00594D50"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navodeći da dužnik </w:t>
      </w:r>
      <w:r w:rsidR="00DB1E76" w:rsidRPr="00DB1E76">
        <w:rPr>
          <w:sz w:val="24"/>
          <w:szCs w:val="24"/>
        </w:rPr>
        <w:t>MATA-TRANS d.o.o.</w:t>
      </w:r>
      <w:r w:rsidR="00DB1E76">
        <w:rPr>
          <w:sz w:val="24"/>
          <w:szCs w:val="24"/>
        </w:rPr>
        <w:t xml:space="preserve">, </w:t>
      </w:r>
      <w:r w:rsidR="00DB1E76" w:rsidRPr="00DB1E76">
        <w:rPr>
          <w:sz w:val="24"/>
          <w:szCs w:val="24"/>
        </w:rPr>
        <w:t>Vinka Međerala 4B</w:t>
      </w:r>
      <w:r w:rsidR="00DB1E76">
        <w:rPr>
          <w:sz w:val="24"/>
          <w:szCs w:val="24"/>
        </w:rPr>
        <w:t>, Varaždin</w:t>
      </w:r>
      <w:r w:rsidR="00DB1E76" w:rsidRPr="00594D50">
        <w:rPr>
          <w:sz w:val="24"/>
          <w:szCs w:val="24"/>
        </w:rPr>
        <w:t xml:space="preserve">, OIB: </w:t>
      </w:r>
      <w:r w:rsidR="00DB1E76" w:rsidRPr="00DB1E76">
        <w:rPr>
          <w:sz w:val="24"/>
          <w:szCs w:val="24"/>
        </w:rPr>
        <w:t>76853118793</w:t>
      </w:r>
      <w:r w:rsidR="00DB1E76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 xml:space="preserve">na dan </w:t>
      </w:r>
      <w:r w:rsidR="00DB1E76">
        <w:rPr>
          <w:sz w:val="24"/>
          <w:szCs w:val="24"/>
        </w:rPr>
        <w:t>16. siječnja 2018</w:t>
      </w:r>
      <w:r w:rsidRPr="00594D50">
        <w:rPr>
          <w:sz w:val="24"/>
          <w:szCs w:val="24"/>
        </w:rPr>
        <w:t xml:space="preserve">. u Očevidniku redoslijeda osnova za plaćanje ima evidentirane neizvršene osnove za plaćanje u ukupnom iznosu </w:t>
      </w:r>
      <w:r w:rsidR="00DB1E76">
        <w:rPr>
          <w:sz w:val="24"/>
          <w:szCs w:val="24"/>
        </w:rPr>
        <w:t>14.177,20</w:t>
      </w:r>
      <w:r w:rsidRPr="00594D50">
        <w:rPr>
          <w:sz w:val="24"/>
          <w:szCs w:val="24"/>
        </w:rPr>
        <w:t xml:space="preserve"> kn te da dužnik nema zaposlenih.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U Varaždinu, </w:t>
      </w:r>
      <w:r w:rsidR="00DB1E76">
        <w:rPr>
          <w:sz w:val="24"/>
          <w:szCs w:val="24"/>
          <w:lang w:val="hr-HR"/>
        </w:rPr>
        <w:t>23</w:t>
      </w:r>
      <w:r w:rsidR="00D77BF5">
        <w:rPr>
          <w:sz w:val="24"/>
          <w:szCs w:val="24"/>
          <w:lang w:val="hr-HR"/>
        </w:rPr>
        <w:t>. siječnja 2018</w:t>
      </w:r>
      <w:r w:rsidR="00E1782B" w:rsidRPr="00594D50">
        <w:rPr>
          <w:sz w:val="24"/>
          <w:szCs w:val="24"/>
          <w:lang w:val="hr-HR"/>
        </w:rPr>
        <w:t xml:space="preserve">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>- e-Oglasna ploča suda</w:t>
      </w: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R="00241104" w:rsidRPr="00594D5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9933BF" w:rsidRPr="009933BF">
          <w:rPr>
            <w:noProof/>
            <w:sz w:val="24"/>
            <w:szCs w:val="24"/>
            <w:lang w:val="hr-HR"/>
          </w:rPr>
          <w:t>1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  <w:t>Poslovni broj: 4 St-</w:t>
    </w:r>
    <w:r w:rsidR="00DB1E76">
      <w:rPr>
        <w:sz w:val="24"/>
        <w:szCs w:val="24"/>
      </w:rPr>
      <w:t>23/18-</w:t>
    </w:r>
    <w:r w:rsidR="00D77BF5">
      <w:rPr>
        <w:sz w:val="24"/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7543"/>
    <w:rsid w:val="00241104"/>
    <w:rsid w:val="00295F43"/>
    <w:rsid w:val="00336A69"/>
    <w:rsid w:val="00554FEC"/>
    <w:rsid w:val="00594D50"/>
    <w:rsid w:val="00797787"/>
    <w:rsid w:val="009933BF"/>
    <w:rsid w:val="009A4EFA"/>
    <w:rsid w:val="009C72C0"/>
    <w:rsid w:val="00D77BF5"/>
    <w:rsid w:val="00D95EE1"/>
    <w:rsid w:val="00DB1E76"/>
    <w:rsid w:val="00E1782B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93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3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3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3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3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93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3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3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3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3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St-23/2018</izvorni_sadrzaj>
    <derivirana_varijabla naziv="DomainObject.Predmet.OznakaBroj_1">St-23/2018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MATA-TRANS društvo s ograničenom odgovornošću za prijevoz i trgovinu zastupanog po punomoćniku Marko Matovinović</izvorni_sadrzaj>
    <derivirana_varijabla naziv="DomainObject.Predmet.ProtustrankaFormated_1">  MATA-TRANS društvo s ograničenom odgovornošću za prijevoz i trgovinu zastupanog po punomoćniku Marko Matovinović</derivirana_varijabla>
  </DomainObject.Predmet.ProtustrankaFormated>
  <DomainObject.Predmet.ProtustrankaFormatedOIB>
    <izvorni_sadrzaj>  MATA-TRANS društvo s ograničenom odgovornošću za prijevoz i trgovinu, OIB 76853118793 zastupanog po punomoćniku Marko Matovinović</izvorni_sadrzaj>
    <derivirana_varijabla naziv="DomainObject.Predmet.ProtustrankaFormatedOIB_1">  MATA-TRANS društvo s ograničenom odgovornošću za prijevoz i trgovinu, OIB 76853118793 zastupanog po punomoćniku Marko Matovinović</derivirana_varijabla>
  </DomainObject.Predmet.ProtustrankaFormatedOIB>
  <DomainObject.Predmet.ProtustrankaFormatedWithAdress>
    <izvorni_sadrzaj> MATA-TRANS društvo s ograničenom odgovornošću za prijevoz i trgovinu, Vinka Međerala 4B , 42000 Varaždin zastupanog po punomoćniku Marko Matovinović</izvorni_sadrzaj>
    <derivirana_varijabla naziv="DomainObject.Predmet.ProtustrankaFormatedWithAdress_1"> MATA-TRANS društvo s ograničenom odgovornošću za prijevoz i trgovinu, Vinka Međerala 4B , 42000 Varaždin zastupanog po punomoćniku Marko Matovinović</derivirana_varijabla>
  </DomainObject.Predmet.ProtustrankaFormatedWithAdress>
  <DomainObject.Predmet.ProtustrankaFormatedWithAdressOIB>
    <izvorni_sadrzaj> MATA-TRANS društvo s ograničenom odgovornošću za prijevoz i trgovinu, OIB 76853118793, Vinka Međerala 4B , 42000 Varaždin zastupanog po punomoćniku Marko Matovinović</izvorni_sadrzaj>
    <derivirana_varijabla naziv="DomainObject.Predmet.ProtustrankaFormatedWithAdressOIB_1"> MATA-TRANS društvo s ograničenom odgovornošću za prijevoz i trgovinu, OIB 76853118793, Vinka Međerala 4B , 42000 Varaždin zastupanog po punomoćniku Marko Matovinović</derivirana_varijabla>
  </DomainObject.Predmet.ProtustrankaFormatedWithAdressOIB>
  <DomainObject.Predmet.ProtustrankaWithAdress>
    <izvorni_sadrzaj>MATA-TRANS društvo s ograničenom odgovornošću za prijevoz i trgovinu Vinka Međerala 4B , 42000 Varaždin</izvorni_sadrzaj>
    <derivirana_varijabla naziv="DomainObject.Predmet.ProtustrankaWithAdress_1">MATA-TRANS društvo s ograničenom odgovornošću za prijevoz i trgovinu Vinka Međerala 4B , 42000 Varaždin</derivirana_varijabla>
  </DomainObject.Predmet.ProtustrankaWithAdress>
  <DomainObject.Predmet.ProtustrankaWithAdressOIB>
    <izvorni_sadrzaj>MATA-TRANS društvo s ograničenom odgovornošću za prijevoz i trgovinu, OIB 76853118793, Vinka Međerala 4B , 42000 Varaždin</izvorni_sadrzaj>
    <derivirana_varijabla naziv="DomainObject.Predmet.ProtustrankaWithAdressOIB_1">MATA-TRANS društvo s ograničenom odgovornošću za prijevoz i trgovinu, OIB 76853118793, Vinka Međerala 4B , 42000 Varaždin</derivirana_varijabla>
  </DomainObject.Predmet.ProtustrankaWithAdressOIB>
  <DomainObject.Predmet.ProtustrankaNazivFormated>
    <izvorni_sadrzaj>MATA-TRANS društvo s ograničenom odgovornošću za prijevoz i trgovinu</izvorni_sadrzaj>
    <derivirana_varijabla naziv="DomainObject.Predmet.ProtustrankaNazivFormated_1">MATA-TRANS društvo s ograničenom odgovornošću za prijevoz i trgovinu</derivirana_varijabla>
  </DomainObject.Predmet.ProtustrankaNazivFormated>
  <DomainObject.Predmet.ProtustrankaNazivFormatedOIB>
    <izvorni_sadrzaj>MATA-TRANS društvo s ograničenom odgovornošću za prijevoz i trgovinu, OIB 76853118793</izvorni_sadrzaj>
    <derivirana_varijabla naziv="DomainObject.Predmet.ProtustrankaNazivFormatedOIB_1">MATA-TRANS društvo s ograničenom odgovornošću za prijevoz i trgovinu, OIB 76853118793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14177.20</izvorni_sadrzaj>
    <derivirana_varijabla naziv="DomainObject.Predmet.TrenutnaVrijednost_1">14177.20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MATA-TRANS društvo s ograničenom odgovornošću za prijevoz i trgovinu zastupanog po punomoćniku Marko Matovinović</item>
    </izvorni_sadrzaj>
    <derivirana_varijabla naziv="DomainObject.Predmet.ProtuStrankaListFormated_1">
      <item>MATA-TRANS društvo s ograničenom odgovornošću za prijevoz i trgovinu zastupanog po punomoćniku Marko Matovinović</item>
    </derivirana_varijabla>
  </DomainObject.Predmet.ProtuStrankaListFormated>
  <DomainObject.Predmet.ProtuStrankaListFormatedOIB>
    <izvorni_sadrzaj>
      <item>MATA-TRANS društvo s ograničenom odgovornošću za prijevoz i trgovinu, OIB 76853118793 zastupanog po punomoćniku Marko Matovinović</item>
    </izvorni_sadrzaj>
    <derivirana_varijabla naziv="DomainObject.Predmet.ProtuStrankaListFormatedOIB_1">
      <item>MATA-TRANS društvo s ograničenom odgovornošću za prijevoz i trgovinu, OIB 76853118793 zastupanog po punomoćniku Marko Matovinović</item>
    </derivirana_varijabla>
  </DomainObject.Predmet.ProtuStrankaListFormatedOIB>
  <DomainObject.Predmet.ProtuStrankaListFormatedWithAdress>
    <izvorni_sadrzaj>
      <item>MATA-TRANS društvo s ograničenom odgovornošću za prijevoz i trgovinu, Vinka Međerala 4B , 42000 Varaždin zastupanog po punomoćniku Marko Matovinović</item>
    </izvorni_sadrzaj>
    <derivirana_varijabla naziv="DomainObject.Predmet.ProtuStrankaListFormatedWithAdress_1">
      <item>MATA-TRANS društvo s ograničenom odgovornošću za prijevoz i trgovinu, Vinka Međerala 4B , 42000 Varaždin zastupanog po punomoćniku Marko Matovinović</item>
    </derivirana_varijabla>
  </DomainObject.Predmet.ProtuStrankaListFormatedWithAdress>
  <DomainObject.Predmet.ProtuStrankaListFormatedWithAdressOIB>
    <izvorni_sadrzaj>
      <item>MATA-TRANS društvo s ograničenom odgovornošću za prijevoz i trgovinu, OIB 76853118793, Vinka Međerala 4B , 42000 Varaždin zastupanog po punomoćniku Marko Matovinović</item>
    </izvorni_sadrzaj>
    <derivirana_varijabla naziv="DomainObject.Predmet.ProtuStrankaListFormatedWithAdressOIB_1">
      <item>MATA-TRANS društvo s ograničenom odgovornošću za prijevoz i trgovinu, OIB 76853118793, Vinka Međerala 4B , 42000 Varaždin zastupanog po punomoćniku Marko Matovinović</item>
    </derivirana_varijabla>
  </DomainObject.Predmet.ProtuStrankaListFormatedWithAdressOIB>
  <DomainObject.Predmet.ProtuStrankaListNazivFormated>
    <izvorni_sadrzaj>
      <item>MATA-TRANS društvo s ograničenom odgovornošću za prijevoz i trgovinu</item>
    </izvorni_sadrzaj>
    <derivirana_varijabla naziv="DomainObject.Predmet.ProtuStrankaListNazivFormated_1">
      <item>MATA-TRANS društvo s ograničenom odgovornošću za prijevoz i trgovinu</item>
    </derivirana_varijabla>
  </DomainObject.Predmet.ProtuStrankaListNazivFormated>
  <DomainObject.Predmet.ProtuStrankaListNazivFormatedOIB>
    <izvorni_sadrzaj>
      <item>MATA-TRANS društvo s ograničenom odgovornošću za prijevoz i trgovinu, OIB 76853118793</item>
    </izvorni_sadrzaj>
    <derivirana_varijabla naziv="DomainObject.Predmet.ProtuStrankaListNazivFormatedOIB_1">
      <item>MATA-TRANS društvo s ograničenom odgovornošću za prijevoz i trgovinu, OIB 76853118793</item>
    </derivirana_varijabla>
  </DomainObject.Predmet.ProtuStrankaListNazivFormatedOIB>
  <DomainObject.Predmet.OstaliListFormated>
    <izvorni_sadrzaj>
      <item>Sudski registar</item>
      <item>Marko Matovinović punomoćnik sudionika u postupku MATA-TRANS društvo s ograničenom odgovornošću za prijevoz i trgovinu</item>
    </izvorni_sadrzaj>
    <derivirana_varijabla naziv="DomainObject.Predmet.OstaliListFormated_1">
      <item>Sudski registar</item>
      <item>Marko Matovinović punomoćnik sudionika u postupku MATA-TRANS društvo s ograničenom odgovornošću za prijevoz i trgovinu</item>
    </derivirana_varijabla>
  </DomainObject.Predmet.OstaliListFormated>
  <DomainObject.Predmet.OstaliListFormatedOIB>
    <izvorni_sadrzaj>
      <item>Sudski registar</item>
      <item>Marko Matovinović, OIB 84495238487 punomoćnik sudionika u postupku MATA-TRANS društvo s ograničenom odgovornošću za prijevoz i trgovinu</item>
    </izvorni_sadrzaj>
    <derivirana_varijabla naziv="DomainObject.Predmet.OstaliListFormatedOIB_1">
      <item>Sudski registar</item>
      <item>Marko Matovinović, OIB 84495238487 punomoćnik sudionika u postupku MATA-TRANS društvo s ograničenom odgovornošću za prijevoz i trgovinu</item>
    </derivirana_varijabla>
  </DomainObject.Predmet.OstaliListFormatedOIB>
  <DomainObject.Predmet.OstaliListFormatedWithAdress>
    <izvorni_sadrzaj>
      <item>Sudski registar</item>
      <item>Marko Matovinović, Vinka Međerala 4b, 42000 Varaždin punomoćnik sudionika u postupku MATA-TRANS društvo s ograničenom odgovornošću za prijevoz i trgovinu</item>
    </izvorni_sadrzaj>
    <derivirana_varijabla naziv="DomainObject.Predmet.OstaliListFormatedWithAdress_1">
      <item>Sudski registar</item>
      <item>Marko Matovinović, Vinka Međerala 4b, 42000 Varaždin punomoćnik sudionika u postupku MATA-TRANS društvo s ograničenom odgovornošću za prijevoz i trgovinu</item>
    </derivirana_varijabla>
  </DomainObject.Predmet.OstaliListFormatedWithAdress>
  <DomainObject.Predmet.OstaliListFormatedWithAdressOIB>
    <izvorni_sadrzaj>
      <item>Sudski registar</item>
      <item>Marko Matovinović, OIB 84495238487, Vinka Međerala 4b, 42000 Varaždin punomoćnik sudionika u postupku MATA-TRANS društvo s ograničenom odgovornošću za prijevoz i trgovinu</item>
    </izvorni_sadrzaj>
    <derivirana_varijabla naziv="DomainObject.Predmet.OstaliListFormatedWithAdressOIB_1">
      <item>Sudski registar</item>
      <item>Marko Matovinović, OIB 84495238487, Vinka Međerala 4b, 42000 Varaždin punomoćnik sudionika u postupku MATA-TRANS društvo s ograničenom odgovornošću za prijevoz i trgovinu</item>
    </derivirana_varijabla>
  </DomainObject.Predmet.OstaliListFormatedWithAdressOIB>
  <DomainObject.Predmet.OstaliListNazivFormated>
    <izvorni_sadrzaj>
      <item>Sudski registar</item>
      <item>Marko Matovinović</item>
    </izvorni_sadrzaj>
    <derivirana_varijabla naziv="DomainObject.Predmet.OstaliListNazivFormated_1">
      <item>Sudski registar</item>
      <item>Marko Matovinović</item>
    </derivirana_varijabla>
  </DomainObject.Predmet.OstaliListNazivFormated>
  <DomainObject.Predmet.OstaliListNazivFormatedOIB>
    <izvorni_sadrzaj>
      <item>Sudski registar</item>
      <item>Marko Matovinović, OIB 84495238487</item>
    </izvorni_sadrzaj>
    <derivirana_varijabla naziv="DomainObject.Predmet.OstaliListNazivFormatedOIB_1">
      <item>Sudski registar</item>
      <item>Marko Matovinović, OIB 84495238487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MATA-TRANS društvo s ograničenom odgovornošću za prijevoz i trgovinu</izvorni_sadrzaj>
    <derivirana_varijabla naziv="DomainObject.Predmet.ProtustrankaIDrugi_1">MATA-TRANS društvo s ograničenom odgovornošću za prijevoz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MATA-TRANS društvo s ograničenom odgovornošću za prijevoz i trgovinu, OIB 76853118793, Vinka Međerala 4B , 42000 Varaždin</izvorni_sadrzaj>
    <derivirana_varijabla naziv="DomainObject.Predmet.ProtustrankaIDrugiAdressOIB_1">MATA-TRANS društvo s ograničenom odgovornošću za prijevoz i trgovinu, OIB 76853118793, Vinka Međerala 4B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MATA-TRANS društvo s ograničenom odgovornošću za prijevoz i trgovinu</item>
      <item>Sudski registar</item>
      <item>Marko Matovinović</item>
    </izvorni_sadrzaj>
    <derivirana_varijabla naziv="DomainObject.Predmet.SudioniciListNaziv_1">
      <item>Financijska agencija</item>
      <item>MATA-TRANS društvo s ograničenom odgovornošću za prijevoz i trgovinu</item>
      <item>Sudski registar</item>
      <item>Marko Matovinović</item>
    </derivirana_varijabla>
  </DomainObject.Predmet.SudioniciListNaziv>
  <DomainObject.Predmet.SudioniciListAdressOIB>
    <izvorni_sadrzaj>
      <item>Financijska agencija, OIB 85821130368, Ulica grada Vukovara 70,10000 Zagreb</item>
      <item>MATA-TRANS društvo s ograničenom odgovornošću za prijevoz i trgovinu, OIB 76853118793, Vinka Međerala 4B ,42000 Varaždin</item>
      <item>Sudski registar</item>
      <item>Marko Matovinović, OIB 84495238487, Vinka Međerala 4b,42000 Varaždin</item>
    </izvorni_sadrzaj>
    <derivirana_varijabla naziv="DomainObject.Predmet.SudioniciListAdressOIB_1">
      <item>Financijska agencija, OIB 85821130368, Ulica grada Vukovara 70,10000 Zagreb</item>
      <item>MATA-TRANS društvo s ograničenom odgovornošću za prijevoz i trgovinu, OIB 76853118793, Vinka Međerala 4B ,42000 Varaždin</item>
      <item>Sudski registar</item>
      <item>Marko Matovinović, OIB 84495238487, Vinka Međerala 4b,42000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76853118793</item>
      <item>, OIB null</item>
      <item>, OIB 84495238487</item>
    </izvorni_sadrzaj>
    <derivirana_varijabla naziv="DomainObject.Predmet.SudioniciListNazivOIB_1">
      <item>, OIB 85821130368</item>
      <item>, OIB 76853118793</item>
      <item>, OIB null</item>
      <item>, OIB 84495238487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2495</properties:Characters>
  <properties:Lines>79</properties:Lines>
  <properties:Paragraphs>18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2018-01-23T08:56:00Z</cp:lastPrinted>
  <dcterms:modified xmlns:xsi="http://www.w3.org/2001/XMLSchema-instance" xsi:type="dcterms:W3CDTF">2018-01-23T08:57:00Z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