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981b" w14:paraId="000981b" w:rsidRDefault="00D667B9" w:rsidP="00AD18BE" w:rsidR="00D667B9" w:rsidRPr="001A23D7">
      <w:pPr>
        <w:jc w:val="right"/>
        <w15:collapsed w:val="false"/>
      </w:pPr>
      <w:bookmarkStart w:name="_GoBack" w:id="0"/>
      <w:bookmarkEnd w:id="0"/>
      <w:r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p>
    <w:p w:rsidRDefault="00F224E7" w:rsidP="00F224E7" w:rsidR="00F224E7">
      <w:pPr>
        <w:ind w:firstLine="567"/>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2564" w:rsidP="009C093A" w:rsidR="009C093A" w:rsidRPr="001A23D7">
      <w:pPr>
        <w:widowControl w:val="false"/>
        <w:jc w:val="both"/>
        <w:rPr>
          <w:lang w:eastAsia="en-US"/>
        </w:rPr>
      </w:pPr>
      <w:r>
        <w:rPr>
          <w:lang w:eastAsia="en-US"/>
        </w:rPr>
        <w:t xml:space="preserve">    Republika H</w:t>
      </w:r>
      <w:r w:rsidRPr="001A23D7">
        <w:rPr>
          <w:lang w:eastAsia="en-US"/>
        </w:rPr>
        <w:t>rvatska</w:t>
      </w:r>
    </w:p>
    <w:p w:rsidRDefault="00F12564" w:rsidP="009C093A" w:rsidR="009C093A" w:rsidRPr="001A23D7">
      <w:pPr>
        <w:widowControl w:val="false"/>
        <w:jc w:val="both"/>
        <w:rPr>
          <w:lang w:eastAsia="en-US"/>
        </w:rPr>
      </w:pPr>
      <w:r w:rsidRPr="001A23D7">
        <w:rPr>
          <w:lang w:eastAsia="en-US"/>
        </w:rPr>
        <w:t>Trgovački sud u zagrebu</w:t>
      </w:r>
    </w:p>
    <w:p w:rsidRDefault="00F12564" w:rsidP="00F12564" w:rsidR="003748ED">
      <w:pPr>
        <w:widowControl w:val="false"/>
        <w:jc w:val="both"/>
        <w:rPr>
          <w:lang w:eastAsia="en-US"/>
        </w:rPr>
      </w:pPr>
      <w:r>
        <w:rPr>
          <w:lang w:eastAsia="en-US"/>
        </w:rPr>
        <w:t xml:space="preserve"> </w:t>
      </w:r>
      <w:r w:rsidR="009C093A" w:rsidRPr="001A23D7">
        <w:rPr>
          <w:lang w:eastAsia="en-US"/>
        </w:rPr>
        <w:t>Zagreb, Amruševa 2/II</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C67739">
        <w:rPr>
          <w:lang w:eastAsia="en-US"/>
        </w:rPr>
        <w:t xml:space="preserve">          </w:t>
      </w:r>
      <w:r w:rsidR="003748ED" w:rsidRPr="001A23D7">
        <w:rPr>
          <w:lang w:eastAsia="en-US"/>
        </w:rPr>
        <w:t>66 St-</w:t>
      </w:r>
      <w:r w:rsidR="00EE79ED">
        <w:rPr>
          <w:lang w:eastAsia="en-US"/>
        </w:rPr>
        <w:t>634</w:t>
      </w:r>
      <w:r w:rsidR="003748ED" w:rsidRPr="001A23D7">
        <w:rPr>
          <w:lang w:eastAsia="en-US"/>
        </w:rPr>
        <w:t>/1</w:t>
      </w:r>
      <w:r w:rsidR="00AA685C">
        <w:rPr>
          <w:lang w:eastAsia="en-US"/>
        </w:rPr>
        <w:t>7</w:t>
      </w:r>
    </w:p>
    <w:p w:rsidRDefault="00F12564" w:rsidP="00F12564" w:rsidR="00F12564">
      <w:pPr>
        <w:widowControl w:val="false"/>
        <w:jc w:val="both"/>
        <w:rPr>
          <w:lang w:eastAsia="en-US"/>
        </w:rPr>
      </w:pPr>
    </w:p>
    <w:p w:rsidRDefault="00F12564" w:rsidP="00F12564" w:rsidR="00F12564">
      <w:pPr>
        <w:widowControl w:val="false"/>
        <w:jc w:val="center"/>
        <w:rPr>
          <w:lang w:eastAsia="en-US"/>
        </w:rPr>
      </w:pPr>
      <w:r>
        <w:rPr>
          <w:lang w:eastAsia="en-US"/>
        </w:rPr>
        <w:t>R E P U B L I K A   H R V A T S K A</w:t>
      </w:r>
    </w:p>
    <w:p w:rsidRDefault="00F12564" w:rsidP="00F12564" w:rsidR="00F12564" w:rsidRPr="001A23D7">
      <w:pPr>
        <w:widowControl w:val="false"/>
        <w:jc w:val="center"/>
        <w:rPr>
          <w:lang w:eastAsia="en-US"/>
        </w:rPr>
      </w:pPr>
    </w:p>
    <w:p w:rsidRDefault="008C50C5" w:rsidP="008C50C5" w:rsidR="008C50C5" w:rsidRPr="00F12564">
      <w:pPr>
        <w:jc w:val="center"/>
      </w:pPr>
      <w:r w:rsidRPr="00F12564">
        <w:t>R J E Š E N J E</w:t>
      </w:r>
    </w:p>
    <w:p w:rsidRDefault="00F224E7" w:rsidP="008C50C5" w:rsidR="00F224E7" w:rsidRPr="00462B12">
      <w:pPr>
        <w:jc w:val="both"/>
      </w:pPr>
    </w:p>
    <w:p w:rsidRDefault="008C50C5" w:rsidP="0014272B" w:rsidR="00D667B9" w:rsidRPr="00462B12">
      <w:pPr>
        <w:jc w:val="both"/>
      </w:pPr>
      <w:r w:rsidRPr="00462B12">
        <w:tab/>
      </w:r>
      <w:r w:rsidR="00EE79ED" w:rsidRPr="00EE79ED">
        <w:t xml:space="preserve">Trgovački sud u Zagrebu po sucu tog suda Mislavu Kolakušiću, kao sucu pojedincu, postupajući po prijedlogu FINA, Podružnica Zagreb, Trg svibanjskih žrtava 1995. broj 1, za otvaranje stečajnog postupka nad dužnikom DUO ANMA d.o.o. za usluge, Velika Gorica, Slavka Kolara 35, MBS: 080708232, OIB: 14756397737, </w:t>
      </w:r>
      <w:r w:rsidR="00EE79ED">
        <w:t>28</w:t>
      </w:r>
      <w:r w:rsidR="00EE79ED" w:rsidRPr="00EE79ED">
        <w:t>. rujna 2017</w:t>
      </w:r>
      <w:r w:rsidR="003748ED" w:rsidRPr="00462B12">
        <w:t>,</w:t>
      </w:r>
    </w:p>
    <w:p w:rsidRDefault="003F23E4" w:rsidP="003748ED" w:rsidR="003F23E4" w:rsidRPr="00F12564">
      <w:pPr>
        <w:jc w:val="both"/>
      </w:pPr>
    </w:p>
    <w:p w:rsidRDefault="00C95F44" w:rsidP="00C95F44" w:rsidR="00C95F44">
      <w:pPr>
        <w:jc w:val="center"/>
      </w:pPr>
      <w:r>
        <w:t>r i j e š i o   j e</w:t>
      </w:r>
    </w:p>
    <w:p w:rsidRDefault="00C95F44" w:rsidP="00C95F44" w:rsidR="00C95F44">
      <w:pPr>
        <w:jc w:val="center"/>
      </w:pPr>
    </w:p>
    <w:p w:rsidRDefault="00C95F44" w:rsidP="001100E2" w:rsidR="00C95F44">
      <w:pPr>
        <w:ind w:firstLine="708"/>
        <w:jc w:val="both"/>
      </w:pPr>
      <w:r>
        <w:t>Obustav</w:t>
      </w:r>
      <w:r w:rsidR="00507A29">
        <w:t>lj</w:t>
      </w:r>
      <w:r>
        <w:t xml:space="preserve">a se stečajni postupak nad dužnikom </w:t>
      </w:r>
      <w:r w:rsidR="00EE79ED" w:rsidRPr="00EE79ED">
        <w:t>DUO ANMA d.o.o. za usluge, Velika Gorica, Slavka Kolara 35, MBS: 080708232, OIB: 14756397737</w:t>
      </w:r>
      <w:r>
        <w:t>.</w:t>
      </w:r>
    </w:p>
    <w:p w:rsidRDefault="00C95F44" w:rsidP="00C95F44" w:rsidR="00C95F44">
      <w:pPr>
        <w:jc w:val="center"/>
      </w:pPr>
    </w:p>
    <w:p w:rsidRDefault="00C95F44" w:rsidP="00C95F44" w:rsidR="00C95F44">
      <w:pPr>
        <w:jc w:val="center"/>
      </w:pPr>
      <w:r>
        <w:t>Obrazloženje</w:t>
      </w:r>
    </w:p>
    <w:p w:rsidRDefault="00C95F44" w:rsidP="00C95F44" w:rsidR="00C95F44">
      <w:pPr>
        <w:jc w:val="center"/>
      </w:pPr>
    </w:p>
    <w:p w:rsidRDefault="00C95F44" w:rsidP="00C95F44" w:rsidR="00C95F44">
      <w:pPr>
        <w:ind w:firstLine="708"/>
        <w:jc w:val="both"/>
      </w:pPr>
      <w:r>
        <w:t xml:space="preserve">Financijska agencija, podnijela je ovom sudu dana </w:t>
      </w:r>
      <w:r w:rsidR="00EE79ED">
        <w:t>23. veljače</w:t>
      </w:r>
      <w:r w:rsidR="00AE2EA8">
        <w:t xml:space="preserve"> </w:t>
      </w:r>
      <w:r w:rsidR="00507A29">
        <w:t>201</w:t>
      </w:r>
      <w:r w:rsidR="00AA685C">
        <w:t>7</w:t>
      </w:r>
      <w:r w:rsidR="00AE2EA8">
        <w:t>.</w:t>
      </w:r>
      <w:r w:rsidR="00507A29">
        <w:t xml:space="preserve"> </w:t>
      </w:r>
      <w:r w:rsidR="006069A3">
        <w:t>prijedlog</w:t>
      </w:r>
      <w:r w:rsidR="00C6000B">
        <w:t xml:space="preserve"> </w:t>
      </w:r>
      <w:r>
        <w:t xml:space="preserve">za otvaranje stečajnog postupka nad dužnikom temeljem odredbe čl. </w:t>
      </w:r>
      <w:r w:rsidR="006069A3">
        <w:t>110</w:t>
      </w:r>
      <w:r>
        <w:t>. st. 1. Stečajnog zakona (NN 71/15).</w:t>
      </w:r>
    </w:p>
    <w:p w:rsidRDefault="00C6000B" w:rsidP="00507A29" w:rsidR="00C95F44">
      <w:pPr>
        <w:ind w:firstLine="708"/>
        <w:jc w:val="both"/>
      </w:pPr>
      <w:r>
        <w:t xml:space="preserve">Nakon podnošenja </w:t>
      </w:r>
      <w:r w:rsidR="006069A3">
        <w:t>prijedlog</w:t>
      </w:r>
      <w:r>
        <w:t xml:space="preserve">a </w:t>
      </w:r>
      <w:r w:rsidR="00EE79ED">
        <w:t>FINA j</w:t>
      </w:r>
      <w:r w:rsidR="00507A29">
        <w:t xml:space="preserve">e u spis predmeta </w:t>
      </w:r>
      <w:r>
        <w:t>dostavi</w:t>
      </w:r>
      <w:r w:rsidR="00EE79ED">
        <w:t>la</w:t>
      </w:r>
      <w:r w:rsidR="00507A29">
        <w:t xml:space="preserve"> </w:t>
      </w:r>
      <w:r w:rsidR="0014272B">
        <w:t>izvornik</w:t>
      </w:r>
      <w:r w:rsidR="00C95F44">
        <w:t xml:space="preserve"> potvrd</w:t>
      </w:r>
      <w:r w:rsidR="00507A29">
        <w:t>e</w:t>
      </w:r>
      <w:r w:rsidR="00C95F44">
        <w:t xml:space="preserve"> </w:t>
      </w:r>
      <w:r>
        <w:t xml:space="preserve">FINA-e od </w:t>
      </w:r>
      <w:r w:rsidR="00EE79ED">
        <w:t>20</w:t>
      </w:r>
      <w:r w:rsidR="00507A29">
        <w:t xml:space="preserve">. </w:t>
      </w:r>
      <w:r w:rsidR="00EE79ED">
        <w:t>rujna</w:t>
      </w:r>
      <w:r w:rsidR="00507A29">
        <w:t xml:space="preserve"> 201</w:t>
      </w:r>
      <w:r w:rsidR="00AA685C">
        <w:t>7</w:t>
      </w:r>
      <w:r w:rsidR="00507A29">
        <w:t xml:space="preserve">. </w:t>
      </w:r>
      <w:r w:rsidR="00C95F44">
        <w:t xml:space="preserve">iz koje proizlazi da dužnik na dan izdavanja potvrde </w:t>
      </w:r>
      <w:r w:rsidR="00507A29">
        <w:t>ima 0 dana neprekidne blokade te da nepodmirene obveze na dan izdavanja potvrde iznose 0 kn.</w:t>
      </w:r>
      <w:r w:rsidR="00C95F44">
        <w:t xml:space="preserve"> </w:t>
      </w:r>
    </w:p>
    <w:p w:rsidRDefault="00C95F44" w:rsidP="00C95F44" w:rsidR="00FC0B95" w:rsidRPr="001A23D7">
      <w:pPr>
        <w:jc w:val="both"/>
      </w:pPr>
      <w:r>
        <w:tab/>
        <w:t xml:space="preserve">Slijedom navedenog, utvrđeno je da </w:t>
      </w:r>
      <w:r w:rsidR="0091757B">
        <w:t xml:space="preserve">je </w:t>
      </w:r>
      <w:r>
        <w:t xml:space="preserve">dužnik </w:t>
      </w:r>
      <w:r w:rsidR="0091757B">
        <w:t xml:space="preserve">postao </w:t>
      </w:r>
      <w:r>
        <w:t xml:space="preserve">sposoban za plaćanje te je odlučeno kao u izreci </w:t>
      </w:r>
      <w:r w:rsidR="00C6000B">
        <w:t xml:space="preserve">rješenja </w:t>
      </w:r>
      <w:r w:rsidR="0091757B">
        <w:t xml:space="preserve">temeljem odredbe </w:t>
      </w:r>
      <w:r>
        <w:t xml:space="preserve">članka 128. stavak </w:t>
      </w:r>
      <w:r w:rsidR="00507A29">
        <w:t>9</w:t>
      </w:r>
      <w:r>
        <w:t>. SZ-a.</w:t>
      </w:r>
    </w:p>
    <w:p w:rsidRDefault="00C95F44" w:rsidP="0073359E" w:rsidR="00C95F44">
      <w:pPr>
        <w:jc w:val="center"/>
      </w:pPr>
    </w:p>
    <w:p w:rsidRDefault="0073359E" w:rsidP="0073359E" w:rsidR="0073359E">
      <w:pPr>
        <w:jc w:val="center"/>
      </w:pPr>
      <w:r w:rsidRPr="001A23D7">
        <w:t xml:space="preserve">U </w:t>
      </w:r>
      <w:r w:rsidR="00FC0B95" w:rsidRPr="001A23D7">
        <w:t>Zagrebu</w:t>
      </w:r>
      <w:r w:rsidRPr="001A23D7">
        <w:t xml:space="preserve"> </w:t>
      </w:r>
      <w:r w:rsidR="001100E2">
        <w:t>2</w:t>
      </w:r>
      <w:r w:rsidR="00EE79ED">
        <w:t>8</w:t>
      </w:r>
      <w:r w:rsidR="00AD18BE" w:rsidRPr="001A23D7">
        <w:t xml:space="preserve">. </w:t>
      </w:r>
      <w:r w:rsidR="00EE79ED">
        <w:t>rujna</w:t>
      </w:r>
      <w:r w:rsidR="00AD18BE" w:rsidRPr="001A23D7">
        <w:t xml:space="preserve"> </w:t>
      </w:r>
      <w:r w:rsidR="001341CA" w:rsidRPr="001A23D7">
        <w:t>201</w:t>
      </w:r>
      <w:r w:rsidR="00AA685C">
        <w:t>7</w:t>
      </w:r>
      <w:r w:rsidR="001341CA" w:rsidRPr="001A23D7">
        <w:t>.</w:t>
      </w:r>
    </w:p>
    <w:p w:rsidRDefault="00F12564" w:rsidP="0073359E" w:rsidR="00F12564" w:rsidRPr="001A23D7">
      <w:pPr>
        <w:jc w:val="center"/>
      </w:pPr>
    </w:p>
    <w:p w:rsidRDefault="0073359E" w:rsidP="00F12564" w:rsidR="003748ED" w:rsidRPr="001A23D7">
      <w:pPr>
        <w:pStyle w:val="Bezproreda"/>
      </w:pPr>
      <w:r w:rsidRPr="001A23D7">
        <w:tab/>
      </w:r>
      <w:r w:rsidRPr="001A23D7">
        <w:tab/>
      </w:r>
      <w:r w:rsidRPr="001A23D7">
        <w:tab/>
      </w:r>
      <w:r w:rsidRPr="001A23D7">
        <w:tab/>
      </w:r>
      <w:r w:rsidRPr="001A23D7">
        <w:tab/>
      </w:r>
      <w:r w:rsidRPr="001A23D7">
        <w:tab/>
      </w:r>
      <w:r w:rsidRPr="001A23D7">
        <w:tab/>
      </w:r>
      <w:r w:rsidRPr="001A23D7">
        <w:tab/>
      </w:r>
      <w:r w:rsidRPr="001A23D7">
        <w:tab/>
      </w:r>
      <w:r w:rsidR="007F76CF" w:rsidRPr="001A23D7">
        <w:t xml:space="preserve">         </w:t>
      </w:r>
      <w:r w:rsidRPr="001A23D7">
        <w:t>Stečajni sudac:</w:t>
      </w:r>
      <w:r w:rsidRPr="001A23D7">
        <w:tab/>
      </w:r>
    </w:p>
    <w:p w:rsidRDefault="003748ED" w:rsidP="00F12564" w:rsidR="00512F88">
      <w:pPr>
        <w:pStyle w:val="Bezproreda"/>
      </w:pPr>
      <w:r w:rsidRPr="001A23D7">
        <w:t xml:space="preserve">                                                                                                  </w:t>
      </w:r>
      <w:r w:rsidR="00F12564">
        <w:t xml:space="preserve">             </w:t>
      </w:r>
      <w:r w:rsidRPr="001A23D7">
        <w:t xml:space="preserve">    Mislav Kolakušić</w:t>
      </w:r>
      <w:r w:rsidR="00E7323F">
        <w:t xml:space="preserve"> v.r.</w:t>
      </w:r>
    </w:p>
    <w:p w:rsidRDefault="009C093A" w:rsidP="009C093A" w:rsidR="009C093A" w:rsidRPr="001A23D7">
      <w:pPr>
        <w:overflowPunct w:val="false"/>
        <w:autoSpaceDE w:val="false"/>
        <w:autoSpaceDN w:val="false"/>
        <w:adjustRightInd w:val="false"/>
        <w:jc w:val="both"/>
        <w:textAlignment w:val="baseline"/>
      </w:pPr>
    </w:p>
    <w:p w:rsidRDefault="009C093A" w:rsidP="009C093A" w:rsidR="009C093A" w:rsidRPr="001A23D7">
      <w:pPr>
        <w:overflowPunct w:val="false"/>
        <w:autoSpaceDE w:val="false"/>
        <w:autoSpaceDN w:val="false"/>
        <w:adjustRightInd w:val="false"/>
        <w:jc w:val="both"/>
        <w:textAlignment w:val="baseline"/>
      </w:pPr>
      <w:r w:rsidRPr="001A23D7">
        <w:t>UPUTA  O PRAVNOM LIJEKU:</w:t>
      </w:r>
    </w:p>
    <w:p w:rsidRDefault="00383D72" w:rsidP="00383D72" w:rsidR="00383D72" w:rsidRPr="001A23D7">
      <w:r w:rsidRPr="001A23D7">
        <w:t xml:space="preserve">Protiv ovog rješenja </w:t>
      </w:r>
      <w:r w:rsidR="002E6DF8" w:rsidRPr="001A23D7">
        <w:t xml:space="preserve">pravo na žalbu ima </w:t>
      </w:r>
      <w:r w:rsidR="002069CA" w:rsidRPr="001A23D7">
        <w:t xml:space="preserve">samo </w:t>
      </w:r>
      <w:r w:rsidR="002E6DF8" w:rsidRPr="001A23D7">
        <w:t>predlagatelj</w:t>
      </w:r>
      <w:r w:rsidR="002069CA" w:rsidRPr="001A23D7">
        <w:t xml:space="preserve"> (čl. 53. st. 8. SZ).</w:t>
      </w:r>
      <w:r w:rsidR="002E6DF8" w:rsidRPr="001A23D7">
        <w:t xml:space="preserve"> </w:t>
      </w:r>
      <w:r w:rsidR="002069CA" w:rsidRPr="001A23D7">
        <w:t>Ž</w:t>
      </w:r>
      <w:r w:rsidR="002E6DF8" w:rsidRPr="001A23D7">
        <w:t xml:space="preserve">alba se </w:t>
      </w:r>
      <w:r w:rsidRPr="001A23D7">
        <w:t>podnosi ovome sudu u roku od osam dana, u dva primjerka</w:t>
      </w:r>
      <w:r w:rsidR="002069CA" w:rsidRPr="001A23D7">
        <w:t xml:space="preserve"> a o žalbi odlučuje Visoki trgovački sud Republike Hrvatske</w:t>
      </w:r>
      <w:r w:rsidRPr="001A23D7">
        <w:t>.</w:t>
      </w:r>
    </w:p>
    <w:p w:rsidRDefault="00F12564" w:rsidP="009C093A" w:rsidR="00F12564">
      <w:pPr>
        <w:overflowPunct w:val="false"/>
        <w:autoSpaceDE w:val="false"/>
        <w:autoSpaceDN w:val="false"/>
        <w:adjustRightInd w:val="false"/>
        <w:jc w:val="both"/>
        <w:textAlignment w:val="baseline"/>
      </w:pPr>
    </w:p>
    <w:p w:rsidRDefault="00E7323F" w:rsidP="009C093A" w:rsidR="00E7323F">
      <w:pPr>
        <w:overflowPunct w:val="false"/>
        <w:autoSpaceDE w:val="false"/>
        <w:autoSpaceDN w:val="false"/>
        <w:adjustRightInd w:val="false"/>
        <w:jc w:val="both"/>
        <w:textAlignment w:val="baseline"/>
      </w:pPr>
      <w:r>
        <w:t>Za točnost otpravka - ovlašteni službenik</w:t>
      </w:r>
    </w:p>
    <w:p w:rsidRDefault="00E7323F" w:rsidP="009C093A" w:rsidR="00E7323F">
      <w:pPr>
        <w:overflowPunct w:val="false"/>
        <w:autoSpaceDE w:val="false"/>
        <w:autoSpaceDN w:val="false"/>
        <w:adjustRightInd w:val="false"/>
        <w:jc w:val="both"/>
        <w:textAlignment w:val="baseline"/>
      </w:pPr>
      <w:r>
        <w:tab/>
        <w:t xml:space="preserve">      Ivana Stampf</w:t>
      </w:r>
    </w:p>
    <w:sectPr w:rsidSect="00F224E7" w:rsidR="00E7323F">
      <w:headerReference w:type="even" r:id="rId11"/>
      <w:headerReference w:type="default" r:id="rId12"/>
      <w:footerReference w:type="even" r:id="rId13"/>
      <w:footerReference w:type="default" r:id="rId14"/>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CB4" w:rsidR="00C76CB4">
      <w:r>
        <w:separator/>
      </w:r>
    </w:p>
  </w:endnote>
  <w:endnote w:id="0" w:type="continuationSeparator">
    <w:p w:rsidRDefault="00C76CB4" w:rsidR="00C76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CB4" w:rsidR="00C76CB4">
      <w:r>
        <w:separator/>
      </w:r>
    </w:p>
  </w:footnote>
  <w:footnote w:id="0" w:type="continuationSeparator">
    <w:p w:rsidRDefault="00C76CB4" w:rsidR="00C76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000B">
      <w:rPr>
        <w:rStyle w:val="Brojstranice"/>
        <w:noProof/>
      </w:rPr>
      <w:t>2</w:t>
    </w:r>
    <w:r>
      <w:rPr>
        <w:rStyle w:val="Brojstranice"/>
      </w:rPr>
      <w:fldChar w:fldCharType="end"/>
    </w:r>
  </w:p>
  <w:p w:rsidRDefault="003748ED" w:rsidP="00E11ADC" w:rsidR="00AD18BE" w:rsidRPr="003748ED">
    <w:pPr>
      <w:jc w:val="right"/>
      <w:rPr>
        <w:sz w:val="22"/>
        <w:szCs w:val="22"/>
      </w:rPr>
    </w:pPr>
    <w:r w:rsidRPr="003748ED">
      <w:rPr>
        <w:sz w:val="22"/>
        <w:szCs w:val="22"/>
      </w:rPr>
      <w:t>66</w:t>
    </w:r>
    <w:r w:rsidR="00AD18BE" w:rsidRPr="003748ED">
      <w:rPr>
        <w:sz w:val="22"/>
        <w:szCs w:val="22"/>
      </w:rPr>
      <w:t xml:space="preserve"> St-</w:t>
    </w:r>
    <w:r w:rsidR="0091757B">
      <w:rPr>
        <w:sz w:val="22"/>
        <w:szCs w:val="22"/>
      </w:rPr>
      <w:t>759</w:t>
    </w:r>
    <w:r w:rsidR="002069CA" w:rsidRPr="003748ED">
      <w:t>/1</w:t>
    </w:r>
    <w:r w:rsidR="00DC292D">
      <w:t>5</w:t>
    </w:r>
  </w:p>
  <w:p w:rsidRDefault="00E730F8" w:rsidR="00E730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445061AA"/>
    <w:multiLevelType w:val="singleLevel"/>
    <w:tmpl w:val="39D2A57E"/>
    <w:lvl w:ilvl="0">
      <w:start w:val="1"/>
      <w:numFmt w:val="upperRoman"/>
      <w:lvlText w:val="%1."/>
      <w:legacy w:legacyIndent="283" w:legacySpace="0" w:legacy="true"/>
      <w:lvlJc w:val="left"/>
      <w:pPr>
        <w:ind w:hanging="283" w:left="1003"/>
      </w:pPr>
      <w:rPr>
        <w:b w:val="false"/>
        <w:i w:val="false"/>
        <w:sz w:val="22"/>
      </w:rPr>
    </w:lvl>
  </w:abstractNum>
  <w:abstractNum w:abstractNumId="2">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abstractNum w:abstractNumId="3">
    <w:nsid w:val="7A8D547B"/>
    <w:multiLevelType w:val="hybridMultilevel"/>
    <w:tmpl w:val="3580C2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113C3"/>
    <w:rsid w:val="00033433"/>
    <w:rsid w:val="0004526C"/>
    <w:rsid w:val="00073FD6"/>
    <w:rsid w:val="000864C6"/>
    <w:rsid w:val="000A0A25"/>
    <w:rsid w:val="000A16C4"/>
    <w:rsid w:val="000D4B7A"/>
    <w:rsid w:val="001032D8"/>
    <w:rsid w:val="001100E2"/>
    <w:rsid w:val="00120099"/>
    <w:rsid w:val="00130C37"/>
    <w:rsid w:val="001341CA"/>
    <w:rsid w:val="00135CBE"/>
    <w:rsid w:val="0014076E"/>
    <w:rsid w:val="001423ED"/>
    <w:rsid w:val="0014272B"/>
    <w:rsid w:val="0015280F"/>
    <w:rsid w:val="001631C1"/>
    <w:rsid w:val="001666A4"/>
    <w:rsid w:val="00194952"/>
    <w:rsid w:val="001A23D7"/>
    <w:rsid w:val="001D3593"/>
    <w:rsid w:val="002069CA"/>
    <w:rsid w:val="0022275C"/>
    <w:rsid w:val="00224DA6"/>
    <w:rsid w:val="00227B1C"/>
    <w:rsid w:val="00233FE6"/>
    <w:rsid w:val="00245EF7"/>
    <w:rsid w:val="00261A5D"/>
    <w:rsid w:val="00282D6F"/>
    <w:rsid w:val="00283691"/>
    <w:rsid w:val="00286877"/>
    <w:rsid w:val="002C4F56"/>
    <w:rsid w:val="002C6A60"/>
    <w:rsid w:val="002D7679"/>
    <w:rsid w:val="002E6DF8"/>
    <w:rsid w:val="003162BB"/>
    <w:rsid w:val="00365019"/>
    <w:rsid w:val="003748ED"/>
    <w:rsid w:val="00383D72"/>
    <w:rsid w:val="003A3C64"/>
    <w:rsid w:val="003B3508"/>
    <w:rsid w:val="003E4E27"/>
    <w:rsid w:val="003F23E4"/>
    <w:rsid w:val="003F757A"/>
    <w:rsid w:val="00401EA2"/>
    <w:rsid w:val="00420C26"/>
    <w:rsid w:val="00430920"/>
    <w:rsid w:val="004403A8"/>
    <w:rsid w:val="00446007"/>
    <w:rsid w:val="00462B12"/>
    <w:rsid w:val="0047682B"/>
    <w:rsid w:val="004825ED"/>
    <w:rsid w:val="00486ED0"/>
    <w:rsid w:val="00492118"/>
    <w:rsid w:val="00493516"/>
    <w:rsid w:val="004C2B58"/>
    <w:rsid w:val="004F7863"/>
    <w:rsid w:val="005010F6"/>
    <w:rsid w:val="0050383D"/>
    <w:rsid w:val="00507A29"/>
    <w:rsid w:val="00512F88"/>
    <w:rsid w:val="00554B8C"/>
    <w:rsid w:val="00584A83"/>
    <w:rsid w:val="005A3F17"/>
    <w:rsid w:val="005B3F20"/>
    <w:rsid w:val="005C619E"/>
    <w:rsid w:val="005F79D4"/>
    <w:rsid w:val="00603F3F"/>
    <w:rsid w:val="006069A3"/>
    <w:rsid w:val="006136EE"/>
    <w:rsid w:val="0063029A"/>
    <w:rsid w:val="00656BF3"/>
    <w:rsid w:val="00664901"/>
    <w:rsid w:val="00673515"/>
    <w:rsid w:val="00676CCC"/>
    <w:rsid w:val="00685786"/>
    <w:rsid w:val="006B2EDB"/>
    <w:rsid w:val="006D319A"/>
    <w:rsid w:val="006D4D40"/>
    <w:rsid w:val="006E180B"/>
    <w:rsid w:val="006E5E64"/>
    <w:rsid w:val="00701A2D"/>
    <w:rsid w:val="00703CEB"/>
    <w:rsid w:val="007079A7"/>
    <w:rsid w:val="00716C91"/>
    <w:rsid w:val="0073359E"/>
    <w:rsid w:val="007461F3"/>
    <w:rsid w:val="00746F58"/>
    <w:rsid w:val="00794C30"/>
    <w:rsid w:val="007C5A43"/>
    <w:rsid w:val="007D7088"/>
    <w:rsid w:val="007E1D2B"/>
    <w:rsid w:val="007E4390"/>
    <w:rsid w:val="007F76CF"/>
    <w:rsid w:val="00803C55"/>
    <w:rsid w:val="00830CCF"/>
    <w:rsid w:val="008420F9"/>
    <w:rsid w:val="00846336"/>
    <w:rsid w:val="00864F65"/>
    <w:rsid w:val="00873B13"/>
    <w:rsid w:val="008769C5"/>
    <w:rsid w:val="00882A4B"/>
    <w:rsid w:val="00885A65"/>
    <w:rsid w:val="00892415"/>
    <w:rsid w:val="00895CBC"/>
    <w:rsid w:val="008A3574"/>
    <w:rsid w:val="008A7450"/>
    <w:rsid w:val="008C4E07"/>
    <w:rsid w:val="008C50C5"/>
    <w:rsid w:val="008D5540"/>
    <w:rsid w:val="008F1547"/>
    <w:rsid w:val="00916F06"/>
    <w:rsid w:val="0091757B"/>
    <w:rsid w:val="00922587"/>
    <w:rsid w:val="009348B2"/>
    <w:rsid w:val="00935DC3"/>
    <w:rsid w:val="0094146A"/>
    <w:rsid w:val="0096290F"/>
    <w:rsid w:val="00974603"/>
    <w:rsid w:val="00981687"/>
    <w:rsid w:val="00984307"/>
    <w:rsid w:val="00994663"/>
    <w:rsid w:val="009C093A"/>
    <w:rsid w:val="009E0B13"/>
    <w:rsid w:val="009F6DFE"/>
    <w:rsid w:val="00A00DEA"/>
    <w:rsid w:val="00A23486"/>
    <w:rsid w:val="00A311F3"/>
    <w:rsid w:val="00A61C0B"/>
    <w:rsid w:val="00A81FF7"/>
    <w:rsid w:val="00A92BC9"/>
    <w:rsid w:val="00AA685C"/>
    <w:rsid w:val="00AD18BE"/>
    <w:rsid w:val="00AE2EA8"/>
    <w:rsid w:val="00AF0B32"/>
    <w:rsid w:val="00AF7BB4"/>
    <w:rsid w:val="00B122AE"/>
    <w:rsid w:val="00B220D4"/>
    <w:rsid w:val="00B53445"/>
    <w:rsid w:val="00B70CFD"/>
    <w:rsid w:val="00BA49E3"/>
    <w:rsid w:val="00BB08CD"/>
    <w:rsid w:val="00BB2C87"/>
    <w:rsid w:val="00BB61CD"/>
    <w:rsid w:val="00BE6160"/>
    <w:rsid w:val="00C03DBA"/>
    <w:rsid w:val="00C16797"/>
    <w:rsid w:val="00C30FF1"/>
    <w:rsid w:val="00C45389"/>
    <w:rsid w:val="00C546CB"/>
    <w:rsid w:val="00C5615A"/>
    <w:rsid w:val="00C6000B"/>
    <w:rsid w:val="00C63D9C"/>
    <w:rsid w:val="00C67739"/>
    <w:rsid w:val="00C76CB4"/>
    <w:rsid w:val="00C909FF"/>
    <w:rsid w:val="00C95F44"/>
    <w:rsid w:val="00CC6576"/>
    <w:rsid w:val="00CC673E"/>
    <w:rsid w:val="00CD23D5"/>
    <w:rsid w:val="00CE13EE"/>
    <w:rsid w:val="00D03BE6"/>
    <w:rsid w:val="00D1627A"/>
    <w:rsid w:val="00D6017A"/>
    <w:rsid w:val="00D60990"/>
    <w:rsid w:val="00D65EAE"/>
    <w:rsid w:val="00D66584"/>
    <w:rsid w:val="00D667B9"/>
    <w:rsid w:val="00D66B12"/>
    <w:rsid w:val="00DC292D"/>
    <w:rsid w:val="00E11ADC"/>
    <w:rsid w:val="00E27D15"/>
    <w:rsid w:val="00E33004"/>
    <w:rsid w:val="00E40770"/>
    <w:rsid w:val="00E55444"/>
    <w:rsid w:val="00E56FBE"/>
    <w:rsid w:val="00E5731D"/>
    <w:rsid w:val="00E7150A"/>
    <w:rsid w:val="00E730F8"/>
    <w:rsid w:val="00E7323F"/>
    <w:rsid w:val="00E75782"/>
    <w:rsid w:val="00E761F7"/>
    <w:rsid w:val="00E93497"/>
    <w:rsid w:val="00EE3C2A"/>
    <w:rsid w:val="00EE649E"/>
    <w:rsid w:val="00EE79ED"/>
    <w:rsid w:val="00EF6BEF"/>
    <w:rsid w:val="00F0362C"/>
    <w:rsid w:val="00F12564"/>
    <w:rsid w:val="00F224E7"/>
    <w:rsid w:val="00F26848"/>
    <w:rsid w:val="00F43556"/>
    <w:rsid w:val="00F4481F"/>
    <w:rsid w:val="00F46A3E"/>
    <w:rsid w:val="00F72F0A"/>
    <w:rsid w:val="00F776BF"/>
    <w:rsid w:val="00F85055"/>
    <w:rsid w:val="00F91FC0"/>
    <w:rsid w:val="00FA5E17"/>
    <w:rsid w:val="00FA689D"/>
    <w:rsid w:val="00FB037D"/>
    <w:rsid w:val="00FB12EE"/>
    <w:rsid w:val="00FC0B95"/>
    <w:rsid w:val="00FC2211"/>
    <w:rsid w:val="00FF69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true"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E7323F"/>
    <w:rPr>
      <w:color w:val="808080"/>
      <w:bdr w:space="0" w:sz="0" w:color="auto" w:val="none"/>
      <w:shd w:fill="auto" w:color="auto" w:val="clear"/>
    </w:rPr>
  </w:style>
  <w:style w:customStyle="true" w:styleId="eSPISCCParagraphDefaultFont" w:type="character">
    <w:name w:val="eSPIS_CC_Paragraph Default Font"/>
    <w:basedOn w:val="Zadanifontodlomka"/>
    <w:rsid w:val="00E732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23F"/>
    <w:rPr>
      <w:bdr w:space="0" w:sz="0" w:color="auto" w:val="none"/>
      <w:shd w:fill="FFFFCC" w:color="auto" w:val="clear"/>
      <w:lang w:val="hr-HR"/>
    </w:rPr>
  </w:style>
  <w:style w:customStyle="true" w:styleId="PozadinaSvijetloCrvena" w:type="character">
    <w:name w:val="Pozadina_SvijetloCrvena"/>
    <w:basedOn w:val="eSPISCCParagraphDefaultFont"/>
    <w:rsid w:val="00E732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2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1"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E7323F"/>
    <w:rPr>
      <w:color w:val="808080"/>
      <w:bdr w:color="auto" w:space="0" w:sz="0" w:val="none"/>
      <w:shd w:color="auto" w:fill="auto" w:val="clear"/>
    </w:rPr>
  </w:style>
  <w:style w:customStyle="1" w:styleId="eSPISCCParagraphDefaultFont" w:type="character">
    <w:name w:val="eSPIS_CC_Paragraph Default Font"/>
    <w:basedOn w:val="Zadanifontodlomka"/>
    <w:rsid w:val="00E732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23F"/>
    <w:rPr>
      <w:bdr w:color="auto" w:space="0" w:sz="0" w:val="none"/>
      <w:shd w:color="auto" w:fill="FFFFCC" w:val="clear"/>
      <w:lang w:val="hr-HR"/>
    </w:rPr>
  </w:style>
  <w:style w:customStyle="1" w:styleId="PozadinaSvijetloCrvena" w:type="character">
    <w:name w:val="Pozadina_SvijetloCrvena"/>
    <w:basedOn w:val="eSPISCCParagraphDefaultFont"/>
    <w:rsid w:val="00E732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2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243175876">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St-634/2017</izvorni_sadrzaj>
    <derivirana_varijabla naziv="DomainObject.Predmet.OznakaBroj_1">St-634/2017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DUO ANMA  d.o.o.</izvorni_sadrzaj>
    <derivirana_varijabla naziv="DomainObject.Predmet.ProtustrankaFormated_1">  DUO ANMA  d.o.o.</derivirana_varijabla>
  </DomainObject.Predmet.ProtustrankaFormated>
  <DomainObject.Predmet.ProtustrankaFormatedOIB>
    <izvorni_sadrzaj>  DUO ANMA  d.o.o., OIB 14756397737</izvorni_sadrzaj>
    <derivirana_varijabla naziv="DomainObject.Predmet.ProtustrankaFormatedOIB_1">  DUO ANMA  d.o.o., OIB 14756397737</derivirana_varijabla>
  </DomainObject.Predmet.ProtustrankaFormatedOIB>
  <DomainObject.Predmet.ProtustrankaFormatedWithAdress>
    <izvorni_sadrzaj> DUO ANMA  d.o.o., Slavka Kolara 35, 10410 Velika Gorica</izvorni_sadrzaj>
    <derivirana_varijabla naziv="DomainObject.Predmet.ProtustrankaFormatedWithAdress_1"> DUO ANMA  d.o.o., Slavka Kolara 35, 10410 Velika Gorica</derivirana_varijabla>
  </DomainObject.Predmet.ProtustrankaFormatedWithAdress>
  <DomainObject.Predmet.ProtustrankaFormatedWithAdressOIB>
    <izvorni_sadrzaj> DUO ANMA  d.o.o., OIB 14756397737, Slavka Kolara 35, 10410 Velika Gorica</izvorni_sadrzaj>
    <derivirana_varijabla naziv="DomainObject.Predmet.ProtustrankaFormatedWithAdressOIB_1"> DUO ANMA  d.o.o., OIB 14756397737, Slavka Kolara 35, 10410 Velika Gorica</derivirana_varijabla>
  </DomainObject.Predmet.ProtustrankaFormatedWithAdressOIB>
  <DomainObject.Predmet.ProtustrankaWithAdress>
    <izvorni_sadrzaj>DUO ANMA  d.o.o. Slavka Kolara 35, 10410 Velika Gorica</izvorni_sadrzaj>
    <derivirana_varijabla naziv="DomainObject.Predmet.ProtustrankaWithAdress_1">DUO ANMA  d.o.o. Slavka Kolara 35, 10410 Velika Gorica</derivirana_varijabla>
  </DomainObject.Predmet.ProtustrankaWithAdress>
  <DomainObject.Predmet.ProtustrankaWithAdressOIB>
    <izvorni_sadrzaj>DUO ANMA  d.o.o., OIB 14756397737, Slavka Kolara 35, 10410 Velika Gorica</izvorni_sadrzaj>
    <derivirana_varijabla naziv="DomainObject.Predmet.ProtustrankaWithAdressOIB_1">DUO ANMA  d.o.o., OIB 14756397737, Slavka Kolara 35, 10410 Velika Gorica</derivirana_varijabla>
  </DomainObject.Predmet.ProtustrankaWithAdressOIB>
  <DomainObject.Predmet.ProtustrankaNazivFormated>
    <izvorni_sadrzaj>DUO ANMA  d.o.o.</izvorni_sadrzaj>
    <derivirana_varijabla naziv="DomainObject.Predmet.ProtustrankaNazivFormated_1">DUO ANMA  d.o.o.</derivirana_varijabla>
  </DomainObject.Predmet.ProtustrankaNazivFormated>
  <DomainObject.Predmet.ProtustrankaNazivFormatedOIB>
    <izvorni_sadrzaj>DUO ANMA  d.o.o., OIB 14756397737</izvorni_sadrzaj>
    <derivirana_varijabla naziv="DomainObject.Predmet.ProtustrankaNazivFormatedOIB_1">DUO ANMA  d.o.o., OIB 14756397737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DUO ANMA  d.o.o.</item>
    </izvorni_sadrzaj>
    <derivirana_varijabla naziv="DomainObject.Predmet.ProtuStrankaListFormated_1">
      <item>DUO ANMA  d.o.o.</item>
    </derivirana_varijabla>
  </DomainObject.Predmet.ProtuStrankaListFormated>
  <DomainObject.Predmet.ProtuStrankaListFormatedOIB>
    <izvorni_sadrzaj>
      <item>DUO ANMA  d.o.o., OIB 14756397737</item>
    </izvorni_sadrzaj>
    <derivirana_varijabla naziv="DomainObject.Predmet.ProtuStrankaListFormatedOIB_1">
      <item>DUO ANMA  d.o.o., OIB 14756397737</item>
    </derivirana_varijabla>
  </DomainObject.Predmet.ProtuStrankaListFormatedOIB>
  <DomainObject.Predmet.ProtuStrankaListFormatedWithAdress>
    <izvorni_sadrzaj>
      <item>DUO ANMA  d.o.o., Slavka Kolara 35, 10410 Velika Gorica</item>
    </izvorni_sadrzaj>
    <derivirana_varijabla naziv="DomainObject.Predmet.ProtuStrankaListFormatedWithAdress_1">
      <item>DUO ANMA  d.o.o., Slavka Kolara 35, 10410 Velika Gorica</item>
    </derivirana_varijabla>
  </DomainObject.Predmet.ProtuStrankaListFormatedWithAdress>
  <DomainObject.Predmet.ProtuStrankaListFormatedWithAdressOIB>
    <izvorni_sadrzaj>
      <item>DUO ANMA  d.o.o., OIB 14756397737, Slavka Kolara 35, 10410 Velika Gorica</item>
    </izvorni_sadrzaj>
    <derivirana_varijabla naziv="DomainObject.Predmet.ProtuStrankaListFormatedWithAdressOIB_1">
      <item>DUO ANMA  d.o.o., OIB 14756397737, Slavka Kolara 35, 10410 Velika Gorica</item>
    </derivirana_varijabla>
  </DomainObject.Predmet.ProtuStrankaListFormatedWithAdressOIB>
  <DomainObject.Predmet.ProtuStrankaListNazivFormated>
    <izvorni_sadrzaj>
      <item>DUO ANMA  d.o.o.</item>
    </izvorni_sadrzaj>
    <derivirana_varijabla naziv="DomainObject.Predmet.ProtuStrankaListNazivFormated_1">
      <item>DUO ANMA  d.o.o.</item>
    </derivirana_varijabla>
  </DomainObject.Predmet.ProtuStrankaListNazivFormated>
  <DomainObject.Predmet.ProtuStrankaListNazivFormatedOIB>
    <izvorni_sadrzaj>
      <item>DUO ANMA  d.o.o., OIB 14756397737</item>
    </izvorni_sadrzaj>
    <derivirana_varijabla naziv="DomainObject.Predmet.ProtuStrankaListNazivFormatedOIB_1">
      <item>DUO ANMA  d.o.o., OIB 14756397737</item>
    </derivirana_varijabla>
  </DomainObject.Predmet.ProtuStrankaListNazivFormatedOIB>
  <DomainObject.Predmet.OstaliListFormated>
    <izvorni_sadrzaj>
      <item>Andreja Štrosar</item>
      <item>Marijana Varivoda</item>
    </izvorni_sadrzaj>
    <derivirana_varijabla naziv="DomainObject.Predmet.OstaliListFormated_1">
      <item>Andreja Štrosar</item>
      <item>Marijana Varivoda</item>
    </derivirana_varijabla>
  </DomainObject.Predmet.OstaliListFormated>
  <DomainObject.Predmet.OstaliListFormatedOIB>
    <izvorni_sadrzaj>
      <item>Andreja Štrosar, OIB 57645535805</item>
      <item>Marijana Varivoda, OIB 21767777805</item>
    </izvorni_sadrzaj>
    <derivirana_varijabla naziv="DomainObject.Predmet.OstaliListFormatedOIB_1">
      <item>Andreja Štrosar, OIB 57645535805</item>
      <item>Marijana Varivoda, OIB 21767777805</item>
    </derivirana_varijabla>
  </DomainObject.Predmet.OstaliListFormatedOIB>
  <DomainObject.Predmet.OstaliListFormatedWithAdress>
    <izvorni_sadrzaj>
      <item>Andreja Štrosar, Slavka Kolara 35, 10410 Velika Gorica</item>
      <item>Marijana Varivoda, Strmec Bukevski 74, 10410 Strmec Bukevski</item>
    </izvorni_sadrzaj>
    <derivirana_varijabla naziv="DomainObject.Predmet.OstaliListFormatedWithAdress_1">
      <item>Andreja Štrosar, Slavka Kolara 35, 10410 Velika Gorica</item>
      <item>Marijana Varivoda, Strmec Bukevski 74, 10410 Strmec Bukevski</item>
    </derivirana_varijabla>
  </DomainObject.Predmet.OstaliListFormatedWithAdress>
  <DomainObject.Predmet.OstaliListFormatedWithAdressOIB>
    <izvorni_sadrzaj>
      <item>Andreja Štrosar, OIB 57645535805, Slavka Kolara 35, 10410 Velika Gorica</item>
      <item>Marijana Varivoda, OIB 21767777805, Strmec Bukevski 74, 10410 Strmec Bukevski</item>
    </izvorni_sadrzaj>
    <derivirana_varijabla naziv="DomainObject.Predmet.OstaliListFormatedWithAdressOIB_1">
      <item>Andreja Štrosar, OIB 57645535805, Slavka Kolara 35, 10410 Velika Gorica</item>
      <item>Marijana Varivoda, OIB 21767777805, Strmec Bukevski 74, 10410 Strmec Bukevski</item>
    </derivirana_varijabla>
  </DomainObject.Predmet.OstaliListFormatedWithAdressOIB>
  <DomainObject.Predmet.OstaliListNazivFormated>
    <izvorni_sadrzaj>
      <item>Andreja Štrosar</item>
      <item>Marijana Varivoda</item>
    </izvorni_sadrzaj>
    <derivirana_varijabla naziv="DomainObject.Predmet.OstaliListNazivFormated_1">
      <item>Andreja Štrosar</item>
      <item>Marijana Varivoda</item>
    </derivirana_varijabla>
  </DomainObject.Predmet.OstaliListNazivFormated>
  <DomainObject.Predmet.OstaliListNazivFormatedOIB>
    <izvorni_sadrzaj>
      <item>Andreja Štrosar, OIB 57645535805</item>
      <item>Marijana Varivoda, OIB 21767777805</item>
    </izvorni_sadrzaj>
    <derivirana_varijabla naziv="DomainObject.Predmet.OstaliListNazivFormatedOIB_1">
      <item>Andreja Štrosar, OIB 57645535805</item>
      <item>Marijana Varivoda, OIB 21767777805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DUO ANMA  d.o.o.</izvorni_sadrzaj>
    <derivirana_varijabla naziv="DomainObject.Predmet.ProtustrankaIDrugi_1">DUO ANMA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DUO ANMA  d.o.o., OIB 14756397737, Slavka Kolara 35, 10410 Velika Gorica</izvorni_sadrzaj>
    <derivirana_varijabla naziv="DomainObject.Predmet.ProtustrankaIDrugiAdressOIB_1">DUO ANMA  d.o.o., OIB 14756397737, Slavka Kolara 35,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DUO ANMA  d.o.o.</item>
      <item>Andreja Štrosar</item>
      <item>Marijana Varivoda</item>
    </izvorni_sadrzaj>
    <derivirana_varijabla naziv="DomainObject.Predmet.SudioniciListNaziv_1">
      <item>FINA Regionalni centar Zagreb</item>
      <item>DUO ANMA  d.o.o.</item>
      <item>Andreja Štrosar</item>
      <item>Marijana Varivoda</item>
    </derivirana_varijabla>
  </DomainObject.Predmet.SudioniciListNaziv>
  <DomainObject.Predmet.SudioniciListAdressOIB>
    <izvorni_sadrzaj>
      <item>FINA Regionalni centar Zagreb, OIB 85821130368, Trg svibanjskih žrtava 1995. br. 1,10000 Zagreb</item>
      <item>DUO ANMA  d.o.o., OIB 14756397737, Slavka Kolara 35,10410 Velika Gorica</item>
      <item>Andreja Štrosar, OIB 57645535805, Slavka Kolara 35,10410 Velika Gorica</item>
      <item>Marijana Varivoda, OIB 21767777805, Strmec Bukevski 74,10410 Strmec Bukevski</item>
    </izvorni_sadrzaj>
    <derivirana_varijabla naziv="DomainObject.Predmet.SudioniciListAdressOIB_1">
      <item>FINA Regionalni centar Zagreb, OIB 85821130368, Trg svibanjskih žrtava 1995. br. 1,10000 Zagreb</item>
      <item>DUO ANMA  d.o.o., OIB 14756397737, Slavka Kolara 35,10410 Velika Gorica</item>
      <item>Andreja Štrosar, OIB 57645535805, Slavka Kolara 35,10410 Velika Gorica</item>
      <item>Marijana Varivoda, OIB 21767777805, Strmec Bukevski 74,10410 Strmec Bukevski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14756397737</item>
      <item>, OIB 57645535805</item>
      <item>, OIB 21767777805</item>
    </izvorni_sadrzaj>
    <derivirana_varijabla naziv="DomainObject.Predmet.SudioniciListNazivOIB_1">
      <item>, OIB 85821130368</item>
      <item>, OIB 14756397737</item>
      <item>, OIB 57645535805</item>
      <item>, OIB 21767777805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C95E8-D863-4C3D-88F6-4DB5DF6567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1</properties:Pages>
  <properties:Words>265</properties:Words>
  <properties:Characters>1295</properties:Characters>
  <properties:Lines>43</properties:Lines>
  <properties:Paragraphs>19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2017-09-28T11:45:00Z</dcterms:created>
  <dc:creator>Jelena</dc:creator>
  <cp:lastModifiedBy>Ivana Stampf</cp:lastModifiedBy>
  <cp:lastPrinted>2010-12-20T11:38:00Z</cp:lastPrinted>
  <dcterms:modified xmlns:xsi="http://www.w3.org/2001/XMLSchema-instance" xsi:type="dcterms:W3CDTF">2017-09-29T06:46:00Z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