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c2f9" w14:paraId="8e5c2f9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</w:t>
      </w:r>
      <w:r w:rsidR="005A2AF7">
        <w:t>88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A934B5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A0059A">
      <w:pPr>
        <w:jc w:val="both"/>
      </w:pPr>
      <w:r w:rsidRPr="009C5689">
        <w:t xml:space="preserve">I </w:t>
      </w:r>
      <w:r w:rsidRPr="009C5689">
        <w:tab/>
        <w:t>Za dužnika</w:t>
      </w:r>
      <w:r w:rsidR="00D63AA1">
        <w:t xml:space="preserve"> </w:t>
      </w:r>
      <w:r w:rsidR="007A6624" w:rsidRPr="0024774B">
        <w:t>SUMMO SPLENDORE d.o.o., Zagreb, Dragutina Golika 26, OIB: 96606579391</w:t>
      </w:r>
      <w:r w:rsidR="007A6624">
        <w:t>.</w:t>
      </w:r>
    </w:p>
    <w:p w:rsidRDefault="005A2AF7" w:rsidP="00B255BC" w:rsidR="005A2AF7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5A2AF7">
        <w:t>30.450,91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A934B5" w:rsidRPr="00A934B5">
        <w:t xml:space="preserve"> </w:t>
      </w:r>
      <w:r w:rsidR="00A934B5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107982" w:rsidR="00107982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107982">
        <w:rPr>
          <w:b/>
          <w:bCs/>
        </w:rPr>
        <w:t xml:space="preserve">, </w:t>
      </w:r>
      <w:r w:rsidR="00107982">
        <w:rPr>
          <w:bCs/>
        </w:rPr>
        <w:t>v.r.</w:t>
      </w:r>
    </w:p>
    <w:p w:rsidRDefault="00107982" w:rsidP="00107982" w:rsidR="00107982">
      <w:pPr>
        <w:ind w:firstLine="708" w:left="5664"/>
        <w:jc w:val="right"/>
        <w:rPr>
          <w:b/>
          <w:bCs/>
        </w:rPr>
      </w:pPr>
    </w:p>
    <w:p w:rsidRDefault="00107982" w:rsidP="00107982" w:rsidR="00107982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107982" w:rsidP="00107982" w:rsidR="00107982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30F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30F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07982"/>
    <w:rsid w:val="001365CE"/>
    <w:rsid w:val="00155ECD"/>
    <w:rsid w:val="00173BC8"/>
    <w:rsid w:val="0017795A"/>
    <w:rsid w:val="00177D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930F2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717B0"/>
    <w:rsid w:val="004736FC"/>
    <w:rsid w:val="004A1973"/>
    <w:rsid w:val="004B1017"/>
    <w:rsid w:val="004B3B2E"/>
    <w:rsid w:val="004B7E1E"/>
    <w:rsid w:val="004C7490"/>
    <w:rsid w:val="004D12D6"/>
    <w:rsid w:val="004D4598"/>
    <w:rsid w:val="0050562B"/>
    <w:rsid w:val="005066E3"/>
    <w:rsid w:val="00507659"/>
    <w:rsid w:val="00533EFD"/>
    <w:rsid w:val="00546F8A"/>
    <w:rsid w:val="00565FED"/>
    <w:rsid w:val="00570868"/>
    <w:rsid w:val="00571A3B"/>
    <w:rsid w:val="005A2AF7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95DD7"/>
    <w:rsid w:val="006B4F3D"/>
    <w:rsid w:val="006D0DE8"/>
    <w:rsid w:val="006D37FC"/>
    <w:rsid w:val="006E0EEE"/>
    <w:rsid w:val="006F7B7E"/>
    <w:rsid w:val="0071099E"/>
    <w:rsid w:val="007122B2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74195"/>
    <w:rsid w:val="00A8297E"/>
    <w:rsid w:val="00A90B79"/>
    <w:rsid w:val="00A934B5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0663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63AA1"/>
    <w:rsid w:val="00D90876"/>
    <w:rsid w:val="00DA78D7"/>
    <w:rsid w:val="00DA7BFC"/>
    <w:rsid w:val="00DC16B5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30C75"/>
    <w:rsid w:val="00F320C0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0798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0798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5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4588</izvorni_sadrzaj>
    <derivirana_varijabla naziv="DomainObject.Predmet.Broj_1">4588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St-4588/2016</izvorni_sadrzaj>
    <derivirana_varijabla naziv="DomainObject.Predmet.OznakaBroj_1">St-4588/2016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SUMMO SPLENDORE d.o.o.</izvorni_sadrzaj>
    <derivirana_varijabla naziv="DomainObject.Predmet.ProtustrankaFormated_1">  SUMMO SPLENDORE d.o.o.</derivirana_varijabla>
  </DomainObject.Predmet.ProtustrankaFormated>
  <DomainObject.Predmet.ProtustrankaFormatedOIB>
    <izvorni_sadrzaj>  SUMMO SPLENDORE d.o.o., OIB 96606579391</izvorni_sadrzaj>
    <derivirana_varijabla naziv="DomainObject.Predmet.ProtustrankaFormatedOIB_1">  SUMMO SPLENDORE d.o.o., OIB 96606579391</derivirana_varijabla>
  </DomainObject.Predmet.ProtustrankaFormatedOIB>
  <DomainObject.Predmet.ProtustrankaFormatedWithAdress>
    <izvorni_sadrzaj> SUMMO SPLENDORE d.o.o., Dragutina Golika 26, 10000 Zagreb</izvorni_sadrzaj>
    <derivirana_varijabla naziv="DomainObject.Predmet.ProtustrankaFormatedWithAdress_1"> SUMMO SPLENDORE d.o.o., Dragutina Golika 26, 10000 Zagreb</derivirana_varijabla>
  </DomainObject.Predmet.ProtustrankaFormatedWithAdress>
  <DomainObject.Predmet.ProtustrankaFormatedWithAdressOIB>
    <izvorni_sadrzaj> SUMMO SPLENDORE d.o.o., OIB 96606579391, Dragutina Golika 26, 10000 Zagreb</izvorni_sadrzaj>
    <derivirana_varijabla naziv="DomainObject.Predmet.ProtustrankaFormatedWithAdressOIB_1"> SUMMO SPLENDORE d.o.o., OIB 96606579391, Dragutina Golika 26, 10000 Zagreb</derivirana_varijabla>
  </DomainObject.Predmet.ProtustrankaFormatedWithAdressOIB>
  <DomainObject.Predmet.ProtustrankaWithAdress>
    <izvorni_sadrzaj>SUMMO SPLENDORE d.o.o. Dragutina Golika 26, 10000 Zagreb</izvorni_sadrzaj>
    <derivirana_varijabla naziv="DomainObject.Predmet.ProtustrankaWithAdress_1">SUMMO SPLENDORE d.o.o. Dragutina Golika 26, 10000 Zagreb</derivirana_varijabla>
  </DomainObject.Predmet.ProtustrankaWithAdress>
  <DomainObject.Predmet.ProtustrankaWithAdressOIB>
    <izvorni_sadrzaj>SUMMO SPLENDORE d.o.o., OIB 96606579391, Dragutina Golika 26, 10000 Zagreb</izvorni_sadrzaj>
    <derivirana_varijabla naziv="DomainObject.Predmet.ProtustrankaWithAdressOIB_1">SUMMO SPLENDORE d.o.o., OIB 96606579391, Dragutina Golika 26, 10000 Zagreb</derivirana_varijabla>
  </DomainObject.Predmet.ProtustrankaWithAdressOIB>
  <DomainObject.Predmet.ProtustrankaNazivFormated>
    <izvorni_sadrzaj>SUMMO SPLENDORE d.o.o.</izvorni_sadrzaj>
    <derivirana_varijabla naziv="DomainObject.Predmet.ProtustrankaNazivFormated_1">SUMMO SPLENDORE d.o.o.</derivirana_varijabla>
  </DomainObject.Predmet.ProtustrankaNazivFormated>
  <DomainObject.Predmet.ProtustrankaNazivFormatedOIB>
    <izvorni_sadrzaj>SUMMO SPLENDORE d.o.o., OIB 96606579391</izvorni_sadrzaj>
    <derivirana_varijabla naziv="DomainObject.Predmet.ProtustrankaNazivFormatedOIB_1">SUMMO SPLENDORE d.o.o., OIB 96606579391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SUMMO SPLENDORE d.o.o.</item>
    </izvorni_sadrzaj>
    <derivirana_varijabla naziv="DomainObject.Predmet.ProtuStrankaListFormated_1">
      <item>SUMMO SPLENDORE d.o.o.</item>
    </derivirana_varijabla>
  </DomainObject.Predmet.ProtuStrankaListFormated>
  <DomainObject.Predmet.ProtuStrankaListFormatedOIB>
    <izvorni_sadrzaj>
      <item>SUMMO SPLENDORE d.o.o., OIB 96606579391</item>
    </izvorni_sadrzaj>
    <derivirana_varijabla naziv="DomainObject.Predmet.ProtuStrankaListFormatedOIB_1">
      <item>SUMMO SPLENDORE d.o.o., OIB 96606579391</item>
    </derivirana_varijabla>
  </DomainObject.Predmet.ProtuStrankaListFormatedOIB>
  <DomainObject.Predmet.ProtuStrankaListFormatedWithAdress>
    <izvorni_sadrzaj>
      <item>SUMMO SPLENDORE d.o.o., Dragutina Golika 26, 10000 Zagreb</item>
    </izvorni_sadrzaj>
    <derivirana_varijabla naziv="DomainObject.Predmet.ProtuStrankaListFormatedWithAdress_1">
      <item>SUMMO SPLENDORE d.o.o., Dragutina Golika 26, 10000 Zagreb</item>
    </derivirana_varijabla>
  </DomainObject.Predmet.ProtuStrankaListFormatedWithAdress>
  <DomainObject.Predmet.ProtuStrankaListFormatedWithAdressOIB>
    <izvorni_sadrzaj>
      <item>SUMMO SPLENDORE d.o.o., OIB 96606579391, Dragutina Golika 26, 10000 Zagreb</item>
    </izvorni_sadrzaj>
    <derivirana_varijabla naziv="DomainObject.Predmet.ProtuStrankaListFormatedWithAdressOIB_1">
      <item>SUMMO SPLENDORE d.o.o., OIB 96606579391, Dragutina Golika 26, 10000 Zagreb</item>
    </derivirana_varijabla>
  </DomainObject.Predmet.ProtuStrankaListFormatedWithAdressOIB>
  <DomainObject.Predmet.ProtuStrankaListNazivFormated>
    <izvorni_sadrzaj>
      <item>SUMMO SPLENDORE d.o.o.</item>
    </izvorni_sadrzaj>
    <derivirana_varijabla naziv="DomainObject.Predmet.ProtuStrankaListNazivFormated_1">
      <item>SUMMO SPLENDORE d.o.o.</item>
    </derivirana_varijabla>
  </DomainObject.Predmet.ProtuStrankaListNazivFormated>
  <DomainObject.Predmet.ProtuStrankaListNazivFormatedOIB>
    <izvorni_sadrzaj>
      <item>SUMMO SPLENDORE d.o.o., OIB 96606579391</item>
    </izvorni_sadrzaj>
    <derivirana_varijabla naziv="DomainObject.Predmet.ProtuStrankaListNazivFormatedOIB_1">
      <item>SUMMO SPLENDORE d.o.o., OIB 96606579391</item>
    </derivirana_varijabla>
  </DomainObject.Predmet.ProtuStrankaListNazivFormatedOIB>
  <DomainObject.Predmet.OstaliListFormated>
    <izvorni_sadrzaj>
      <item>Hrvoje Kobe</item>
    </izvorni_sadrzaj>
    <derivirana_varijabla naziv="DomainObject.Predmet.OstaliListFormated_1">
      <item>Hrvoje Kobe</item>
    </derivirana_varijabla>
  </DomainObject.Predmet.OstaliListFormated>
  <DomainObject.Predmet.OstaliListFormatedOIB>
    <izvorni_sadrzaj>
      <item>Hrvoje Kobe, OIB 20643323265</item>
    </izvorni_sadrzaj>
    <derivirana_varijabla naziv="DomainObject.Predmet.OstaliListFormatedOIB_1">
      <item>Hrvoje Kobe, OIB 20643323265</item>
    </derivirana_varijabla>
  </DomainObject.Predmet.OstaliListFormatedOIB>
  <DomainObject.Predmet.OstaliListFormatedWithAdress>
    <izvorni_sadrzaj>
      <item>Hrvoje Kobe, Ulica Dragutina Golika 26, 10000 Zagreb</item>
    </izvorni_sadrzaj>
    <derivirana_varijabla naziv="DomainObject.Predmet.OstaliListFormatedWithAdress_1">
      <item>Hrvoje Kobe, Ulica Dragutina Golika 26, 10000 Zagreb</item>
    </derivirana_varijabla>
  </DomainObject.Predmet.OstaliListFormatedWithAdress>
  <DomainObject.Predmet.OstaliListFormatedWithAdressOIB>
    <izvorni_sadrzaj>
      <item>Hrvoje Kobe, OIB 20643323265, Ulica Dragutina Golika 26, 10000 Zagreb</item>
    </izvorni_sadrzaj>
    <derivirana_varijabla naziv="DomainObject.Predmet.OstaliListFormatedWithAdressOIB_1">
      <item>Hrvoje Kobe, OIB 20643323265, Ulica Dragutina Golika 26, 10000 Zagreb</item>
    </derivirana_varijabla>
  </DomainObject.Predmet.OstaliListFormatedWithAdressOIB>
  <DomainObject.Predmet.OstaliListNazivFormated>
    <izvorni_sadrzaj>
      <item>Hrvoje Kobe</item>
    </izvorni_sadrzaj>
    <derivirana_varijabla naziv="DomainObject.Predmet.OstaliListNazivFormated_1">
      <item>Hrvoje Kobe</item>
    </derivirana_varijabla>
  </DomainObject.Predmet.OstaliListNazivFormated>
  <DomainObject.Predmet.OstaliListNazivFormatedOIB>
    <izvorni_sadrzaj>
      <item>Hrvoje Kobe, OIB 20643323265</item>
    </izvorni_sadrzaj>
    <derivirana_varijabla naziv="DomainObject.Predmet.OstaliListNazivFormatedOIB_1">
      <item>Hrvoje Kobe, OIB 20643323265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SUMMO SPLENDORE d.o.o.</izvorni_sadrzaj>
    <derivirana_varijabla naziv="DomainObject.Predmet.ProtustrankaIDrugi_1">SUMMO SPLENDORE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SUMMO SPLENDORE d.o.o., OIB 96606579391, Dragutina Golika 26, 10000 Zagreb</izvorni_sadrzaj>
    <derivirana_varijabla naziv="DomainObject.Predmet.ProtustrankaIDrugiAdressOIB_1">SUMMO SPLENDORE d.o.o., OIB 96606579391, Dragutina Golika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SUMMO SPLENDORE d.o.o.</item>
      <item>Hrvoje Kobe</item>
    </izvorni_sadrzaj>
    <derivirana_varijabla naziv="DomainObject.Predmet.SudioniciListNaziv_1">
      <item>FINA Regionalni centar Zagreb</item>
      <item>SUMMO SPLENDORE d.o.o.</item>
      <item>Hrvoje Kobe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izvorni_sadrzaj>
    <derivirana_varijabla naziv="DomainObject.Predmet.SudioniciListAdressOIB_1"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96606579391</item>
      <item>, OIB 20643323265</item>
    </izvorni_sadrzaj>
    <derivirana_varijabla naziv="DomainObject.Predmet.SudioniciListNazivOIB_1">
      <item>, OIB 85821130368</item>
      <item>, OIB 96606579391</item>
      <item>, OIB 20643323265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2016-06-27T11:11:00Z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