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f7df" w14:paraId="6a4f7df" w:rsidRDefault="003D7846" w:rsidP="00910611" w:rsidR="003D78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846" w:rsidP="00910611" w:rsidR="003D7846">
      <w:r>
        <w:rPr>
          <w:rFonts w:eastAsia="MS Mincho"/>
        </w:rPr>
        <w:t>REPUBLIKA HRVATSKA</w:t>
      </w:r>
    </w:p>
    <w:p w:rsidRDefault="003D7846" w:rsidP="00910611" w:rsidR="003D7846">
      <w:r>
        <w:rPr>
          <w:rFonts w:eastAsia="MS Mincho"/>
        </w:rPr>
        <w:t>TRGOVAČKI SUD U RIJECI</w:t>
      </w:r>
    </w:p>
    <w:p w:rsidRDefault="003D7846" w:rsidR="003D784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D7846" w:rsidP="00910611" w:rsidR="003D7846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844E0E">
        <w:t>176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F03006" w:rsidR="00F03006">
      <w:pPr>
        <w:numPr>
          <w:ilvl w:val="0"/>
          <w:numId w:val="11"/>
        </w:numPr>
        <w:jc w:val="both"/>
        <w:rPr>
          <w:b/>
          <w:bCs/>
        </w:rPr>
      </w:pPr>
      <w:r w:rsidRPr="00844E0E">
        <w:rPr>
          <w:bCs/>
        </w:rPr>
        <w:t xml:space="preserve">Za dužnika </w:t>
      </w:r>
      <w:r w:rsidR="00844E0E">
        <w:rPr>
          <w:b/>
          <w:bCs/>
        </w:rPr>
        <w:t>KLUB MLADIH – GRAD GROBNIK, Grobnik 40, grobnik, OIB 06458485072</w:t>
      </w:r>
    </w:p>
    <w:p w:rsidRDefault="00844E0E" w:rsidP="00844E0E" w:rsidR="00844E0E" w:rsidRPr="00844E0E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572B17">
        <w:t>1</w:t>
      </w:r>
      <w:r w:rsidR="00446F8B">
        <w:t xml:space="preserve">. rujna </w:t>
      </w:r>
      <w:r>
        <w:t xml:space="preserve">2015. godine iznosi </w:t>
      </w:r>
      <w:r w:rsidR="00844E0E">
        <w:rPr>
          <w:b/>
        </w:rPr>
        <w:t>29.</w:t>
      </w:r>
      <w:r w:rsidR="00572B17">
        <w:rPr>
          <w:b/>
        </w:rPr>
        <w:t>918,48</w:t>
      </w:r>
      <w:r w:rsidR="00844E0E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8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364AB">
      <w:t>176</w:t>
    </w:r>
    <w:r w:rsidR="007A6E95">
      <w:t>/15-</w:t>
    </w:r>
    <w:r w:rsidR="006364A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D7846"/>
    <w:rsid w:val="003F0965"/>
    <w:rsid w:val="003F6ACD"/>
    <w:rsid w:val="004047B3"/>
    <w:rsid w:val="004107F2"/>
    <w:rsid w:val="00417090"/>
    <w:rsid w:val="0042263A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2B17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364AB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6E95"/>
    <w:rsid w:val="007A7BDE"/>
    <w:rsid w:val="007B5BB1"/>
    <w:rsid w:val="007B6289"/>
    <w:rsid w:val="007D6926"/>
    <w:rsid w:val="007F0D63"/>
    <w:rsid w:val="007F453A"/>
    <w:rsid w:val="00800379"/>
    <w:rsid w:val="0080451C"/>
    <w:rsid w:val="008102DE"/>
    <w:rsid w:val="00830BFC"/>
    <w:rsid w:val="008326F0"/>
    <w:rsid w:val="0083740B"/>
    <w:rsid w:val="00844CB1"/>
    <w:rsid w:val="00844E0E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7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8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8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8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8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7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8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8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8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8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MLADIH - GRAD GROBNIK  Grobnik</izvorni_sadrzaj>
    <derivirana_varijabla naziv="DomainObject.Predmet.ProtustrankaFormated_1">  KLUB MLADIH - GRAD GROBNIK  Grobnik</derivirana_varijabla>
  </DomainObject.Predmet.ProtustrankaFormated>
  <DomainObject.Predmet.ProtustrankaFormatedOIB>
    <izvorni_sadrzaj>  KLUB MLADIH - GRAD GROBNIK  Grobnik, OIB 06458485072</izvorni_sadrzaj>
    <derivirana_varijabla naziv="DomainObject.Predmet.ProtustrankaFormatedOIB_1">  KLUB MLADIH - GRAD GROBNIK  Grobnik, OIB 06458485072</derivirana_varijabla>
  </DomainObject.Predmet.ProtustrankaFormatedOIB>
  <DomainObject.Predmet.ProtustrankaFormatedWithAdress>
    <izvorni_sadrzaj> KLUB MLADIH - GRAD GROBNIK  Grobnik, Grobnik 40, 47243 Veljun</izvorni_sadrzaj>
    <derivirana_varijabla naziv="DomainObject.Predmet.ProtustrankaFormatedWithAdress_1"> KLUB MLADIH - GRAD GROBNIK  Grobnik, Grobnik 40, 47243 Veljun</derivirana_varijabla>
  </DomainObject.Predmet.ProtustrankaFormatedWithAdress>
  <DomainObject.Predmet.ProtustrankaFormatedWithAdressOIB>
    <izvorni_sadrzaj> KLUB MLADIH - GRAD GROBNIK  Grobnik, OIB 06458485072, Grobnik 40, 47243 Veljun</izvorni_sadrzaj>
    <derivirana_varijabla naziv="DomainObject.Predmet.ProtustrankaFormatedWithAdressOIB_1"> KLUB MLADIH - GRAD GROBNIK  Grobnik, OIB 06458485072, Grobnik 40, 47243 Veljun</derivirana_varijabla>
  </DomainObject.Predmet.ProtustrankaFormatedWithAdressOIB>
  <DomainObject.Predmet.ProtustrankaWithAdress>
    <izvorni_sadrzaj>KLUB MLADIH - GRAD GROBNIK  Grobnik Grobnik 40, 47243 Veljun</izvorni_sadrzaj>
    <derivirana_varijabla naziv="DomainObject.Predmet.ProtustrankaWithAdress_1">KLUB MLADIH - GRAD GROBNIK  Grobnik Grobnik 40, 47243 Veljun</derivirana_varijabla>
  </DomainObject.Predmet.ProtustrankaWithAdress>
  <DomainObject.Predmet.ProtustrankaWithAdressOIB>
    <izvorni_sadrzaj>KLUB MLADIH - GRAD GROBNIK  Grobnik, OIB 06458485072, Grobnik 40, 47243 Veljun</izvorni_sadrzaj>
    <derivirana_varijabla naziv="DomainObject.Predmet.ProtustrankaWithAdressOIB_1">KLUB MLADIH - GRAD GROBNIK  Grobnik, OIB 06458485072, Grobnik 40, 47243 Veljun</derivirana_varijabla>
  </DomainObject.Predmet.ProtustrankaWithAdressOIB>
  <DomainObject.Predmet.ProtustrankaNazivFormated>
    <izvorni_sadrzaj>KLUB MLADIH - GRAD GROBNIK  Grobnik</izvorni_sadrzaj>
    <derivirana_varijabla naziv="DomainObject.Predmet.ProtustrankaNazivFormated_1">KLUB MLADIH - GRAD GROBNIK  Grobnik</derivirana_varijabla>
  </DomainObject.Predmet.ProtustrankaNazivFormated>
  <DomainObject.Predmet.ProtustrankaNazivFormatedOIB>
    <izvorni_sadrzaj>KLUB MLADIH - GRAD GROBNIK  Grobnik, OIB 06458485072</izvorni_sadrzaj>
    <derivirana_varijabla naziv="DomainObject.Predmet.ProtustrankaNazivFormatedOIB_1">KLUB MLADIH - GRAD GROBNIK  Grobnik, OIB 06458485072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MLADIH - GRAD GROBNIK  Grobnik</item>
    </izvorni_sadrzaj>
    <derivirana_varijabla naziv="DomainObject.Predmet.ProtuStrankaListFormated_1">
      <item>KLUB MLADIH - GRAD GROBNIK  Grobnik</item>
    </derivirana_varijabla>
  </DomainObject.Predmet.ProtuStrankaListFormated>
  <DomainObject.Predmet.ProtuStrankaListFormatedOIB>
    <izvorni_sadrzaj>
      <item>KLUB MLADIH - GRAD GROBNIK  Grobnik, OIB 06458485072</item>
    </izvorni_sadrzaj>
    <derivirana_varijabla naziv="DomainObject.Predmet.ProtuStrankaListFormatedOIB_1">
      <item>KLUB MLADIH - GRAD GROBNIK  Grobnik, OIB 06458485072</item>
    </derivirana_varijabla>
  </DomainObject.Predmet.ProtuStrankaListFormatedOIB>
  <DomainObject.Predmet.ProtuStrankaListFormatedWithAdress>
    <izvorni_sadrzaj>
      <item>KLUB MLADIH - GRAD GROBNIK  Grobnik, Grobnik 40, 47243 Veljun</item>
    </izvorni_sadrzaj>
    <derivirana_varijabla naziv="DomainObject.Predmet.ProtuStrankaListFormatedWithAdress_1">
      <item>KLUB MLADIH - GRAD GROBNIK  Grobnik, Grobnik 40, 47243 Veljun</item>
    </derivirana_varijabla>
  </DomainObject.Predmet.ProtuStrankaListFormatedWithAdress>
  <DomainObject.Predmet.ProtuStrankaListFormatedWithAdressOIB>
    <izvorni_sadrzaj>
      <item>KLUB MLADIH - GRAD GROBNIK  Grobnik, OIB 06458485072, Grobnik 40, 47243 Veljun</item>
    </izvorni_sadrzaj>
    <derivirana_varijabla naziv="DomainObject.Predmet.ProtuStrankaListFormatedWithAdressOIB_1">
      <item>KLUB MLADIH - GRAD GROBNIK  Grobnik, OIB 06458485072, Grobnik 40, 47243 Veljun</item>
    </derivirana_varijabla>
  </DomainObject.Predmet.ProtuStrankaListFormatedWithAdressOIB>
  <DomainObject.Predmet.ProtuStrankaListNazivFormated>
    <izvorni_sadrzaj>
      <item>KLUB MLADIH - GRAD GROBNIK  Grobnik</item>
    </izvorni_sadrzaj>
    <derivirana_varijabla naziv="DomainObject.Predmet.ProtuStrankaListNazivFormated_1">
      <item>KLUB MLADIH - GRAD GROBNIK  Grobnik</item>
    </derivirana_varijabla>
  </DomainObject.Predmet.ProtuStrankaListNazivFormated>
  <DomainObject.Predmet.ProtuStrankaListNazivFormatedOIB>
    <izvorni_sadrzaj>
      <item>KLUB MLADIH - GRAD GROBNIK  Grobnik, OIB 06458485072</item>
    </izvorni_sadrzaj>
    <derivirana_varijabla naziv="DomainObject.Predmet.ProtuStrankaListNazivFormatedOIB_1">
      <item>KLUB MLADIH - GRAD GROBNIK  Grobnik, OIB 06458485072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MLADIH - GRAD GROBNIK  Grobnik</izvorni_sadrzaj>
    <derivirana_varijabla naziv="DomainObject.Predmet.ProtustrankaIDrugi_1">KLUB MLADIH - GRAD GROBNIK  Grobnik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MLADIH - GRAD GROBNIK  Grobnik, OIB 06458485072, Grobnik 40, 47243 Veljun</izvorni_sadrzaj>
    <derivirana_varijabla naziv="DomainObject.Predmet.ProtustrankaIDrugiAdressOIB_1">KLUB MLADIH - GRAD GROBNIK  Grobnik, OIB 06458485072, Grobnik 40, 47243 Veljun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MLADIH - GRAD GROBNIK  Grobnik</item>
    </izvorni_sadrzaj>
    <derivirana_varijabla naziv="DomainObject.Predmet.SudioniciListNaziv_1">
      <item>FINA  Rijeka</item>
      <item>KLUB MLADIH - GRAD GROBNIK  Grobnik</item>
    </derivirana_varijabla>
  </DomainObject.Predmet.SudioniciListNaziv>
  <DomainObject.Predmet.SudioniciListAdressOIB>
    <izvorni_sadrzaj>
      <item>FINA  Rijeka, OIB 85821130368, Frana Kurelca 8,51000 Rijeka</item>
      <item>KLUB MLADIH - GRAD GROBNIK  Grobnik, OIB 06458485072, Grobnik 40,47243 Veljun</item>
    </izvorni_sadrzaj>
    <derivirana_varijabla naziv="DomainObject.Predmet.SudioniciListAdressOIB_1">
      <item>FINA  Rijeka, OIB 85821130368, Frana Kurelca 8,51000 Rijeka</item>
      <item>KLUB MLADIH - GRAD GROBNIK  Grobnik, OIB 06458485072, Grobnik 40,47243 Veljun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06458485072</item>
    </izvorni_sadrzaj>
    <derivirana_varijabla naziv="DomainObject.Predmet.SudioniciListNazivOIB_1">
      <item>, OIB 85821130368</item>
      <item>, OIB 06458485072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8EADC-9D9D-44CE-B6FB-501CE3A10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1393</properties:Characters>
  <properties:Lines>60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2015-11-20T12:41:00Z</dcterms:created>
  <dc:creator>ksarlija</dc:creator>
  <cp:lastModifiedBy>Jasna Radulović</cp:lastModifiedBy>
  <cp:lastPrinted>2015-11-20T12:44:00Z</cp:lastPrinted>
  <dcterms:modified xmlns:xsi="http://www.w3.org/2001/XMLSchema-instance" xsi:type="dcterms:W3CDTF">2015-11-23T09:51:00Z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