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2f50" w14:paraId="d902f50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661220">
        <w:t>KUKI d.o.o., Poreč, Varvari, Stancija Portun 10, OIB: 02942782303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661220">
        <w:t>KUKI d.o.o., Poreč, Varvari, Stancija Portun 10, OIB: 02942782303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661220">
        <w:t>Anamarija Murtezani, Sunčane Škrinjarić 1, Zagreb, OIB: 54031780904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661220">
        <w:t>KUKI d.o.o., Poreč, Varvari, Stancija Portun 10, OIB: 02942782303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661220" w:rsidP="00CC5545" w:rsidR="00661220">
      <w:pPr>
        <w:jc w:val="center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661220">
        <w:t xml:space="preserve">675/17-4 od 08. ožujka 2018.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661220">
        <w:t>08. ožujka 2018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661220">
        <w:t>16. travnja</w:t>
      </w:r>
      <w:r w:rsidR="00552DE0" w:rsidRPr="005347E1">
        <w:t xml:space="preserve"> </w:t>
      </w:r>
      <w:r w:rsidR="00BA0C72" w:rsidRPr="005347E1">
        <w:t>201</w:t>
      </w:r>
      <w:r w:rsidR="007A277A">
        <w:t>8</w:t>
      </w:r>
      <w:r w:rsidRPr="005347E1">
        <w:t>. godine</w:t>
      </w:r>
      <w:r w:rsidR="00552DE0" w:rsidRPr="005347E1">
        <w:t xml:space="preserve"> nije pristupio nitko. </w:t>
      </w:r>
    </w:p>
    <w:p w:rsidRDefault="00843669" w:rsidP="00552DE0" w:rsidR="00843669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(list </w:t>
      </w:r>
      <w:r w:rsidR="00661220">
        <w:t>4-6</w:t>
      </w:r>
      <w:r w:rsidR="00EE5CCD">
        <w:t xml:space="preserve"> </w:t>
      </w:r>
      <w:r w:rsidR="001D7758">
        <w:t>spisa)</w:t>
      </w:r>
      <w:r w:rsidRPr="005347E1">
        <w:t xml:space="preserve">, uvjerenje </w:t>
      </w:r>
      <w:r w:rsidR="00661220">
        <w:t>Stanice za tehnički pregled vozila</w:t>
      </w:r>
      <w:r w:rsidRPr="005347E1">
        <w:t xml:space="preserve"> (list </w:t>
      </w:r>
      <w:r w:rsidR="009453C0">
        <w:t>1</w:t>
      </w:r>
      <w:r w:rsidR="00661220">
        <w:t>6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661220">
        <w:t>675/17-12 od 19. travnja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661220">
        <w:t>19. travnja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661220">
        <w:t>28. travnja 2018</w:t>
      </w:r>
      <w:r w:rsidR="0089087E" w:rsidRPr="005347E1">
        <w:t xml:space="preserve">. godine. U roku od 15 dana, koji rok je istekao </w:t>
      </w:r>
      <w:r w:rsidR="00661220">
        <w:t>13</w:t>
      </w:r>
      <w:r w:rsidR="00B57468" w:rsidRPr="00117A89">
        <w:t xml:space="preserve">. </w:t>
      </w:r>
      <w:r w:rsidR="00661220">
        <w:t>svibnja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61220">
        <w:t>30. svibnja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2E6209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843669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20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A6B6C">
      <w:rPr>
        <w:sz w:val="23"/>
        <w:szCs w:val="23"/>
      </w:rPr>
      <w:t>Poslovni broj: 4 St-</w:t>
    </w:r>
    <w:r w:rsidR="00661220">
      <w:rPr>
        <w:sz w:val="23"/>
        <w:szCs w:val="23"/>
      </w:rPr>
      <w:t>675/11 -</w:t>
    </w:r>
    <w:r w:rsidR="002E6209">
      <w:rPr>
        <w:sz w:val="23"/>
        <w:szCs w:val="23"/>
      </w:rPr>
      <w:t>13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661220">
      <w:rPr>
        <w:sz w:val="23"/>
        <w:szCs w:val="23"/>
      </w:rPr>
      <w:t>675/17 -</w:t>
    </w:r>
    <w:r w:rsidR="002E6209">
      <w:rPr>
        <w:sz w:val="23"/>
        <w:szCs w:val="23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F26A6"/>
    <w:rsid w:val="001F76FA"/>
    <w:rsid w:val="002009F9"/>
    <w:rsid w:val="0020426A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C35F5"/>
    <w:rsid w:val="002D2F98"/>
    <w:rsid w:val="002E6209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C17EF"/>
    <w:rsid w:val="004C5944"/>
    <w:rsid w:val="004E6771"/>
    <w:rsid w:val="004F0F84"/>
    <w:rsid w:val="00522C82"/>
    <w:rsid w:val="00522F3F"/>
    <w:rsid w:val="0053192A"/>
    <w:rsid w:val="00533214"/>
    <w:rsid w:val="005347E1"/>
    <w:rsid w:val="00552DE0"/>
    <w:rsid w:val="0056381F"/>
    <w:rsid w:val="005A2CA0"/>
    <w:rsid w:val="005D20E4"/>
    <w:rsid w:val="005E3D31"/>
    <w:rsid w:val="00625D9B"/>
    <w:rsid w:val="0064102F"/>
    <w:rsid w:val="0064726E"/>
    <w:rsid w:val="00647B00"/>
    <w:rsid w:val="00661220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5D49"/>
    <w:rsid w:val="00816554"/>
    <w:rsid w:val="00823D1F"/>
    <w:rsid w:val="008300A1"/>
    <w:rsid w:val="00843669"/>
    <w:rsid w:val="008522E2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453C0"/>
    <w:rsid w:val="0096021E"/>
    <w:rsid w:val="0099228E"/>
    <w:rsid w:val="009C6CD7"/>
    <w:rsid w:val="009C71BB"/>
    <w:rsid w:val="009D151E"/>
    <w:rsid w:val="00A06218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5545"/>
    <w:rsid w:val="00CC6254"/>
    <w:rsid w:val="00CC786F"/>
    <w:rsid w:val="00CD6BBB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2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2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2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2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2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2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27860.05</izvorni_sadrzaj>
    <derivirana_varijabla naziv="DomainObject.Predmet.InicijalnaVrijednost_1">27860.05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St-675/2017</izvorni_sadrzaj>
    <derivirana_varijabla naziv="DomainObject.Predmet.OznakaBroj_1">St-675/2017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KUKI d.o.o. VARVARI (Poreč)</izvorni_sadrzaj>
    <derivirana_varijabla naziv="DomainObject.Predmet.ProtustrankaFormated_1">  KUKI d.o.o. VARVARI (Poreč)</derivirana_varijabla>
  </DomainObject.Predmet.ProtustrankaFormated>
  <DomainObject.Predmet.ProtustrankaFormatedOIB>
    <izvorni_sadrzaj>  KUKI d.o.o. VARVARI (Poreč), OIB 02942782303</izvorni_sadrzaj>
    <derivirana_varijabla naziv="DomainObject.Predmet.ProtustrankaFormatedOIB_1">  KUKI d.o.o. VARVARI (Poreč), OIB 02942782303</derivirana_varijabla>
  </DomainObject.Predmet.ProtustrankaFormatedOIB>
  <DomainObject.Predmet.ProtustrankaFormatedWithAdress>
    <izvorni_sadrzaj> KUKI d.o.o. VARVARI (Poreč), Stancija Portun 10, 52440 Vrvari</izvorni_sadrzaj>
    <derivirana_varijabla naziv="DomainObject.Predmet.ProtustrankaFormatedWithAdress_1"> KUKI d.o.o. VARVARI (Poreč), Stancija Portun 10, 52440 Vrvari</derivirana_varijabla>
  </DomainObject.Predmet.ProtustrankaFormatedWithAdress>
  <DomainObject.Predmet.ProtustrankaFormatedWithAdressOIB>
    <izvorni_sadrzaj> KUKI d.o.o. VARVARI (Poreč), OIB 02942782303, Stancija Portun 10, 52440 Vrvari</izvorni_sadrzaj>
    <derivirana_varijabla naziv="DomainObject.Predmet.ProtustrankaFormatedWithAdressOIB_1"> KUKI d.o.o. VARVARI (Poreč), OIB 02942782303, Stancija Portun 10, 52440 Vrvari</derivirana_varijabla>
  </DomainObject.Predmet.ProtustrankaFormatedWithAdressOIB>
  <DomainObject.Predmet.ProtustrankaWithAdress>
    <izvorni_sadrzaj>KUKI d.o.o. VARVARI (Poreč) Stancija Portun 10, 52440 Vrvari</izvorni_sadrzaj>
    <derivirana_varijabla naziv="DomainObject.Predmet.ProtustrankaWithAdress_1">KUKI d.o.o. VARVARI (Poreč) Stancija Portun 10, 52440 Vrvari</derivirana_varijabla>
  </DomainObject.Predmet.ProtustrankaWithAdress>
  <DomainObject.Predmet.ProtustrankaWithAdressOIB>
    <izvorni_sadrzaj>KUKI d.o.o. VARVARI (Poreč), OIB 02942782303, Stancija Portun 10, 52440 Vrvari</izvorni_sadrzaj>
    <derivirana_varijabla naziv="DomainObject.Predmet.ProtustrankaWithAdressOIB_1">KUKI d.o.o. VARVARI (Poreč), OIB 02942782303, Stancija Portun 10, 52440 Vrvari</derivirana_varijabla>
  </DomainObject.Predmet.ProtustrankaWithAdressOIB>
  <DomainObject.Predmet.ProtustrankaNazivFormated>
    <izvorni_sadrzaj>KUKI d.o.o. VARVARI (Poreč)</izvorni_sadrzaj>
    <derivirana_varijabla naziv="DomainObject.Predmet.ProtustrankaNazivFormated_1">KUKI d.o.o. VARVARI (Poreč)</derivirana_varijabla>
  </DomainObject.Predmet.ProtustrankaNazivFormated>
  <DomainObject.Predmet.ProtustrankaNazivFormatedOIB>
    <izvorni_sadrzaj>KUKI d.o.o. VARVARI (Poreč), OIB 02942782303</izvorni_sadrzaj>
    <derivirana_varijabla naziv="DomainObject.Predmet.ProtustrankaNazivFormatedOIB_1">KUKI d.o.o. VARVARI (Poreč), OIB 02942782303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27860.05</izvorni_sadrzaj>
    <derivirana_varijabla naziv="DomainObject.Predmet.TrenutnaVrijednost_1">27860.05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KUKI d.o.o. VARVARI (Poreč)</item>
    </izvorni_sadrzaj>
    <derivirana_varijabla naziv="DomainObject.Predmet.ProtuStrankaListFormated_1">
      <item>KUKI d.o.o. VARVARI (Poreč)</item>
    </derivirana_varijabla>
  </DomainObject.Predmet.ProtuStrankaListFormated>
  <DomainObject.Predmet.ProtuStrankaListFormatedOIB>
    <izvorni_sadrzaj>
      <item>KUKI d.o.o. VARVARI (Poreč), OIB 02942782303</item>
    </izvorni_sadrzaj>
    <derivirana_varijabla naziv="DomainObject.Predmet.ProtuStrankaListFormatedOIB_1">
      <item>KUKI d.o.o. VARVARI (Poreč), OIB 02942782303</item>
    </derivirana_varijabla>
  </DomainObject.Predmet.ProtuStrankaListFormatedOIB>
  <DomainObject.Predmet.ProtuStrankaListFormatedWithAdress>
    <izvorni_sadrzaj>
      <item>KUKI d.o.o. VARVARI (Poreč), Stancija Portun 10, 52440 Vrvari</item>
    </izvorni_sadrzaj>
    <derivirana_varijabla naziv="DomainObject.Predmet.ProtuStrankaListFormatedWithAdress_1">
      <item>KUKI d.o.o. VARVARI (Poreč), Stancija Portun 10, 52440 Vrvari</item>
    </derivirana_varijabla>
  </DomainObject.Predmet.ProtuStrankaListFormatedWithAdress>
  <DomainObject.Predmet.ProtuStrankaListFormatedWithAdressOIB>
    <izvorni_sadrzaj>
      <item>KUKI d.o.o. VARVARI (Poreč), OIB 02942782303, Stancija Portun 10, 52440 Vrvari</item>
    </izvorni_sadrzaj>
    <derivirana_varijabla naziv="DomainObject.Predmet.ProtuStrankaListFormatedWithAdressOIB_1">
      <item>KUKI d.o.o. VARVARI (Poreč), OIB 02942782303, Stancija Portun 10, 52440 Vrvari</item>
    </derivirana_varijabla>
  </DomainObject.Predmet.ProtuStrankaListFormatedWithAdressOIB>
  <DomainObject.Predmet.ProtuStrankaListNazivFormated>
    <izvorni_sadrzaj>
      <item>KUKI d.o.o. VARVARI (Poreč)</item>
    </izvorni_sadrzaj>
    <derivirana_varijabla naziv="DomainObject.Predmet.ProtuStrankaListNazivFormated_1">
      <item>KUKI d.o.o. VARVARI (Poreč)</item>
    </derivirana_varijabla>
  </DomainObject.Predmet.ProtuStrankaListNazivFormated>
  <DomainObject.Predmet.ProtuStrankaListNazivFormatedOIB>
    <izvorni_sadrzaj>
      <item>KUKI d.o.o. VARVARI (Poreč), OIB 02942782303</item>
    </izvorni_sadrzaj>
    <derivirana_varijabla naziv="DomainObject.Predmet.ProtuStrankaListNazivFormatedOIB_1">
      <item>KUKI d.o.o. VARVARI (Poreč), OIB 02942782303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KUKI d.o.o. VARVARI (Poreč)</izvorni_sadrzaj>
    <derivirana_varijabla naziv="DomainObject.Predmet.ProtustrankaIDrugi_1">KUKI d.o.o. VARVARI (Poreč)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KUKI d.o.o. VARVARI (Poreč), OIB 02942782303, Stancija Portun 10, 52440 Vrvari</izvorni_sadrzaj>
    <derivirana_varijabla naziv="DomainObject.Predmet.ProtustrankaIDrugiAdressOIB_1">KUKI d.o.o. VARVARI (Poreč), OIB 02942782303, Stancija Portun 10, 52440 Vrvari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KUKI d.o.o. VARVARI (Poreč)</item>
    </izvorni_sadrzaj>
    <derivirana_varijabla naziv="DomainObject.Predmet.SudioniciListNaziv_1">
      <item>FINANCIJSKA AGENCIJA, RC RIJEKA, PODRUŽNICA PULA, PULA</item>
      <item>KUKI d.o.o. VARVARI (Poreč)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KUKI d.o.o. VARVARI (Poreč), OIB 02942782303, Stancija Portun 10,52440 Vrvari</item>
    </izvorni_sadrzaj>
    <derivirana_varijabla naziv="DomainObject.Predmet.SudioniciListAdressOIB_1">
      <item>FINANCIJSKA AGENCIJA, RC RIJEKA, PODRUŽNICA PULA, PULA, OIB 85821130368, F. Kurelca 8,51000 Rijeka</item>
      <item>KUKI d.o.o. VARVARI (Poreč), OIB 02942782303, Stancija Portun 10,52440 Vrvari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02942782303</item>
    </izvorni_sadrzaj>
    <derivirana_varijabla naziv="DomainObject.Predmet.SudioniciListNazivOIB_1">
      <item>, OIB 85821130368</item>
      <item>, OIB 02942782303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E602B-AC26-4F98-9233-722FD62894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3372</properties:Characters>
  <properties:Lines>94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2018-05-30T08:15:00Z</dcterms:created>
  <dc:creator>msimicic</dc:creator>
  <cp:lastModifiedBy>Sanja Prodan</cp:lastModifiedBy>
  <cp:lastPrinted>2018-05-30T08:17:00Z</cp:lastPrinted>
  <dcterms:modified xmlns:xsi="http://www.w3.org/2001/XMLSchema-instance" xsi:type="dcterms:W3CDTF">2018-05-30T08:17:00Z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(st63517, dobra kava,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