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c76e" w14:paraId="e08c76e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F4767">
        <w:rPr>
          <w:b/>
        </w:rPr>
        <w:t>617</w:t>
      </w:r>
      <w:r w:rsidRPr="005153ED">
        <w:rPr>
          <w:b/>
        </w:rPr>
        <w:t>/201</w:t>
      </w:r>
      <w:r w:rsidR="007F4767">
        <w:rPr>
          <w:b/>
        </w:rPr>
        <w:t>7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E17650" w:rsidP="00E17650" w:rsidR="00E17650" w:rsidRPr="007303A9">
      <w:pPr>
        <w:jc w:val="both"/>
        <w:rPr>
          <w:b/>
        </w:rPr>
      </w:pPr>
      <w:r w:rsidRPr="007303A9">
        <w:rPr>
          <w:b/>
        </w:rPr>
        <w:t>REPUBLIKA HRVATSKA</w:t>
      </w:r>
    </w:p>
    <w:p w:rsidRDefault="00E17650" w:rsidP="00E17650" w:rsidR="00E17650" w:rsidRPr="007303A9">
      <w:pPr>
        <w:jc w:val="both"/>
        <w:rPr>
          <w:b/>
        </w:rPr>
      </w:pPr>
      <w:r w:rsidRPr="007303A9">
        <w:rPr>
          <w:b/>
        </w:rPr>
        <w:t>TRGOVAČKI SUD U SPLITU</w:t>
      </w:r>
    </w:p>
    <w:p w:rsidRDefault="00E17650" w:rsidP="00E17650" w:rsidR="00E17650" w:rsidRPr="007303A9">
      <w:pPr>
        <w:jc w:val="both"/>
        <w:rPr>
          <w:b/>
        </w:rPr>
      </w:pPr>
      <w:r>
        <w:rPr>
          <w:b/>
        </w:rPr>
        <w:t>Split, Sukoišanska 6</w:t>
      </w:r>
    </w:p>
    <w:p w:rsidRDefault="00C24820" w:rsidP="00C24820" w:rsidR="00C24820" w:rsidRPr="00C24820">
      <w:pPr>
        <w:ind w:left="6372"/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C24820" w:rsidP="001B5B28" w:rsidR="00C24820" w:rsidRPr="00C24820">
      <w:pPr>
        <w:ind w:firstLine="708"/>
        <w:jc w:val="both"/>
      </w:pPr>
      <w:r w:rsidRPr="00C24820">
        <w:t xml:space="preserve">Trgovački sud u Splitu, po stečajnom sucu tog suda Katarini Franković, kao sucu pojedincu, odlučujući o prijedlogu predlagatelja Financijske agencije, Regionalni centar Split, za otvaranje stečajnog postupka nad dužnikom  </w:t>
      </w:r>
      <w:r w:rsidR="00E17650" w:rsidRPr="00E17650">
        <w:t>KOKAN j.d.o.o. za ugostiteljstvo, Pr</w:t>
      </w:r>
      <w:r w:rsidR="00E17650">
        <w:t>isoje 22/A, 21232 Prisoje, OIB:</w:t>
      </w:r>
      <w:r w:rsidR="00E17650" w:rsidRPr="00E17650">
        <w:t>44006340352, MBS: 060335746</w:t>
      </w:r>
      <w:r w:rsidRPr="00C24820">
        <w:t xml:space="preserve">, </w:t>
      </w:r>
      <w:r w:rsidR="001B5B28">
        <w:t>4. lipnja 2018.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775C68" w:rsidP="00C24820" w:rsidR="00775C68">
      <w:pPr>
        <w:ind w:firstLine="708"/>
      </w:pPr>
    </w:p>
    <w:p w:rsidRDefault="00775C68" w:rsidP="001B5B28" w:rsidR="00775C68" w:rsidRPr="00C24820">
      <w:pPr>
        <w:ind w:firstLine="708"/>
        <w:jc w:val="both"/>
      </w:pPr>
      <w:r w:rsidRPr="00775C68">
        <w:t>Ročište radi rasprave o pretpostavkama za otvaranje stečajnog postupka određuje</w:t>
      </w:r>
      <w:r w:rsidR="001B5B28">
        <w:t xml:space="preserve"> se</w:t>
      </w:r>
      <w:r w:rsidRPr="00775C68">
        <w:t xml:space="preserve"> za </w:t>
      </w:r>
      <w:r w:rsidR="001B5B28">
        <w:t>dan 6. srpnja 2018.</w:t>
      </w:r>
      <w:r w:rsidRPr="00775C68">
        <w:t xml:space="preserve"> u </w:t>
      </w:r>
      <w:r w:rsidR="001B5B28">
        <w:t>13:00</w:t>
      </w:r>
      <w:r w:rsidRPr="00775C68">
        <w:t xml:space="preserve"> sati u zgradi naslovnog suda na adresi Split, Sukoišanska 6, sudnica</w:t>
      </w:r>
      <w:r>
        <w:t xml:space="preserve"> 4, soba broj 118, na I. katu.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1B5B28" w:rsidR="00C24820" w:rsidRPr="00C24820">
      <w:pPr>
        <w:jc w:val="center"/>
        <w:rPr>
          <w:b/>
        </w:rPr>
      </w:pPr>
      <w:r w:rsidRPr="00C24820">
        <w:rPr>
          <w:b/>
        </w:rPr>
        <w:t xml:space="preserve">U </w:t>
      </w:r>
      <w:r w:rsidR="00E17650">
        <w:rPr>
          <w:b/>
        </w:rPr>
        <w:t>Splitu</w:t>
      </w:r>
      <w:r w:rsidR="001B5B28">
        <w:rPr>
          <w:b/>
        </w:rPr>
        <w:t xml:space="preserve"> 4. lipnja 2018.</w:t>
      </w:r>
    </w:p>
    <w:p w:rsidRDefault="00C24820" w:rsidP="00C24820" w:rsidR="00C24820" w:rsidRPr="00C24820">
      <w:pPr>
        <w:rPr>
          <w:b/>
        </w:rPr>
      </w:pPr>
    </w:p>
    <w:p w:rsidRDefault="00C24820" w:rsidP="001B5B28" w:rsidR="00C24820" w:rsidRPr="00C24820">
      <w:pPr>
        <w:ind w:left="7080"/>
        <w:jc w:val="center"/>
        <w:rPr>
          <w:b/>
        </w:rPr>
      </w:pPr>
      <w:r w:rsidRPr="00C24820">
        <w:rPr>
          <w:b/>
        </w:rPr>
        <w:t>Sudac:</w:t>
      </w:r>
    </w:p>
    <w:p w:rsidRDefault="00C24820" w:rsidP="001B5B28" w:rsidR="00C24820" w:rsidRPr="00C24820">
      <w:pPr>
        <w:ind w:left="7080"/>
        <w:jc w:val="center"/>
        <w:rPr>
          <w:b/>
        </w:rPr>
      </w:pPr>
    </w:p>
    <w:p w:rsidRDefault="00C24820" w:rsidP="001B5B28" w:rsidR="00C24820" w:rsidRPr="00C24820">
      <w:pPr>
        <w:ind w:left="7080"/>
        <w:jc w:val="center"/>
      </w:pPr>
      <w:r w:rsidRPr="00C24820">
        <w:t>Katarina Franković</w:t>
      </w:r>
    </w:p>
    <w:p w:rsidRDefault="00C24820" w:rsidP="001B5B28" w:rsidR="00C24820" w:rsidRPr="00C24820">
      <w:pPr>
        <w:jc w:val="center"/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1B5B28" w:rsidP="00C24820" w:rsidR="00C24820" w:rsidRPr="00C24820">
      <w:pPr>
        <w:rPr>
          <w:b/>
        </w:rPr>
      </w:pPr>
      <w:r w:rsidRPr="00C24820">
        <w:rPr>
          <w:b/>
        </w:rPr>
        <w:t>Uputa o pravnom lijeku</w:t>
      </w:r>
      <w:r w:rsidR="00C24820" w:rsidRPr="00C24820">
        <w:rPr>
          <w:b/>
        </w:rPr>
        <w:t>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B5B28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52BF3"/>
    <w:rsid w:val="004711AF"/>
    <w:rsid w:val="00492BD5"/>
    <w:rsid w:val="004B4DAE"/>
    <w:rsid w:val="004C1019"/>
    <w:rsid w:val="004F0CE4"/>
    <w:rsid w:val="00551442"/>
    <w:rsid w:val="00582667"/>
    <w:rsid w:val="005B2D65"/>
    <w:rsid w:val="00625E7D"/>
    <w:rsid w:val="00642268"/>
    <w:rsid w:val="0064669F"/>
    <w:rsid w:val="0066117C"/>
    <w:rsid w:val="00672ABB"/>
    <w:rsid w:val="006B056F"/>
    <w:rsid w:val="0073567E"/>
    <w:rsid w:val="00775C68"/>
    <w:rsid w:val="007976D6"/>
    <w:rsid w:val="007B2C2E"/>
    <w:rsid w:val="007F4767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62448"/>
    <w:rsid w:val="00B70565"/>
    <w:rsid w:val="00B91E4D"/>
    <w:rsid w:val="00C1628D"/>
    <w:rsid w:val="00C24820"/>
    <w:rsid w:val="00C62681"/>
    <w:rsid w:val="00C82135"/>
    <w:rsid w:val="00C85526"/>
    <w:rsid w:val="00CE3D62"/>
    <w:rsid w:val="00CE4F93"/>
    <w:rsid w:val="00D15E35"/>
    <w:rsid w:val="00D30F28"/>
    <w:rsid w:val="00D63D0D"/>
    <w:rsid w:val="00DC460C"/>
    <w:rsid w:val="00E1076B"/>
    <w:rsid w:val="00E17650"/>
    <w:rsid w:val="00E22A64"/>
    <w:rsid w:val="00E71DD2"/>
    <w:rsid w:val="00EB69F7"/>
    <w:rsid w:val="00EB6F4D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F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F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F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F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F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F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F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F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KOKAN j.d.o.o. za ugostiteljstvo</izvorni_sadrzaj>
    <derivirana_varijabla naziv="DomainObject.Predmet.ProtustrankaFormated_1">  KOKAN j.d.o.o. za ugostiteljstvo</derivirana_varijabla>
  </DomainObject.Predmet.ProtustrankaFormated>
  <DomainObject.Predmet.ProtustrankaFormatedOIB>
    <izvorni_sadrzaj>  KOKAN j.d.o.o. za ugostiteljstvo, OIB 44006340352</izvorni_sadrzaj>
    <derivirana_varijabla naziv="DomainObject.Predmet.ProtustrankaFormatedOIB_1">  KOKAN j.d.o.o. za ugostiteljstvo, OIB 44006340352</derivirana_varijabla>
  </DomainObject.Predmet.ProtustrankaFormatedOIB>
  <DomainObject.Predmet.ProtustrankaFormatedWithAdress>
    <izvorni_sadrzaj> KOKAN j.d.o.o. za ugostiteljstvo, Prisoje 22/A, 21232 Prisoje</izvorni_sadrzaj>
    <derivirana_varijabla naziv="DomainObject.Predmet.ProtustrankaFormatedWithAdress_1"> KOKAN j.d.o.o. za ugostiteljstvo, Prisoje 22/A, 21232 Prisoje</derivirana_varijabla>
  </DomainObject.Predmet.ProtustrankaFormatedWithAdress>
  <DomainObject.Predmet.ProtustrankaFormatedWithAdressOIB>
    <izvorni_sadrzaj> KOKAN j.d.o.o. za ugostiteljstvo, OIB 44006340352, Prisoje 22/A, 21232 Prisoje</izvorni_sadrzaj>
    <derivirana_varijabla naziv="DomainObject.Predmet.ProtustrankaFormatedWithAdressOIB_1"> KOKAN j.d.o.o. za ugostiteljstvo, OIB 44006340352, Prisoje 22/A, 21232 Prisoje</derivirana_varijabla>
  </DomainObject.Predmet.ProtustrankaFormatedWithAdressOIB>
  <DomainObject.Predmet.ProtustrankaWithAdress>
    <izvorni_sadrzaj>KOKAN j.d.o.o. za ugostiteljstvo Prisoje 22/A, 21232 Prisoje</izvorni_sadrzaj>
    <derivirana_varijabla naziv="DomainObject.Predmet.ProtustrankaWithAdress_1">KOKAN j.d.o.o. za ugostiteljstvo Prisoje 22/A, 21232 Prisoje</derivirana_varijabla>
  </DomainObject.Predmet.ProtustrankaWithAdress>
  <DomainObject.Predmet.ProtustrankaWithAdressOIB>
    <izvorni_sadrzaj>KOKAN j.d.o.o. za ugostiteljstvo, OIB 44006340352, Prisoje 22/A, 21232 Prisoje</izvorni_sadrzaj>
    <derivirana_varijabla naziv="DomainObject.Predmet.ProtustrankaWithAdressOIB_1">KOKAN j.d.o.o. za ugostiteljstvo, OIB 44006340352, Prisoje 22/A, 21232 Prisoje</derivirana_varijabla>
  </DomainObject.Predmet.ProtustrankaWithAdressOIB>
  <DomainObject.Predmet.ProtustrankaNazivFormated>
    <izvorni_sadrzaj>KOKAN j.d.o.o. za ugostiteljstvo</izvorni_sadrzaj>
    <derivirana_varijabla naziv="DomainObject.Predmet.ProtustrankaNazivFormated_1">KOKAN j.d.o.o. za ugostiteljstvo</derivirana_varijabla>
  </DomainObject.Predmet.ProtustrankaNazivFormated>
  <DomainObject.Predmet.ProtustrankaNazivFormatedOIB>
    <izvorni_sadrzaj>KOKAN j.d.o.o. za ugostiteljstvo, OIB 44006340352</izvorni_sadrzaj>
    <derivirana_varijabla naziv="DomainObject.Predmet.ProtustrankaNazivFormatedOIB_1">KOKAN j.d.o.o. za ugostiteljstvo, OIB 44006340352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98875.25</izvorni_sadrzaj>
    <derivirana_varijabla naziv="DomainObject.Predmet.TrenutnaVrijednost_1">98875.25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KOKAN j.d.o.o. za ugostiteljstvo</item>
    </izvorni_sadrzaj>
    <derivirana_varijabla naziv="DomainObject.Predmet.ProtuStrankaListFormated_1">
      <item>KOKAN j.d.o.o. za ugostiteljstvo</item>
    </derivirana_varijabla>
  </DomainObject.Predmet.ProtuStrankaListFormated>
  <DomainObject.Predmet.ProtuStrankaListFormatedOIB>
    <izvorni_sadrzaj>
      <item>KOKAN j.d.o.o. za ugostiteljstvo, OIB 44006340352</item>
    </izvorni_sadrzaj>
    <derivirana_varijabla naziv="DomainObject.Predmet.ProtuStrankaListFormatedOIB_1">
      <item>KOKAN j.d.o.o. za ugostiteljstvo, OIB 44006340352</item>
    </derivirana_varijabla>
  </DomainObject.Predmet.ProtuStrankaListFormatedOIB>
  <DomainObject.Predmet.ProtuStrankaListFormatedWithAdress>
    <izvorni_sadrzaj>
      <item>KOKAN j.d.o.o. za ugostiteljstvo, Prisoje 22/A, 21232 Prisoje</item>
    </izvorni_sadrzaj>
    <derivirana_varijabla naziv="DomainObject.Predmet.ProtuStrankaListFormatedWithAdress_1">
      <item>KOKAN j.d.o.o. za ugostiteljstvo, Prisoje 22/A, 21232 Prisoje</item>
    </derivirana_varijabla>
  </DomainObject.Predmet.ProtuStrankaListFormatedWithAdress>
  <DomainObject.Predmet.ProtuStrankaListFormatedWithAdressOIB>
    <izvorni_sadrzaj>
      <item>KOKAN j.d.o.o. za ugostiteljstvo, OIB 44006340352, Prisoje 22/A, 21232 Prisoje</item>
    </izvorni_sadrzaj>
    <derivirana_varijabla naziv="DomainObject.Predmet.ProtuStrankaListFormatedWithAdressOIB_1">
      <item>KOKAN j.d.o.o. za ugostiteljstvo, OIB 44006340352, Prisoje 22/A, 21232 Prisoje</item>
    </derivirana_varijabla>
  </DomainObject.Predmet.ProtuStrankaListFormatedWithAdressOIB>
  <DomainObject.Predmet.ProtuStrankaListNazivFormated>
    <izvorni_sadrzaj>
      <item>KOKAN j.d.o.o. za ugostiteljstvo</item>
    </izvorni_sadrzaj>
    <derivirana_varijabla naziv="DomainObject.Predmet.ProtuStrankaListNazivFormated_1">
      <item>KOKAN j.d.o.o. za ugostiteljstvo</item>
    </derivirana_varijabla>
  </DomainObject.Predmet.ProtuStrankaListNazivFormated>
  <DomainObject.Predmet.ProtuStrankaListNazivFormatedOIB>
    <izvorni_sadrzaj>
      <item>KOKAN j.d.o.o. za ugostiteljstvo, OIB 44006340352</item>
    </izvorni_sadrzaj>
    <derivirana_varijabla naziv="DomainObject.Predmet.ProtuStrankaListNazivFormatedOIB_1">
      <item>KOKAN j.d.o.o. za ugostiteljstvo, OIB 44006340352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KOKAN j.d.o.o. za ugostiteljstvo</izvorni_sadrzaj>
    <derivirana_varijabla naziv="DomainObject.Predmet.ProtustrankaIDrugi_1">KOKAN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KOKAN j.d.o.o. za ugostiteljstvo, OIB 44006340352, Prisoje 22/A, 21232 Prisoje</izvorni_sadrzaj>
    <derivirana_varijabla naziv="DomainObject.Predmet.ProtustrankaIDrugiAdressOIB_1">KOKAN j.d.o.o. za ugostiteljstvo, OIB 44006340352, Prisoje 22/A,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KOKAN j.d.o.o. za ugostiteljstvo</item>
      <item>FINANCIJSKA AGENCIJA, RC SPLIT</item>
    </izvorni_sadrzaj>
    <derivirana_varijabla naziv="DomainObject.Predmet.SudioniciListNaziv_1">
      <item>KOKAN j.d.o.o. za ugostiteljstvo</item>
      <item>FINANCIJSKA AGENCIJA, RC SPLIT</item>
    </derivirana_varijabla>
  </DomainObject.Predmet.SudioniciListNaziv>
  <DomainObject.Predmet.SudioniciListAdressOIB>
    <izvorni_sadrzaj>
      <item>KOKAN j.d.o.o. za ugostiteljstvo, OIB 44006340352, Prisoje 22/A,21232 Prisoje</item>
      <item>FINANCIJSKA AGENCIJA, RC SPLIT, OIB 85821130368, Mažuranićevo šetalište 24 b,21000 Split</item>
    </izvorni_sadrzaj>
    <derivirana_varijabla naziv="DomainObject.Predmet.SudioniciListAdressOIB_1">
      <item>KOKAN j.d.o.o. za ugostiteljstvo, OIB 44006340352, Prisoje 22/A,21232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44006340352</item>
      <item>, OIB 85821130368</item>
    </izvorni_sadrzaj>
    <derivirana_varijabla naziv="DomainObject.Predmet.SudioniciListNazivOIB_1">
      <item>, OIB 44006340352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700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2018-06-04T06:42:00Z</dcterms:created>
  <dc:creator>kfrankovic</dc:creator>
  <cp:lastModifiedBy>Ana Golub Gruić</cp:lastModifiedBy>
  <cp:lastPrinted>2018-06-04T06:44:00Z</cp:lastPrinted>
  <dcterms:modified xmlns:xsi="http://www.w3.org/2001/XMLSchema-instance" xsi:type="dcterms:W3CDTF">2018-06-04T06:50:00Z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(St-617-2017.docx)</vt:lpwstr>
  </prop:property>
  <prop:property name="CC_coloring" pid="5" fmtid="{D5CDD505-2E9C-101B-9397-08002B2CF9AE}">
    <vt:bool>false</vt:bool>
  </prop:property>
</prop:Properties>
</file>