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6256" w14:paraId="cff6256" w:rsidRDefault="0059397F" w:rsidR="0059397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59397F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F07B97">
        <w:t>5066/</w:t>
      </w:r>
      <w:r w:rsidR="003067C6" w:rsidRPr="001A0D7C">
        <w:t>201</w:t>
      </w:r>
      <w:r w:rsidR="00F07B97">
        <w:t>6</w:t>
      </w:r>
      <w:r w:rsidR="0059397F">
        <w:t>-11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3067C6" w:rsidP="003067C6" w:rsidR="003067C6">
      <w:pPr>
        <w:jc w:val="both"/>
      </w:pPr>
    </w:p>
    <w:p w:rsidRDefault="003067C6" w:rsidP="003067C6" w:rsidR="003067C6">
      <w:pPr>
        <w:ind w:firstLine="720"/>
        <w:jc w:val="both"/>
      </w:pPr>
      <w:r w:rsidRPr="001A0D7C">
        <w:t>Trgovački sud u Zagrebu</w:t>
      </w:r>
      <w:r w:rsidR="00F07B97">
        <w:t>,</w:t>
      </w:r>
      <w:r w:rsidRPr="001A0D7C">
        <w:t xml:space="preserve"> po</w:t>
      </w:r>
      <w:r w:rsidR="00F07B97">
        <w:t xml:space="preserve"> sucu tog suda Nikoli Ribariću,</w:t>
      </w:r>
      <w:r w:rsidRPr="001A0D7C">
        <w:t xml:space="preserve"> u stečajnom postupku nad stečajnim dužnikom </w:t>
      </w:r>
      <w:r w:rsidR="00F07B97">
        <w:t>EKO METAL PRODUKT d.o.o., OIB: 57831331753, Krapina, Kardinala Stepinca 8</w:t>
      </w:r>
      <w:r>
        <w:t xml:space="preserve">, dana </w:t>
      </w:r>
      <w:r w:rsidR="00F07B97">
        <w:t>27</w:t>
      </w:r>
      <w:r w:rsidRPr="001A0D7C">
        <w:t>.</w:t>
      </w:r>
      <w:r>
        <w:t xml:space="preserve"> listopada</w:t>
      </w:r>
      <w:r w:rsidRPr="001A0D7C">
        <w:t xml:space="preserve"> 201</w:t>
      </w:r>
      <w:r>
        <w:t>6</w:t>
      </w:r>
      <w:r w:rsidRPr="001A0D7C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F07B97" w:rsidRPr="00F07B97">
        <w:t>EKO METAL PRODUKT d.o.o., OIB: 57831331753, Krapina, Kardinala Stepinca 8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>II.</w:t>
      </w:r>
      <w:r w:rsidR="006074C1">
        <w:t xml:space="preserve"> </w:t>
      </w:r>
      <w:r w:rsidR="006074C1" w:rsidRPr="006074C1">
        <w:t>Biserka Šmit-Sabolić iz Kutine, Crkvena 26, OIB: 63081779137.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6074C1">
        <w:t>EKO METAL PRODUKT d.o.o., OIB: 57831331753, Krapina, Kardinala Stepinca 8</w:t>
      </w:r>
      <w:r w:rsidRPr="005A7F26">
        <w:t xml:space="preserve">, </w:t>
      </w:r>
      <w:r w:rsidR="006074C1">
        <w:t xml:space="preserve">Rješenjem suda od 12. srpnja 2016. otvoren je i zaključen </w:t>
      </w:r>
      <w:r w:rsidRPr="005A7F26">
        <w:t>stečajni postupak</w:t>
      </w:r>
      <w:r w:rsidR="001C31C9">
        <w:t xml:space="preserve"> nad navedenim dužnikom</w:t>
      </w:r>
      <w:r w:rsidR="00AD27BB">
        <w:t>.</w:t>
      </w:r>
    </w:p>
    <w:p w:rsidRDefault="00BC7E98" w:rsidP="00E41DEA" w:rsidR="00BC7E98" w:rsidRPr="005A7F26">
      <w:pPr>
        <w:jc w:val="both"/>
      </w:pPr>
    </w:p>
    <w:p w:rsidRDefault="00BC7E98" w:rsidP="00E41DEA" w:rsidR="00AF1261">
      <w:pPr>
        <w:jc w:val="both"/>
      </w:pPr>
      <w:r w:rsidRPr="005A7F26">
        <w:tab/>
      </w:r>
      <w:r w:rsidR="00AD27BB">
        <w:t xml:space="preserve">Zagrebačka banka d.d., Zagreb, Trg bana Josipa Jelačića 10, OIB: 92963223473, predala je podnesak u kojem se navodi kako dužnik u vlasništvu </w:t>
      </w:r>
      <w:r w:rsidR="001D2DC9">
        <w:t xml:space="preserve">ima </w:t>
      </w:r>
      <w:r w:rsidR="00AD27BB">
        <w:t xml:space="preserve">nekretninu upisanu u zk.ul.br. 24974 k.o. Grad Zagreb, </w:t>
      </w:r>
      <w:r w:rsidR="00AF1261">
        <w:t>kat.čest.br. 6746/1 u naravi ZGRADA BR.38/C, DVORIŠTE, SKLADIŠNA HALA 1, SKLADIŠNA HALA 2, STRUGE 3, ukupne površine 4325 m2. Zagrebačka banka d.d. predlaže temeljem članka 289.st.1.točka 3.i 4. u vezi članka 431.st.2. SZ-a nastavak postupka.</w:t>
      </w:r>
    </w:p>
    <w:p w:rsidRDefault="00AD574A" w:rsidP="00E41DEA" w:rsidR="00AD574A">
      <w:pPr>
        <w:jc w:val="both"/>
      </w:pPr>
    </w:p>
    <w:p w:rsidRDefault="00AD574A" w:rsidP="00AD574A" w:rsidR="00AD574A">
      <w:pPr>
        <w:jc w:val="both"/>
      </w:pPr>
      <w:r>
        <w:tab/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AD574A" w:rsidP="00AD574A" w:rsidR="00AD574A">
      <w:pPr>
        <w:jc w:val="both"/>
      </w:pPr>
      <w:r>
        <w:t xml:space="preserve"> 1. ostvare pretpostavke da se zadržani iznosi podijele stečajnim vjerovnicima</w:t>
      </w:r>
    </w:p>
    <w:p w:rsidRDefault="00AD574A" w:rsidP="00AD574A" w:rsidR="00AD574A">
      <w:pPr>
        <w:jc w:val="both"/>
      </w:pPr>
      <w:r>
        <w:t xml:space="preserve"> 2. iznosi koji su isplaćeni iz stečajne mase vrate u masu</w:t>
      </w:r>
    </w:p>
    <w:p w:rsidRDefault="00AD574A" w:rsidP="00AD574A" w:rsidR="00AD574A">
      <w:pPr>
        <w:jc w:val="both"/>
      </w:pPr>
      <w:r>
        <w:t xml:space="preserve"> 3. pronađe imovina koja ulazi u stečajnu masu.</w:t>
      </w:r>
    </w:p>
    <w:p w:rsidRDefault="00AD574A" w:rsidP="00AD574A" w:rsidR="00AD574A">
      <w:pPr>
        <w:jc w:val="both"/>
      </w:pPr>
      <w:r>
        <w:t xml:space="preserve"> </w:t>
      </w:r>
    </w:p>
    <w:p w:rsidRDefault="00AD574A" w:rsidP="00AD574A" w:rsidR="00AD574A">
      <w:pPr>
        <w:jc w:val="both"/>
      </w:pPr>
      <w:r>
        <w:t xml:space="preserve"> </w:t>
      </w:r>
    </w:p>
    <w:p w:rsidRDefault="00AD574A" w:rsidP="00AD574A" w:rsidR="00AD574A">
      <w:pPr>
        <w:jc w:val="both"/>
      </w:pPr>
      <w:r>
        <w:t xml:space="preserve">Stavkom 2. </w:t>
      </w:r>
      <w:r w:rsidR="00465925">
        <w:t>č</w:t>
      </w:r>
      <w:r>
        <w:t>lanka</w:t>
      </w:r>
      <w:r w:rsidR="00465925">
        <w:t xml:space="preserve"> 289. SZ-a</w:t>
      </w:r>
      <w:r>
        <w:t xml:space="preserve"> određeno je kako će nastavljanje postupka radi naknadne diobe sud odrediti bez obzira na to je li postupak bio zaključen.</w:t>
      </w:r>
    </w:p>
    <w:p w:rsidRDefault="001D2DC9" w:rsidP="00E41DEA" w:rsidR="001D2DC9">
      <w:pPr>
        <w:jc w:val="both"/>
      </w:pPr>
    </w:p>
    <w:p w:rsidRDefault="00465925" w:rsidP="00E41DEA" w:rsidR="00AF1261">
      <w:pPr>
        <w:jc w:val="both"/>
      </w:pPr>
      <w:r>
        <w:t>Slijedom navedenoga, a imajući u vidu da postoji imovina u vlasništvu dužnika odlučeno je kao u izreci.</w:t>
      </w:r>
    </w:p>
    <w:p w:rsidRDefault="00AF1261" w:rsidP="00E41DEA" w:rsidR="00AF1261">
      <w:pPr>
        <w:jc w:val="both"/>
      </w:pPr>
      <w:r>
        <w:t xml:space="preserve"> </w:t>
      </w:r>
    </w:p>
    <w:p w:rsidRDefault="00AF1261" w:rsidP="00E41DEA" w:rsidR="00AF1261">
      <w:pPr>
        <w:jc w:val="both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465925">
        <w:t>27</w:t>
      </w:r>
      <w:r w:rsidR="00FE6271">
        <w:t>.</w:t>
      </w:r>
      <w:r w:rsidR="00D06E9F">
        <w:t xml:space="preserve"> listopada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E91121" w:rsidR="005939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A7F26">
        <w:rPr>
          <w:rFonts w:hAnsi="Times New Roman" w:ascii="Times New Roman"/>
          <w:szCs w:val="24"/>
        </w:rPr>
        <w:tab/>
      </w:r>
      <w:r w:rsidR="005939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397F" w:rsidP="00E91121" w:rsidR="005939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397F" w:rsidP="00E91121" w:rsidR="005939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397F" w:rsidP="00E91121" w:rsidR="005939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397F" w:rsidP="00E91121" w:rsidR="005939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397F" w:rsidP="0059397F" w:rsidR="0059397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0D3E" w:rsidP="0059397F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9397F" w:rsidP="00160C6A" w:rsidR="0059397F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448" w:rsidR="00A6544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448" w:rsidR="00A6544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448" w:rsidR="00A654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1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A65448">
      <w:t>5066/2016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448" w:rsidR="00A654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D65F83"/>
    <w:multiLevelType w:val="hybridMultilevel"/>
    <w:tmpl w:val="DB4C7F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DC9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65925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9397F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074C1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448"/>
    <w:rsid w:val="00A658C0"/>
    <w:rsid w:val="00A77C29"/>
    <w:rsid w:val="00AD128B"/>
    <w:rsid w:val="00AD27BB"/>
    <w:rsid w:val="00AD574A"/>
    <w:rsid w:val="00AD608A"/>
    <w:rsid w:val="00AE3174"/>
    <w:rsid w:val="00AF1261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438B6"/>
    <w:rsid w:val="00D55160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07B97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Bezproreda" w:type="paragraph">
    <w:name w:val="No Spacing"/>
    <w:uiPriority w:val="1"/>
    <w:qFormat/>
    <w:rsid w:val="00AD57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65925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9397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39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Bezproreda" w:type="paragraph">
    <w:name w:val="No Spacing"/>
    <w:uiPriority w:val="1"/>
    <w:qFormat/>
    <w:rsid w:val="00AD57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65925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9397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39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984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5066</izvorni_sadrzaj>
    <derivirana_varijabla naziv="DomainObject.Predmet.Broj_1">5066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2016.</izvorni_sadrzaj>
    <derivirana_varijabla naziv="DomainObject.Predmet.DatumRjesavanja_1">12.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St-5066/2015</izvorni_sadrzaj>
    <derivirana_varijabla naziv="DomainObject.Predmet.OznakaBroj_1">St-5066/2015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PRODUKT d.o.o.</izvorni_sadrzaj>
    <derivirana_varijabla naziv="DomainObject.Predmet.ProtustrankaFormated_1">  EKO METAL PRODUKT d.o.o.</derivirana_varijabla>
  </DomainObject.Predmet.ProtustrankaFormated>
  <DomainObject.Predmet.ProtustrankaFormatedOIB>
    <izvorni_sadrzaj>  EKO METAL PRODUKT d.o.o., OIB 57831331753</izvorni_sadrzaj>
    <derivirana_varijabla naziv="DomainObject.Predmet.ProtustrankaFormatedOIB_1">  EKO METAL PRODUKT d.o.o., OIB 57831331753</derivirana_varijabla>
  </DomainObject.Predmet.ProtustrankaFormatedOIB>
  <DomainObject.Predmet.ProtustrankaFormatedWithAdress>
    <izvorni_sadrzaj> EKO METAL PRODUKT d.o.o., Kardinala Stepinca 8, 49000 Krapina</izvorni_sadrzaj>
    <derivirana_varijabla naziv="DomainObject.Predmet.ProtustrankaFormatedWithAdress_1"> EKO METAL PRODUKT d.o.o., Kardinala Stepinca 8, 49000 Krapina</derivirana_varijabla>
  </DomainObject.Predmet.ProtustrankaFormatedWithAdress>
  <DomainObject.Predmet.ProtustrankaFormatedWithAdressOIB>
    <izvorni_sadrzaj> EKO METAL PRODUKT d.o.o., OIB 57831331753, Kardinala Stepinca 8, 49000 Krapina</izvorni_sadrzaj>
    <derivirana_varijabla naziv="DomainObject.Predmet.ProtustrankaFormatedWithAdressOIB_1"> EKO METAL PRODUKT d.o.o., OIB 57831331753, Kardinala Stepinca 8, 49000 Krapina</derivirana_varijabla>
  </DomainObject.Predmet.ProtustrankaFormatedWithAdressOIB>
  <DomainObject.Predmet.ProtustrankaWithAdress>
    <izvorni_sadrzaj>EKO METAL PRODUKT d.o.o. Kardinala Stepinca 8, 49000 Krapina</izvorni_sadrzaj>
    <derivirana_varijabla naziv="DomainObject.Predmet.ProtustrankaWithAdress_1">EKO METAL PRODUKT d.o.o. Kardinala Stepinca 8, 49000 Krapina</derivirana_varijabla>
  </DomainObject.Predmet.ProtustrankaWithAdress>
  <DomainObject.Predmet.ProtustrankaWithAdressOIB>
    <izvorni_sadrzaj>EKO METAL PRODUKT d.o.o., OIB 57831331753, Kardinala Stepinca 8, 49000 Krapina</izvorni_sadrzaj>
    <derivirana_varijabla naziv="DomainObject.Predmet.ProtustrankaWithAdressOIB_1">EKO METAL PRODUKT d.o.o., OIB 57831331753, Kardinala Stepinca 8, 49000 Krapina</derivirana_varijabla>
  </DomainObject.Predmet.ProtustrankaWithAdressOIB>
  <DomainObject.Predmet.ProtustrankaNazivFormated>
    <izvorni_sadrzaj>EKO METAL PRODUKT d.o.o.</izvorni_sadrzaj>
    <derivirana_varijabla naziv="DomainObject.Predmet.ProtustrankaNazivFormated_1">EKO METAL PRODUKT d.o.o.</derivirana_varijabla>
  </DomainObject.Predmet.ProtustrankaNazivFormated>
  <DomainObject.Predmet.ProtustrankaNazivFormatedOIB>
    <izvorni_sadrzaj>EKO METAL PRODUKT d.o.o., OIB 57831331753</izvorni_sadrzaj>
    <derivirana_varijabla naziv="DomainObject.Predmet.ProtustrankaNazivFormatedOIB_1">EKO METAL PRODUKT d.o.o., OIB 57831331753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METAL PRODUKT d.o.o.</item>
    </izvorni_sadrzaj>
    <derivirana_varijabla naziv="DomainObject.Predmet.ProtuStrankaListFormated_1">
      <item>EKO METAL PRODUKT d.o.o.</item>
    </derivirana_varijabla>
  </DomainObject.Predmet.ProtuStrankaListFormated>
  <DomainObject.Predmet.ProtuStrankaListFormatedOIB>
    <izvorni_sadrzaj>
      <item>EKO METAL PRODUKT d.o.o., OIB 57831331753</item>
    </izvorni_sadrzaj>
    <derivirana_varijabla naziv="DomainObject.Predmet.ProtuStrankaListFormatedOIB_1">
      <item>EKO METAL PRODUKT d.o.o., OIB 57831331753</item>
    </derivirana_varijabla>
  </DomainObject.Predmet.ProtuStrankaListFormatedOIB>
  <DomainObject.Predmet.ProtuStrankaListFormatedWithAdress>
    <izvorni_sadrzaj>
      <item>EKO METAL PRODUKT d.o.o., Kardinala Stepinca 8, 49000 Krapina</item>
    </izvorni_sadrzaj>
    <derivirana_varijabla naziv="DomainObject.Predmet.ProtuStrankaListFormatedWithAdress_1">
      <item>EKO METAL PRODUKT d.o.o., Kardinala Stepinca 8, 49000 Krapina</item>
    </derivirana_varijabla>
  </DomainObject.Predmet.ProtuStrankaListFormatedWithAdress>
  <DomainObject.Predmet.ProtuStrankaListFormatedWithAdressOIB>
    <izvorni_sadrzaj>
      <item>EKO METAL PRODUKT d.o.o., OIB 57831331753, Kardinala Stepinca 8, 49000 Krapina</item>
    </izvorni_sadrzaj>
    <derivirana_varijabla naziv="DomainObject.Predmet.ProtuStrankaListFormatedWithAdressOIB_1">
      <item>EKO METAL PRODUKT d.o.o., OIB 57831331753, Kardinala Stepinca 8, 49000 Krapina</item>
    </derivirana_varijabla>
  </DomainObject.Predmet.ProtuStrankaListFormatedWithAdressOIB>
  <DomainObject.Predmet.ProtuStrankaListNazivFormated>
    <izvorni_sadrzaj>
      <item>EKO METAL PRODUKT d.o.o.</item>
    </izvorni_sadrzaj>
    <derivirana_varijabla naziv="DomainObject.Predmet.ProtuStrankaListNazivFormated_1">
      <item>EKO METAL PRODUKT d.o.o.</item>
    </derivirana_varijabla>
  </DomainObject.Predmet.ProtuStrankaListNazivFormated>
  <DomainObject.Predmet.ProtuStrankaListNazivFormatedOIB>
    <izvorni_sadrzaj>
      <item>EKO METAL PRODUKT d.o.o., OIB 57831331753</item>
    </izvorni_sadrzaj>
    <derivirana_varijabla naziv="DomainObject.Predmet.ProtuStrankaListNazivFormatedOIB_1">
      <item>EKO METAL PRODUKT d.o.o., OIB 57831331753</item>
    </derivirana_varijabla>
  </DomainObject.Predmet.ProtuStrankaListNazivFormatedOIB>
  <DomainObject.Predmet.OstaliListFormated>
    <izvorni_sadrzaj>
      <item>HRVATSKI ZAVOD ZA MIROVINSKO OSIGURANJE</item>
      <item>Stanko Kolaković</item>
    </izvorni_sadrzaj>
    <derivirana_varijabla naziv="DomainObject.Predmet.OstaliListFormated_1">
      <item>HRVATSKI ZAVOD ZA MIROVINSKO OSIGURANJE</item>
      <item>Stanko Kolaković</item>
    </derivirana_varijabla>
  </DomainObject.Predmet.OstaliListFormated>
  <DomainObject.Predmet.OstaliListFormatedOIB>
    <izvorni_sadrzaj>
      <item>HRVATSKI ZAVOD ZA MIROVINSKO OSIGURANJE, OIB 84397956623</item>
      <item>Stanko Kolaković, OIB 70318259369</item>
    </izvorni_sadrzaj>
    <derivirana_varijabla naziv="DomainObject.Predmet.OstaliListFormatedOIB_1">
      <item>HRVATSKI ZAVOD ZA MIROVINSKO OSIGURANJE, OIB 84397956623</item>
      <item>Stanko Kolaković, OIB 70318259369</item>
    </derivirana_varijabla>
  </DomainObject.Predmet.OstaliListFormatedOIB>
  <DomainObject.Predmet.OstaliListFormatedWithAdress>
    <izvorni_sadrzaj>
      <item>HRVATSKI ZAVOD ZA MIROVINSKO OSIGURANJE, Trpimirova 4, 10000 Zagreb</item>
      <item>Stanko Kolaković, Kardinala Stepinca 8, 49000 Krapina</item>
    </izvorni_sadrzaj>
    <derivirana_varijabla naziv="DomainObject.Predmet.OstaliListFormatedWithAdress_1">
      <item>HRVATSKI ZAVOD ZA MIROVINSKO OSIGURANJE, Trpimirova 4, 10000 Zagreb</item>
      <item>Stanko Kolaković, Kardinala Stepinca 8, 49000 Krapina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Stanko Kolaković, OIB 70318259369, Kardinala Stepinca 8, 49000 Krapina</item>
    </izvorni_sadrzaj>
    <derivirana_varijabla naziv="DomainObject.Predmet.OstaliListFormatedWithAdressOIB_1">
      <item>HRVATSKI ZAVOD ZA MIROVINSKO OSIGURANJE, OIB 84397956623, Trpimirova 4, 10000 Zagreb</item>
      <item>Stanko Kolaković, OIB 70318259369, Kardinala Stepinca 8, 49000 Krapina</item>
    </derivirana_varijabla>
  </DomainObject.Predmet.OstaliListFormatedWithAdressOIB>
  <DomainObject.Predmet.OstaliListNazivFormated>
    <izvorni_sadrzaj>
      <item>HRVATSKI ZAVOD ZA MIROVINSKO OSIGURANJE</item>
      <item>Stanko Kolaković</item>
    </izvorni_sadrzaj>
    <derivirana_varijabla naziv="DomainObject.Predmet.OstaliListNazivFormated_1">
      <item>HRVATSKI ZAVOD ZA MIROVINSKO OSIGURANJE</item>
      <item>Stanko Kolaković</item>
    </derivirana_varijabla>
  </DomainObject.Predmet.OstaliListNazivFormated>
  <DomainObject.Predmet.OstaliListNazivFormatedOIB>
    <izvorni_sadrzaj>
      <item>HRVATSKI ZAVOD ZA MIROVINSKO OSIGURANJE, OIB 84397956623</item>
      <item>Stanko Kolaković, OIB 70318259369</item>
    </izvorni_sadrzaj>
    <derivirana_varijabla naziv="DomainObject.Predmet.OstaliListNazivFormatedOIB_1">
      <item>HRVATSKI ZAVOD ZA MIROVINSKO OSIGURANJE, OIB 84397956623</item>
      <item>Stanko Kolaković, OIB 70318259369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METAL PRODUKT d.o.o.</izvorni_sadrzaj>
    <derivirana_varijabla naziv="DomainObject.Predmet.ProtustrankaIDrugi_1">EKO METAL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METAL PRODUKT d.o.o., OIB 57831331753, Kardinala Stepinca 8, 49000 Krapina</izvorni_sadrzaj>
    <derivirana_varijabla naziv="DomainObject.Predmet.ProtustrankaIDrugiAdressOIB_1">EKO METAL PRODUKT d.o.o., OIB 57831331753,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St-5066/2015-8</izvorni_sadrzaj>
    <derivirana_varijabla naziv="DomainObject.Predmet.OdlukaRjesenje.Oznaka_1">St-5066/2015-8</derivirana_varijabla>
  </DomainObject.Predmet.OdlukaRjesenje.Oznaka>
  <DomainObject.Predmet.SudioniciListNaziv>
    <izvorni_sadrzaj>
      <item>EKO METAL PRODUKT d.o.o.</item>
      <item>FINA Regionalni centar Zagreb</item>
      <item>HRVATSKI ZAVOD ZA MIROVINSKO OSIGURANJE</item>
      <item>Stanko Kolaković</item>
    </izvorni_sadrzaj>
    <derivirana_varijabla naziv="DomainObject.Predmet.SudioniciListNaziv_1">
      <item>EKO METAL PRODUKT d.o.o.</item>
      <item>FINA Regionalni centar Zagreb</item>
      <item>HRVATSKI ZAVOD ZA MIROVINSKO OSIGURANJE</item>
      <item>Stanko Kolaković</item>
    </derivirana_varijabla>
  </DomainObject.Predmet.SudioniciListNaziv>
  <DomainObject.Predmet.SudioniciListAdressOIB>
    <izvorni_sadrzaj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  <item>Stanko Kolaković, OIB 70318259369, Kardinala Stepinca 8,49000 Krapina</item>
    </izvorni_sadrzaj>
    <derivirana_varijabla naziv="DomainObject.Predmet.SudioniciListAdressOIB_1"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  <item>Stanko Kolaković, OIB 70318259369, Kardinala Stepinca 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57831331753</item>
      <item>, OIB 85821130368</item>
      <item>, OIB 84397956623</item>
      <item>, OIB 70318259369</item>
    </izvorni_sadrzaj>
    <derivirana_varijabla naziv="DomainObject.Predmet.SudioniciListNazivOIB_1">
      <item>, OIB 57831331753</item>
      <item>, OIB 85821130368</item>
      <item>, OIB 84397956623</item>
      <item>, OIB 70318259369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044D2-3A5C-4101-AB77-1B0DFC993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371</properties:Words>
  <properties:Characters>1975</properties:Characters>
  <properties:Lines>101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2016-10-27T12:59:00Z</dcterms:created>
  <dc:creator>nmarkovic</dc:creator>
  <cp:lastModifiedBy>Jadranka Zelić</cp:lastModifiedBy>
  <cp:lastPrinted>2016-10-27T12:58:00Z</cp:lastPrinted>
  <dcterms:modified xmlns:xsi="http://www.w3.org/2001/XMLSchema-instance" xsi:type="dcterms:W3CDTF">2016-10-27T13:00:00Z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