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c415" w14:paraId="556c415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EC0210">
        <w:t>1741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EC0210">
        <w:rPr>
          <w:lang w:val="hr-HR"/>
        </w:rPr>
        <w:t>LIAM KONSTRUKCIJE</w:t>
      </w:r>
      <w:r w:rsidR="005F6DE9">
        <w:rPr>
          <w:lang w:val="hr-HR"/>
        </w:rPr>
        <w:t xml:space="preserve"> </w:t>
      </w:r>
      <w:r w:rsidR="00D44C87">
        <w:rPr>
          <w:lang w:val="hr-HR"/>
        </w:rPr>
        <w:t>d.</w:t>
      </w:r>
      <w:r w:rsidR="00EC0210">
        <w:rPr>
          <w:lang w:val="hr-HR"/>
        </w:rPr>
        <w:t>o.o., Split, Mejaši 9</w:t>
      </w:r>
      <w:r w:rsidR="00D44C87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EC0210">
        <w:rPr>
          <w:lang w:val="hr-HR"/>
        </w:rPr>
        <w:t>: 36114896114</w:t>
      </w:r>
      <w:r w:rsidR="00D44C87">
        <w:rPr>
          <w:lang w:val="hr-HR"/>
        </w:rPr>
        <w:t>, MBS: 0</w:t>
      </w:r>
      <w:r w:rsidR="00EC0210">
        <w:rPr>
          <w:lang w:val="hr-HR"/>
        </w:rPr>
        <w:t>60234495</w:t>
      </w:r>
      <w:r w:rsidR="00626537">
        <w:rPr>
          <w:lang w:val="hr-HR"/>
        </w:rPr>
        <w:t xml:space="preserve">,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EC0210" w:rsidRPr="00EC0210">
        <w:rPr>
          <w:lang w:val="hr-HR"/>
        </w:rPr>
        <w:t>LIAM KONSTRUKCIJE d.o.o., Split, Mejaši 9, OIB: 36114896114, MBS: 060234495</w:t>
      </w:r>
      <w:r w:rsidR="00EC0210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101F24">
        <w:rPr>
          <w:lang w:val="hr-HR"/>
        </w:rPr>
        <w:t>09</w:t>
      </w:r>
      <w:r w:rsidR="00447C1D">
        <w:rPr>
          <w:lang w:val="hr-HR"/>
        </w:rPr>
        <w:t xml:space="preserve"> sati i </w:t>
      </w:r>
      <w:r w:rsidR="00101F24">
        <w:rPr>
          <w:lang w:val="hr-HR"/>
        </w:rPr>
        <w:t>10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101F24">
        <w:t>Ante Gabelica, dipl. pravnik iz Splita, Ruđera Boškovića 7/125, OIB: 68765596631.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EC0210" w:rsidRPr="00EC0210">
        <w:rPr>
          <w:lang w:val="hr-HR"/>
        </w:rPr>
        <w:t xml:space="preserve">LIAM KONSTRUKCIJE d.o.o., Split, Mejaši 9, OIB: 36114896114, MBS: 060234495.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B33D32">
        <w:rPr>
          <w:lang w:val="hr-HR"/>
        </w:rPr>
        <w:t>šenja, dužnik će se  brisati iz</w:t>
      </w:r>
      <w:r w:rsidR="0015489F">
        <w:rPr>
          <w:lang w:val="hr-HR"/>
        </w:rPr>
        <w:t xml:space="preserve"> </w:t>
      </w:r>
      <w:r w:rsidR="00626537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626537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64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56641F">
      <w:t>7</w:t>
    </w:r>
    <w:r w:rsidR="00EC0210">
      <w:t>41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01F24"/>
    <w:rsid w:val="001276AB"/>
    <w:rsid w:val="001533EC"/>
    <w:rsid w:val="0015489F"/>
    <w:rsid w:val="00175FF0"/>
    <w:rsid w:val="0018497B"/>
    <w:rsid w:val="001B3378"/>
    <w:rsid w:val="00207DE4"/>
    <w:rsid w:val="0024279B"/>
    <w:rsid w:val="002A4B4D"/>
    <w:rsid w:val="002B1247"/>
    <w:rsid w:val="00354500"/>
    <w:rsid w:val="003A7516"/>
    <w:rsid w:val="003B6498"/>
    <w:rsid w:val="003B76E7"/>
    <w:rsid w:val="003F4005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A07BE"/>
    <w:rsid w:val="005F38C9"/>
    <w:rsid w:val="005F6DE9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61BEA"/>
    <w:rsid w:val="00772F42"/>
    <w:rsid w:val="00777C0E"/>
    <w:rsid w:val="00783722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C319B2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C0210"/>
    <w:rsid w:val="00ED599A"/>
    <w:rsid w:val="00F442A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B6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49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49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49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49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B64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4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49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49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49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St-1741/2015</izvorni_sadrzaj>
    <derivirana_varijabla naziv="DomainObject.Predmet.OznakaBroj_1">St-1741/2015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LIAM KONSTRUKCIJE za građenje, društvo s ograničenom odgovornošću</izvorni_sadrzaj>
    <derivirana_varijabla naziv="DomainObject.Predmet.ProtustrankaFormated_1">  LIAM KONSTRUKCIJE za građenje, društvo s ograničenom odgovornošću</derivirana_varijabla>
  </DomainObject.Predmet.ProtustrankaFormated>
  <DomainObject.Predmet.ProtustrankaFormatedOIB>
    <izvorni_sadrzaj>  LIAM KONSTRUKCIJE za građenje, društvo s ograničenom odgovornošću, OIB 36114896114</izvorni_sadrzaj>
    <derivirana_varijabla naziv="DomainObject.Predmet.ProtustrankaFormatedOIB_1">  LIAM KONSTRUKCIJE za građenje, društvo s ograničenom odgovornošću, OIB 36114896114</derivirana_varijabla>
  </DomainObject.Predmet.ProtustrankaFormatedOIB>
  <DomainObject.Predmet.ProtustrankaFormatedWithAdress>
    <izvorni_sadrzaj> LIAM KONSTRUKCIJE za građenje, društvo s ograničenom odgovornošću, Mejaši 9, 21000 Split</izvorni_sadrzaj>
    <derivirana_varijabla naziv="DomainObject.Predmet.ProtustrankaFormatedWithAdress_1"> LIAM KONSTRUKCIJE za građenje, društvo s ograničenom odgovornošću, Mejaši 9, 21000 Split</derivirana_varijabla>
  </DomainObject.Predmet.ProtustrankaFormatedWithAdress>
  <DomainObject.Predmet.ProtustrankaFormatedWithAdressOIB>
    <izvorni_sadrzaj> LIAM KONSTRUKCIJE za građenje, društvo s ograničenom odgovornošću, OIB 36114896114, Mejaši 9, 21000 Split</izvorni_sadrzaj>
    <derivirana_varijabla naziv="DomainObject.Predmet.ProtustrankaFormatedWithAdressOIB_1"> LIAM KONSTRUKCIJE za građenje, društvo s ograničenom odgovornošću, OIB 36114896114, Mejaši 9, 21000 Split</derivirana_varijabla>
  </DomainObject.Predmet.ProtustrankaFormatedWithAdressOIB>
  <DomainObject.Predmet.ProtustrankaWithAdress>
    <izvorni_sadrzaj>LIAM KONSTRUKCIJE za građenje, društvo s ograničenom odgovornošću Mejaši 9, 21000 Split</izvorni_sadrzaj>
    <derivirana_varijabla naziv="DomainObject.Predmet.ProtustrankaWithAdress_1">LIAM KONSTRUKCIJE za građenje, društvo s ograničenom odgovornošću Mejaši 9, 21000 Split</derivirana_varijabla>
  </DomainObject.Predmet.ProtustrankaWithAdress>
  <DomainObject.Predmet.ProtustrankaWithAdressOIB>
    <izvorni_sadrzaj>LIAM KONSTRUKCIJE za građenje, društvo s ograničenom odgovornošću, OIB 36114896114, Mejaši 9, 21000 Split</izvorni_sadrzaj>
    <derivirana_varijabla naziv="DomainObject.Predmet.ProtustrankaWithAdressOIB_1">LIAM KONSTRUKCIJE za građenje, društvo s ograničenom odgovornošću, OIB 36114896114, Mejaši 9, 21000 Split</derivirana_varijabla>
  </DomainObject.Predmet.ProtustrankaWithAdressOIB>
  <DomainObject.Predmet.ProtustrankaNazivFormated>
    <izvorni_sadrzaj>LIAM KONSTRUKCIJE za građenje, društvo s ograničenom odgovornošću</izvorni_sadrzaj>
    <derivirana_varijabla naziv="DomainObject.Predmet.ProtustrankaNazivFormated_1">LIAM KONSTRUKCIJE za građenje, društvo s ograničenom odgovornošću</derivirana_varijabla>
  </DomainObject.Predmet.ProtustrankaNazivFormated>
  <DomainObject.Predmet.ProtustrankaNazivFormatedOIB>
    <izvorni_sadrzaj>LIAM KONSTRUKCIJE za građenje, društvo s ograničenom odgovornošću, OIB 36114896114</izvorni_sadrzaj>
    <derivirana_varijabla naziv="DomainObject.Predmet.ProtustrankaNazivFormatedOIB_1">LIAM KONSTRUKCIJE za građenje, društvo s ograničenom odgovornošću, OIB 36114896114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447460.58</izvorni_sadrzaj>
    <derivirana_varijabla naziv="DomainObject.Predmet.TrenutnaVrijednost_1">447460.58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LIAM KONSTRUKCIJE za građenje, društvo s ograničenom odgovornošću</item>
    </izvorni_sadrzaj>
    <derivirana_varijabla naziv="DomainObject.Predmet.ProtuStrankaListFormated_1">
      <item>LIAM KONSTRUKCIJE za građenje, društvo s ograničenom odgovornošću</item>
    </derivirana_varijabla>
  </DomainObject.Predmet.ProtuStrankaListFormated>
  <DomainObject.Predmet.ProtuStrankaListFormatedOIB>
    <izvorni_sadrzaj>
      <item>LIAM KONSTRUKCIJE za građenje, društvo s ograničenom odgovornošću, OIB 36114896114</item>
    </izvorni_sadrzaj>
    <derivirana_varijabla naziv="DomainObject.Predmet.ProtuStrankaListFormatedOIB_1">
      <item>LIAM KONSTRUKCIJE za građenje, društvo s ograničenom odgovornošću, OIB 36114896114</item>
    </derivirana_varijabla>
  </DomainObject.Predmet.ProtuStrankaListFormatedOIB>
  <DomainObject.Predmet.ProtuStrankaListFormatedWithAdress>
    <izvorni_sadrzaj>
      <item>LIAM KONSTRUKCIJE za građenje, društvo s ograničenom odgovornošću, Mejaši 9, 21000 Split</item>
    </izvorni_sadrzaj>
    <derivirana_varijabla naziv="DomainObject.Predmet.ProtuStrankaListFormatedWithAdress_1">
      <item>LIAM KONSTRUKCIJE za građenje, društvo s ograničenom odgovornošću, Mejaši 9, 21000 Split</item>
    </derivirana_varijabla>
  </DomainObject.Predmet.ProtuStrankaListFormatedWithAdress>
  <DomainObject.Predmet.ProtuStrankaListFormatedWithAdressOIB>
    <izvorni_sadrzaj>
      <item>LIAM KONSTRUKCIJE za građenje, društvo s ograničenom odgovornošću, OIB 36114896114, Mejaši 9, 21000 Split</item>
    </izvorni_sadrzaj>
    <derivirana_varijabla naziv="DomainObject.Predmet.ProtuStrankaListFormatedWithAdressOIB_1">
      <item>LIAM KONSTRUKCIJE za građenje, društvo s ograničenom odgovornošću, OIB 36114896114, Mejaši 9, 21000 Split</item>
    </derivirana_varijabla>
  </DomainObject.Predmet.ProtuStrankaListFormatedWithAdressOIB>
  <DomainObject.Predmet.ProtuStrankaListNazivFormated>
    <izvorni_sadrzaj>
      <item>LIAM KONSTRUKCIJE za građenje, društvo s ograničenom odgovornošću</item>
    </izvorni_sadrzaj>
    <derivirana_varijabla naziv="DomainObject.Predmet.ProtuStrankaListNazivFormated_1">
      <item>LIAM KONSTRUKCIJE za građenje, društvo s ograničenom odgovornošću</item>
    </derivirana_varijabla>
  </DomainObject.Predmet.ProtuStrankaListNazivFormated>
  <DomainObject.Predmet.ProtuStrankaListNazivFormatedOIB>
    <izvorni_sadrzaj>
      <item>LIAM KONSTRUKCIJE za građenje, društvo s ograničenom odgovornošću, OIB 36114896114</item>
    </izvorni_sadrzaj>
    <derivirana_varijabla naziv="DomainObject.Predmet.ProtuStrankaListNazivFormatedOIB_1">
      <item>LIAM KONSTRUKCIJE za građenje, društvo s ograničenom odgovornošću, OIB 36114896114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LIAM KONSTRUKCIJE za građenje, društvo s ograničenom odgovornošću</izvorni_sadrzaj>
    <derivirana_varijabla naziv="DomainObject.Predmet.ProtustrankaIDrugi_1">LIAM KONSTRUKCIJE za građenje,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LIAM KONSTRUKCIJE za građenje, društvo s ograničenom odgovornošću, OIB 36114896114, Mejaši 9, 21000 Split</izvorni_sadrzaj>
    <derivirana_varijabla naziv="DomainObject.Predmet.ProtustrankaIDrugiAdressOIB_1">LIAM KONSTRUKCIJE za građenje, društvo s ograničenom odgovornošću, OIB 36114896114, Mejaši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LIAM KONSTRUKCIJE za građenje, društvo s ograničenom odgovornošću</item>
      <item>FINANCIJSKA AGENCIJA RC SPLIT</item>
    </izvorni_sadrzaj>
    <derivirana_varijabla naziv="DomainObject.Predmet.SudioniciListNaziv_1">
      <item>LIAM KONSTRUKCIJE za građenje, društvo s ograničenom odgovornošću</item>
      <item>FINANCIJSKA AGENCIJA RC SPLIT</item>
    </derivirana_varijabla>
  </DomainObject.Predmet.SudioniciListNaziv>
  <DomainObject.Predmet.SudioniciListAdressOIB>
    <izvorni_sadrzaj>
      <item>LIAM KONSTRUKCIJE za građenje, društvo s ograničenom odgovornošću, OIB 36114896114, Mejaši 9,21000 Split</item>
      <item>FINANCIJSKA AGENCIJA RC SPLIT, OIB 85821130368, Mažuranićevo šetalište 24b,21000 Split</item>
    </izvorni_sadrzaj>
    <derivirana_varijabla naziv="DomainObject.Predmet.SudioniciListAdressOIB_1">
      <item>LIAM KONSTRUKCIJE za građenje, društvo s ograničenom odgovornošću, OIB 36114896114, Mejaši 9,21000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36114896114</item>
      <item>, OIB 85821130368</item>
    </izvorni_sadrzaj>
    <derivirana_varijabla naziv="DomainObject.Predmet.SudioniciListNazivOIB_1">
      <item>, OIB 36114896114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605</properties:Words>
  <properties:Characters>3302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2016-03-23T08:08:00Z</dcterms:created>
  <dc:creator>Lari Glavaš</dc:creator>
  <cp:lastModifiedBy>Lari Glavaš</cp:lastModifiedBy>
  <cp:lastPrinted>2016-03-23T08:08:00Z</cp:lastPrinted>
  <dcterms:modified xmlns:xsi="http://www.w3.org/2001/XMLSchema-instance" xsi:type="dcterms:W3CDTF">2016-03-23T08:09:00Z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