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7d32b" w14:paraId="087d32b" w:rsidRDefault="00652C5D" w:rsidR="001B2E63" w:rsidRPr="005D7F74">
      <w:pPr>
        <w15:collapsed w:val="false"/>
      </w:pPr>
      <w:bookmarkStart w:name="_GoBack" w:id="0"/>
      <w:bookmarkEnd w:id="0"/>
      <w:r w:rsidRPr="005D7F74">
        <w:t xml:space="preserve">                    </w:t>
      </w:r>
      <w:r w:rsidR="001B2E63" w:rsidRPr="005D7F7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5D7F74">
      <w:pPr>
        <w:jc w:val="both"/>
      </w:pPr>
    </w:p>
    <w:p w:rsidRDefault="00652C5D" w:rsidP="002D60CE" w:rsidR="002D60CE" w:rsidRPr="005D7F74">
      <w:pPr>
        <w:jc w:val="both"/>
      </w:pPr>
      <w:r w:rsidRPr="005D7F74">
        <w:t xml:space="preserve">      </w:t>
      </w:r>
      <w:r w:rsidR="002D60CE" w:rsidRPr="005D7F74">
        <w:t>REPUBLIKA HRVATSKA</w:t>
      </w:r>
    </w:p>
    <w:p w:rsidRDefault="002D60CE" w:rsidP="002D60CE" w:rsidR="002D60CE" w:rsidRPr="005D7F74">
      <w:pPr>
        <w:jc w:val="both"/>
      </w:pPr>
      <w:r w:rsidRPr="005D7F74">
        <w:t xml:space="preserve">TRGOVAČKI SUD U ZAGREBU                                                                </w:t>
      </w:r>
      <w:r w:rsidR="00652C5D" w:rsidRPr="005D7F74">
        <w:t>89.</w:t>
      </w:r>
      <w:r w:rsidRPr="005D7F74">
        <w:t xml:space="preserve"> St</w:t>
      </w:r>
      <w:r w:rsidR="0062522C" w:rsidRPr="005D7F74">
        <w:t>-</w:t>
      </w:r>
      <w:r w:rsidR="005D7F74" w:rsidRPr="005D7F74">
        <w:t>3530</w:t>
      </w:r>
      <w:r w:rsidR="00050A01" w:rsidRPr="005D7F74">
        <w:t>/16-</w:t>
      </w:r>
      <w:r w:rsidR="005D7F74" w:rsidRPr="005D7F74">
        <w:t>14</w:t>
      </w:r>
    </w:p>
    <w:p w:rsidRDefault="00652C5D" w:rsidP="002D60CE" w:rsidR="002D60CE" w:rsidRPr="005D7F74">
      <w:pPr>
        <w:jc w:val="both"/>
      </w:pPr>
      <w:r w:rsidRPr="005D7F74">
        <w:t xml:space="preserve">         Zagreb, </w:t>
      </w:r>
      <w:r w:rsidR="002D60CE" w:rsidRPr="005D7F74">
        <w:t>Amruševa 2/II</w:t>
      </w:r>
    </w:p>
    <w:p w:rsidRDefault="001B2E63" w:rsidP="00C40A44" w:rsidR="001B2E63" w:rsidRPr="005D7F74">
      <w:pPr>
        <w:jc w:val="center"/>
      </w:pPr>
    </w:p>
    <w:p w:rsidRDefault="007150E9" w:rsidP="00C40A44" w:rsidR="00C40A44" w:rsidRPr="005D7F74">
      <w:pPr>
        <w:jc w:val="center"/>
      </w:pPr>
      <w:r w:rsidRPr="005D7F74">
        <w:t>R</w:t>
      </w:r>
      <w:r w:rsidR="00C40A44" w:rsidRPr="005D7F74">
        <w:t xml:space="preserve"> E P U B L I K A   H R V A T S K A</w:t>
      </w:r>
    </w:p>
    <w:p w:rsidRDefault="00C40A44" w:rsidP="002D60CE" w:rsidR="00C40A44" w:rsidRPr="005D7F74">
      <w:pPr>
        <w:jc w:val="center"/>
      </w:pPr>
    </w:p>
    <w:p w:rsidRDefault="002D60CE" w:rsidP="002D60CE" w:rsidR="002D60CE" w:rsidRPr="005D7F74">
      <w:pPr>
        <w:jc w:val="center"/>
      </w:pPr>
      <w:r w:rsidRPr="005D7F74">
        <w:t>R J E Š E NJ E</w:t>
      </w:r>
    </w:p>
    <w:p w:rsidRDefault="002D60CE" w:rsidP="002D60CE" w:rsidR="002D60CE" w:rsidRPr="005D7F74">
      <w:pPr>
        <w:jc w:val="both"/>
        <w:rPr>
          <w:b/>
        </w:rPr>
      </w:pPr>
    </w:p>
    <w:p w:rsidRDefault="00652C5D" w:rsidP="00652C5D" w:rsidR="00652C5D" w:rsidRPr="005D7F74">
      <w:pPr>
        <w:jc w:val="center"/>
      </w:pPr>
    </w:p>
    <w:p w:rsidRDefault="00652C5D" w:rsidP="00652C5D" w:rsidR="000B22E7" w:rsidRPr="005D7F74">
      <w:pPr>
        <w:ind w:firstLine="708"/>
        <w:jc w:val="both"/>
      </w:pPr>
      <w:r w:rsidRPr="005D7F74">
        <w:t xml:space="preserve">Trgovački sud u Zagrebu, po sucu Nikolini Dorić Hadžisejdić, </w:t>
      </w:r>
      <w:r w:rsidRPr="005D7F74">
        <w:rPr>
          <w:lang w:val="pt-BR"/>
        </w:rPr>
        <w:t>u stečajnom predmetu u povodu prijedloga predlagatelja</w:t>
      </w:r>
      <w:r w:rsidRPr="005D7F74">
        <w:t xml:space="preserve"> </w:t>
      </w:r>
      <w:r w:rsidRPr="005D7F74">
        <w:rPr>
          <w:lang w:val="pt-BR"/>
        </w:rPr>
        <w:t xml:space="preserve">FINANCIJSKA AGENCIJA, RC Zagreb, </w:t>
      </w:r>
      <w:r w:rsidRPr="005D7F74">
        <w:t>Podružnica Zagreb, Trg svibanjskih žrtava 1995., 1, OIB: 85821130368,</w:t>
      </w:r>
      <w:r w:rsidRPr="005D7F74">
        <w:rPr>
          <w:lang w:val="pt-BR"/>
        </w:rPr>
        <w:t xml:space="preserve"> za otvaranje stečajnog postupka nad dužnikom </w:t>
      </w:r>
      <w:r w:rsidR="005D7F74" w:rsidRPr="005D7F74">
        <w:rPr>
          <w:lang w:val="pt-BR"/>
        </w:rPr>
        <w:t>ŠALIĆ VODA I GRIJANJE d.o.o., OIB: 75169236778, Zagreb, Pršaki 11</w:t>
      </w:r>
      <w:r w:rsidR="002D60CE" w:rsidRPr="005D7F74">
        <w:rPr>
          <w:lang w:val="pt-BR"/>
        </w:rPr>
        <w:t>,</w:t>
      </w:r>
      <w:r w:rsidR="000B22E7" w:rsidRPr="005D7F74">
        <w:rPr>
          <w:lang w:val="pt-BR"/>
        </w:rPr>
        <w:t xml:space="preserve"> </w:t>
      </w:r>
      <w:r w:rsidR="005D7F74" w:rsidRPr="005D7F74">
        <w:rPr>
          <w:lang w:val="pt-BR"/>
        </w:rPr>
        <w:t>6. rujna 2017</w:t>
      </w:r>
      <w:r w:rsidR="000B22E7" w:rsidRPr="005D7F74">
        <w:t>.,</w:t>
      </w:r>
    </w:p>
    <w:p w:rsidRDefault="00D677F7" w:rsidP="00D677F7" w:rsidR="00D677F7" w:rsidRPr="005D7F74">
      <w:pPr>
        <w:jc w:val="both"/>
      </w:pPr>
    </w:p>
    <w:p w:rsidRDefault="00065B42" w:rsidP="00D677F7" w:rsidR="00065B42" w:rsidRPr="005D7F74">
      <w:pPr>
        <w:jc w:val="center"/>
      </w:pPr>
      <w:r w:rsidRPr="005D7F74">
        <w:t>r i j e š i o     j e</w:t>
      </w:r>
    </w:p>
    <w:p w:rsidRDefault="00065B42" w:rsidP="00065B42" w:rsidR="00065B42" w:rsidRPr="005D7F74">
      <w:r w:rsidRPr="005D7F74">
        <w:t xml:space="preserve"> </w:t>
      </w:r>
    </w:p>
    <w:p w:rsidRDefault="00065B42" w:rsidP="0021298E" w:rsidR="00065B42" w:rsidRPr="005D7F74">
      <w:pPr>
        <w:ind w:firstLine="708"/>
        <w:jc w:val="both"/>
      </w:pPr>
      <w:r w:rsidRPr="005D7F74">
        <w:t>I</w:t>
      </w:r>
      <w:r w:rsidR="00D677F7" w:rsidRPr="005D7F74">
        <w:t>.</w:t>
      </w:r>
      <w:r w:rsidRPr="005D7F74">
        <w:t xml:space="preserve"> Pozivaju se </w:t>
      </w:r>
      <w:r w:rsidR="00704DD0" w:rsidRPr="005D7F74">
        <w:t>osobe koje imaju pravni interes za provedbom stečajnoga postupaka</w:t>
      </w:r>
      <w:r w:rsidR="00F324F6" w:rsidRPr="005D7F74">
        <w:t xml:space="preserve"> nad </w:t>
      </w:r>
      <w:r w:rsidRPr="005D7F74">
        <w:t xml:space="preserve"> d</w:t>
      </w:r>
      <w:r w:rsidR="00704DD0" w:rsidRPr="005D7F74">
        <w:t>užnikom</w:t>
      </w:r>
      <w:r w:rsidR="00F324F6" w:rsidRPr="005D7F74">
        <w:t xml:space="preserve"> </w:t>
      </w:r>
      <w:r w:rsidR="005D7F74" w:rsidRPr="005D7F74">
        <w:rPr>
          <w:lang w:val="pt-BR"/>
        </w:rPr>
        <w:t>ŠALIĆ VODA I GRIJANJE d.o.o., OIB: 75169236778, Zagreb, Pršaki 11</w:t>
      </w:r>
      <w:r w:rsidR="005543BD" w:rsidRPr="005D7F74">
        <w:rPr>
          <w:lang w:val="pt-BR"/>
        </w:rPr>
        <w:t>,</w:t>
      </w:r>
      <w:r w:rsidR="00704DD0" w:rsidRPr="005D7F74">
        <w:rPr>
          <w:lang w:val="pt-BR"/>
        </w:rPr>
        <w:t xml:space="preserve"> u roku 15 dana</w:t>
      </w:r>
      <w:r w:rsidR="00C40A44" w:rsidRPr="005D7F74">
        <w:rPr>
          <w:lang w:val="pt-BR"/>
        </w:rPr>
        <w:t xml:space="preserve"> predujmiti iznos od</w:t>
      </w:r>
      <w:r w:rsidR="005543BD" w:rsidRPr="005D7F74">
        <w:rPr>
          <w:lang w:val="pt-BR"/>
        </w:rPr>
        <w:t xml:space="preserve"> </w:t>
      </w:r>
      <w:r w:rsidR="00591F57" w:rsidRPr="005D7F74">
        <w:t>20</w:t>
      </w:r>
      <w:r w:rsidR="00134F3A" w:rsidRPr="005D7F74">
        <w:t xml:space="preserve">.000,00 kn </w:t>
      </w:r>
      <w:r w:rsidRPr="005D7F74">
        <w:t xml:space="preserve">za pokriće troškova prethodnog i stečajnog postupka na račun Trgovačkog suda u Zagrebu otvoren pri Hrvatskoj poštanskoj banci d.d. Zagreb broj </w:t>
      </w:r>
      <w:r w:rsidR="00A6064D" w:rsidRPr="005D7F74">
        <w:t>IBAN HR9223900011300000460</w:t>
      </w:r>
      <w:r w:rsidR="00A0793E" w:rsidRPr="005D7F74">
        <w:t>,</w:t>
      </w:r>
      <w:r w:rsidR="002817DE" w:rsidRPr="005D7F74">
        <w:t xml:space="preserve"> </w:t>
      </w:r>
      <w:r w:rsidR="009B3D51" w:rsidRPr="005D7F74">
        <w:t xml:space="preserve">model 05, poziv na </w:t>
      </w:r>
      <w:r w:rsidR="00A6064D" w:rsidRPr="005D7F74">
        <w:t xml:space="preserve">broj </w:t>
      </w:r>
      <w:r w:rsidR="005D7F74" w:rsidRPr="005D7F74">
        <w:t>3530</w:t>
      </w:r>
      <w:r w:rsidR="00652C5D" w:rsidRPr="005D7F74">
        <w:t>-16</w:t>
      </w:r>
      <w:r w:rsidR="00A0793E" w:rsidRPr="005D7F74">
        <w:t>.</w:t>
      </w:r>
    </w:p>
    <w:p w:rsidRDefault="00065B42" w:rsidP="0021298E" w:rsidR="00065B42" w:rsidRPr="005D7F74">
      <w:pPr>
        <w:ind w:firstLine="708"/>
        <w:jc w:val="both"/>
      </w:pPr>
      <w:r w:rsidRPr="005D7F74">
        <w:t>II</w:t>
      </w:r>
      <w:r w:rsidR="00D677F7" w:rsidRPr="005D7F74">
        <w:t>. Ako</w:t>
      </w:r>
      <w:r w:rsidRPr="005D7F74">
        <w:t xml:space="preserve"> </w:t>
      </w:r>
      <w:r w:rsidR="00BF0DDB" w:rsidRPr="005D7F74">
        <w:t>osobe koje imaju pravni interes za provedbom stečajnoga postupaka nad dužnikom</w:t>
      </w:r>
      <w:r w:rsidRPr="005D7F74">
        <w:t xml:space="preserve"> ne postupe u skladu s točkom I</w:t>
      </w:r>
      <w:r w:rsidR="00D677F7" w:rsidRPr="005D7F74">
        <w:t>.</w:t>
      </w:r>
      <w:r w:rsidRPr="005D7F74">
        <w:t xml:space="preserve"> ovog rješenja </w:t>
      </w:r>
      <w:r w:rsidR="00F324F6" w:rsidRPr="005D7F74">
        <w:t>sud</w:t>
      </w:r>
      <w:r w:rsidRPr="005D7F74">
        <w:t xml:space="preserve"> će donijeti rješenje o otvaranju i zaključenju stečajnog postupka.</w:t>
      </w:r>
    </w:p>
    <w:p w:rsidRDefault="00D677F7" w:rsidP="00065B42" w:rsidR="00D677F7" w:rsidRPr="005D7F74"/>
    <w:p w:rsidRDefault="00065B42" w:rsidP="00D677F7" w:rsidR="00065B42" w:rsidRPr="005D7F74">
      <w:pPr>
        <w:jc w:val="center"/>
      </w:pPr>
      <w:r w:rsidRPr="005D7F74">
        <w:t>Obrazloženje</w:t>
      </w:r>
    </w:p>
    <w:p w:rsidRDefault="00065B42" w:rsidP="00901CFD" w:rsidR="005543BD" w:rsidRPr="005D7F74">
      <w:r w:rsidRPr="005D7F74">
        <w:t xml:space="preserve"> </w:t>
      </w:r>
    </w:p>
    <w:p w:rsidRDefault="0062522C" w:rsidP="005D7F74" w:rsidR="0062522C" w:rsidRPr="005D7F74">
      <w:pPr>
        <w:pStyle w:val="Tijeloteksta"/>
        <w:ind w:firstLine="708"/>
        <w:rPr>
          <w:lang w:val="pt-BR"/>
        </w:rPr>
      </w:pPr>
      <w:r w:rsidRPr="005D7F74">
        <w:t xml:space="preserve">Financijska agencija, Regionalni centar Zagreb, podnijela je ovom sudu prijedlog za otvaranje stečajnog postupka nad dužnikom </w:t>
      </w:r>
      <w:r w:rsidR="005D7F74" w:rsidRPr="005D7F74">
        <w:rPr>
          <w:lang w:val="pt-BR"/>
        </w:rPr>
        <w:t xml:space="preserve">ŠALIĆ VODA I GRIJANJE d.o.o., OIB: 75169236778, Zagreb, Pršaki 11, na temelju članka 444. stavka 2. </w:t>
      </w:r>
      <w:r w:rsidRPr="005D7F74">
        <w:t xml:space="preserve">Stečajnog zakona („Narodne novine“ broj 71/15, dalje: SZ). </w:t>
      </w:r>
    </w:p>
    <w:p w:rsidRDefault="005D7F74" w:rsidP="005D7F74" w:rsidR="005D7F74" w:rsidRPr="005D7F74">
      <w:pPr>
        <w:ind w:firstLine="709"/>
        <w:jc w:val="both"/>
        <w:rPr>
          <w:lang w:val="en-GB"/>
        </w:rPr>
      </w:pPr>
      <w:r w:rsidRPr="005D7F74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181 dana, u ukupnom iznosu od 47.696,35 kn, kao i da dužnik ima 1 zaposlenog. </w:t>
      </w:r>
      <w:r w:rsidRPr="005D7F74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59075B" w:rsidP="005356ED" w:rsidR="00652C5D" w:rsidRPr="005D7F74">
      <w:pPr>
        <w:pStyle w:val="Tijeloteksta"/>
        <w:ind w:firstLine="708"/>
      </w:pPr>
      <w:r w:rsidRPr="005D7F74">
        <w:t xml:space="preserve">Sud je rješenjem </w:t>
      </w:r>
      <w:r w:rsidR="00901CFD" w:rsidRPr="005D7F74">
        <w:t>pokrenuo prethodni postupak nad dužnikom</w:t>
      </w:r>
      <w:r w:rsidR="005356ED" w:rsidRPr="005D7F74">
        <w:t xml:space="preserve">. </w:t>
      </w:r>
      <w:r w:rsidR="00973C2C" w:rsidRPr="005D7F74">
        <w:t>Zastupnik po zakonu dužnika</w:t>
      </w:r>
      <w:r w:rsidR="005356ED" w:rsidRPr="005D7F74">
        <w:t xml:space="preserve"> uredno je primio navedeno rješenje</w:t>
      </w:r>
      <w:r w:rsidR="00D346E6" w:rsidRPr="005D7F74">
        <w:t xml:space="preserve"> i zaključak od </w:t>
      </w:r>
      <w:r w:rsidR="005D7F74" w:rsidRPr="005D7F74">
        <w:t>22. svibnja</w:t>
      </w:r>
      <w:r w:rsidR="007B041F">
        <w:t xml:space="preserve"> 2017.</w:t>
      </w:r>
      <w:r w:rsidR="00D346E6" w:rsidRPr="005D7F74">
        <w:t>, ko</w:t>
      </w:r>
      <w:r w:rsidR="00652C5D" w:rsidRPr="005D7F74">
        <w:t>ji</w:t>
      </w:r>
      <w:r w:rsidR="00D346E6" w:rsidRPr="005D7F74">
        <w:t xml:space="preserve">m je pozvan na ročište </w:t>
      </w:r>
      <w:r w:rsidR="005D7F74" w:rsidRPr="005D7F74">
        <w:t>dana 6. rujna 2017</w:t>
      </w:r>
      <w:r w:rsidR="00D346E6" w:rsidRPr="005D7F74">
        <w:t>.,</w:t>
      </w:r>
      <w:r w:rsidR="005356ED" w:rsidRPr="005D7F74">
        <w:t xml:space="preserve"> </w:t>
      </w:r>
      <w:r w:rsidR="002902DA" w:rsidRPr="005D7F74">
        <w:t xml:space="preserve">a na koje ročište nije pristupio </w:t>
      </w:r>
      <w:r w:rsidR="00D346E6" w:rsidRPr="005D7F74">
        <w:t>te</w:t>
      </w:r>
      <w:r w:rsidR="005356ED" w:rsidRPr="005D7F74">
        <w:t xml:space="preserve"> nije osporio predlagateljeve tvrdnje o postojanju stečajnog razloga nesposobnosti za plaćanje</w:t>
      </w:r>
      <w:r w:rsidR="00652C5D" w:rsidRPr="005D7F74">
        <w:t>. Spisu prileži podnesak Min</w:t>
      </w:r>
      <w:r w:rsidR="00173A9F" w:rsidRPr="005D7F74">
        <w:t>i</w:t>
      </w:r>
      <w:r w:rsidR="00652C5D" w:rsidRPr="005D7F74">
        <w:t>starstva financija,</w:t>
      </w:r>
      <w:r w:rsidR="00173A9F" w:rsidRPr="005D7F74">
        <w:t xml:space="preserve"> Porezna u</w:t>
      </w:r>
      <w:r w:rsidR="00652C5D" w:rsidRPr="005D7F74">
        <w:t>p</w:t>
      </w:r>
      <w:r w:rsidR="00173A9F" w:rsidRPr="005D7F74">
        <w:t>r</w:t>
      </w:r>
      <w:r w:rsidR="00652C5D" w:rsidRPr="005D7F74">
        <w:t xml:space="preserve">ave, Područni ured </w:t>
      </w:r>
      <w:r w:rsidR="00050A01" w:rsidRPr="005D7F74">
        <w:t>Zagreb</w:t>
      </w:r>
      <w:r w:rsidR="00652C5D" w:rsidRPr="005D7F74">
        <w:t xml:space="preserve">, </w:t>
      </w:r>
      <w:r w:rsidR="005D7F74" w:rsidRPr="005D7F74">
        <w:t xml:space="preserve">Služba za naplatu i ovrhu, </w:t>
      </w:r>
      <w:r w:rsidR="005D7F74" w:rsidRPr="005D7F74">
        <w:lastRenderedPageBreak/>
        <w:t xml:space="preserve">Zagreb, Albrechtova 42 </w:t>
      </w:r>
      <w:r w:rsidR="00D62EBE" w:rsidRPr="005D7F74">
        <w:t xml:space="preserve">od </w:t>
      </w:r>
      <w:r w:rsidR="005D7F74" w:rsidRPr="005D7F74">
        <w:t>26. svibnja 2017</w:t>
      </w:r>
      <w:r w:rsidR="00D62EBE" w:rsidRPr="005D7F74">
        <w:t>. (list 1</w:t>
      </w:r>
      <w:r w:rsidR="005D7F74" w:rsidRPr="005D7F74">
        <w:t>5</w:t>
      </w:r>
      <w:r w:rsidR="00D62EBE" w:rsidRPr="005D7F74">
        <w:t xml:space="preserve"> spisa) </w:t>
      </w:r>
      <w:r w:rsidR="005D7F74" w:rsidRPr="005D7F74">
        <w:t>iz kojeg proizlazi da su uvidom u evidenciju o podacima bitnim za oporezivanje kojima raspolaže Porezna uprava utvrdili da dužnik ne posjeduje niti pokretnu niti nepokretnu imovinu.</w:t>
      </w:r>
    </w:p>
    <w:p w:rsidRDefault="003D0115" w:rsidP="009B1748" w:rsidR="009B1748" w:rsidRPr="005D7F74">
      <w:pPr>
        <w:pStyle w:val="Tijeloteksta"/>
        <w:ind w:firstLine="708"/>
      </w:pPr>
      <w:r w:rsidRPr="005D7F74">
        <w:t>U konkretnom slučaju, sud je prihvatio predlagateljeve tvrdnje o neprekinutom razdoblju evidentiranih neizvršenih osnova za plaćanje koji su zavedeni u Očevidniku  redoslijeda osnova za plaćanje.</w:t>
      </w:r>
      <w:r w:rsidR="00D346E6" w:rsidRPr="005D7F74">
        <w:t xml:space="preserve"> </w:t>
      </w:r>
    </w:p>
    <w:p w:rsidRDefault="001861A1" w:rsidP="001861A1" w:rsidR="001861A1" w:rsidRPr="005D7F74">
      <w:pPr>
        <w:jc w:val="both"/>
      </w:pPr>
      <w:r w:rsidRPr="005D7F74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34F3A" w:rsidP="009B1748" w:rsidR="009B1748" w:rsidRPr="005D7F74">
      <w:pPr>
        <w:jc w:val="both"/>
      </w:pPr>
      <w:r w:rsidRPr="005D7F74">
        <w:tab/>
      </w:r>
      <w:r w:rsidR="009B1748" w:rsidRPr="005D7F74">
        <w:t>U smislu citirane odredbe čl. 132. st. 1. SZ-a pozvane su osobe koje imaju pravni interes za provedbom stečajnoga postupka predujmiti troškov</w:t>
      </w:r>
      <w:r w:rsidR="002A4511" w:rsidRPr="005D7F74">
        <w:t>e</w:t>
      </w:r>
      <w:r w:rsidR="009B1748" w:rsidRPr="005D7F74">
        <w:t xml:space="preserve"> prethodnog i otvorenog stečajn</w:t>
      </w:r>
      <w:r w:rsidR="003D0115" w:rsidRPr="005D7F74">
        <w:t>og postupka u ukupnom iznosu  20</w:t>
      </w:r>
      <w:r w:rsidR="009B1748" w:rsidRPr="005D7F74">
        <w:t>.000,00 kn i to za: nagradu stečajnom upravitelju ukupno 5.000,00 kn, troškove knjigovodstva mjesečno 1.500,00 kn, troškove platnog prometa, blagajne, telefona, uredske troškove i troškove ostalih admin</w:t>
      </w:r>
      <w:r w:rsidR="00591F57" w:rsidRPr="005D7F74">
        <w:t>istrativnih poslova mjesečno 1.0</w:t>
      </w:r>
      <w:r w:rsidR="009B1748" w:rsidRPr="005D7F74">
        <w:t xml:space="preserve">00,00 kn, a sve bazirano na trajanju postupka u vremenu od 6 mjeseci. </w:t>
      </w:r>
    </w:p>
    <w:p w:rsidRDefault="009B1748" w:rsidP="009B1748" w:rsidR="009B1748" w:rsidRPr="005D7F74">
      <w:pPr>
        <w:jc w:val="both"/>
      </w:pPr>
      <w:r w:rsidRPr="005D7F74">
        <w:tab/>
      </w:r>
      <w:r w:rsidR="005356ED" w:rsidRPr="005D7F74">
        <w:t>Zbog navedenog, sud je na temelju odredbe čl. 132. st. 1. i 2. SZ-a riješio kao u izreci.</w:t>
      </w:r>
      <w:r w:rsidRPr="005D7F74">
        <w:t xml:space="preserve"> </w:t>
      </w:r>
    </w:p>
    <w:p w:rsidRDefault="00065B42" w:rsidP="00065B42" w:rsidR="00065B42" w:rsidRPr="005D7F74">
      <w:r w:rsidRPr="005D7F74">
        <w:t xml:space="preserve">        </w:t>
      </w:r>
    </w:p>
    <w:p w:rsidRDefault="001013EE" w:rsidP="002C3072" w:rsidR="00065B42" w:rsidRPr="005D7F74">
      <w:pPr>
        <w:jc w:val="center"/>
      </w:pPr>
      <w:r w:rsidRPr="005D7F74">
        <w:t xml:space="preserve">U </w:t>
      </w:r>
      <w:r w:rsidR="00065B42" w:rsidRPr="005D7F74">
        <w:t>Zagreb</w:t>
      </w:r>
      <w:r w:rsidR="009B3D51" w:rsidRPr="005D7F74">
        <w:t xml:space="preserve">u </w:t>
      </w:r>
      <w:r w:rsidR="005D7F74" w:rsidRPr="005D7F74">
        <w:t>6. rujna 2017.</w:t>
      </w:r>
    </w:p>
    <w:p w:rsidRDefault="00065B42" w:rsidP="001B2E63" w:rsidR="00065B42" w:rsidRPr="005D7F74">
      <w:pPr>
        <w:jc w:val="right"/>
      </w:pPr>
      <w:r w:rsidRPr="005D7F74">
        <w:t xml:space="preserve">                     </w:t>
      </w:r>
    </w:p>
    <w:p w:rsidRDefault="001013EE" w:rsidP="001B2E63" w:rsidR="00065B42" w:rsidRPr="005D7F74">
      <w:pPr>
        <w:jc w:val="right"/>
      </w:pPr>
      <w:r w:rsidRPr="005D7F74">
        <w:t xml:space="preserve">                                                                                                      </w:t>
      </w:r>
      <w:r w:rsidR="00065B42" w:rsidRPr="005D7F74">
        <w:t>Sudac:</w:t>
      </w:r>
    </w:p>
    <w:p w:rsidRDefault="00652C5D" w:rsidP="001B2E63" w:rsidR="001B2E63" w:rsidRPr="005D7F74">
      <w:pPr>
        <w:jc w:val="right"/>
      </w:pPr>
      <w:r w:rsidRPr="005D7F74">
        <w:t>Nikolina Dorić Hadžisejdić</w:t>
      </w:r>
      <w:r w:rsidR="00110A3F">
        <w:t>,v.r.</w:t>
      </w:r>
    </w:p>
    <w:p w:rsidRDefault="001B2E63" w:rsidP="001B2E63" w:rsidR="001B2E63" w:rsidRPr="005D7F74">
      <w:pPr>
        <w:jc w:val="right"/>
      </w:pPr>
    </w:p>
    <w:p w:rsidRDefault="00065B42" w:rsidP="00065B42" w:rsidR="00065B42" w:rsidRPr="005D7F74">
      <w:r w:rsidRPr="005D7F74">
        <w:t>Uputa o pravnom lijeku:</w:t>
      </w:r>
    </w:p>
    <w:p w:rsidRDefault="00065B42" w:rsidP="002D60CE" w:rsidR="001013EE" w:rsidRPr="005D7F74">
      <w:pPr>
        <w:jc w:val="both"/>
      </w:pPr>
      <w:r w:rsidRPr="005D7F74">
        <w:t>Protiv ovog rješenja može</w:t>
      </w:r>
      <w:r w:rsidR="00754CF2" w:rsidRPr="005D7F74">
        <w:t xml:space="preserve"> se</w:t>
      </w:r>
      <w:r w:rsidRPr="005D7F74">
        <w:t xml:space="preserve"> izjaviti</w:t>
      </w:r>
      <w:r w:rsidR="00754CF2" w:rsidRPr="005D7F74">
        <w:t xml:space="preserve"> žalba.</w:t>
      </w:r>
      <w:r w:rsidRPr="005D7F74">
        <w:t xml:space="preserve"> Žalba se podnosi ovom sudu u 2 primjerka za Visoki trgovački sud RH u roku od 8 dana, od dana dostave rješenja.</w:t>
      </w:r>
    </w:p>
    <w:p w:rsidRDefault="001B2E63" w:rsidP="00065B42" w:rsidR="001B2E63" w:rsidRPr="005D7F74"/>
    <w:p w:rsidRDefault="00110A3F" w:rsidP="00C359B6" w:rsidR="00110A3F">
      <w:pPr>
        <w:pStyle w:val="Bezproreda"/>
        <w:ind w:left="4956"/>
        <w:jc w:val="right"/>
      </w:pPr>
      <w:r>
        <w:t>Za točnost otpravka - ovlašteni službenik</w:t>
      </w:r>
    </w:p>
    <w:p w:rsidRDefault="00110A3F" w:rsidP="00C359B6" w:rsidR="00110A3F">
      <w:pPr>
        <w:pStyle w:val="Bezproreda"/>
        <w:ind w:left="4956"/>
        <w:jc w:val="right"/>
      </w:pPr>
      <w:r>
        <w:t>Karmela Dolenc</w:t>
      </w:r>
    </w:p>
    <w:p w:rsidRDefault="005D7F74" w:rsidP="00065B42" w:rsidR="005D7F74" w:rsidRPr="005D7F74"/>
    <w:sectPr w:rsidSect="001B2E63" w:rsidR="005D7F74" w:rsidRPr="005D7F74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110A3F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5D7F74">
          <w:rPr>
            <w:sz w:val="24"/>
          </w:rPr>
          <w:t>3530/16-14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10A3F"/>
    <w:rsid w:val="00134F3A"/>
    <w:rsid w:val="00173A9F"/>
    <w:rsid w:val="001861A1"/>
    <w:rsid w:val="001A762F"/>
    <w:rsid w:val="001B2E63"/>
    <w:rsid w:val="0021298E"/>
    <w:rsid w:val="00260C00"/>
    <w:rsid w:val="002817DE"/>
    <w:rsid w:val="002902DA"/>
    <w:rsid w:val="002A4511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5D7F74"/>
    <w:rsid w:val="0062522C"/>
    <w:rsid w:val="00652C5D"/>
    <w:rsid w:val="00662884"/>
    <w:rsid w:val="006850B7"/>
    <w:rsid w:val="00704DD0"/>
    <w:rsid w:val="007150E9"/>
    <w:rsid w:val="00754CF2"/>
    <w:rsid w:val="007B041F"/>
    <w:rsid w:val="007B068E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0A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A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A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A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A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10A3F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0A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A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A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A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A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10A3F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3530</izvorni_sadrzaj>
    <derivirana_varijabla naziv="DomainObject.Predmet.Broj_1">3530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St-3530/2016</izvorni_sadrzaj>
    <derivirana_varijabla naziv="DomainObject.Predmet.OznakaBroj_1">St-3530/2016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ŠALIĆ VODA I GRIJANJE d.o.o. zastupanog po punomoćniku Mario Šalić</izvorni_sadrzaj>
    <derivirana_varijabla naziv="DomainObject.Predmet.ProtustrankaFormated_1">  ŠALIĆ VODA I GRIJANJE d.o.o. zastupanog po punomoćniku Mario Šalić</derivirana_varijabla>
  </DomainObject.Predmet.ProtustrankaFormated>
  <DomainObject.Predmet.ProtustrankaFormatedOIB>
    <izvorni_sadrzaj>  ŠALIĆ VODA I GRIJANJE d.o.o., OIB 75169236778 zastupanog po punomoćniku Mario Šalić</izvorni_sadrzaj>
    <derivirana_varijabla naziv="DomainObject.Predmet.ProtustrankaFormatedOIB_1">  ŠALIĆ VODA I GRIJANJE d.o.o., OIB 75169236778 zastupanog po punomoćniku Mario Šalić</derivirana_varijabla>
  </DomainObject.Predmet.ProtustrankaFormatedOIB>
  <DomainObject.Predmet.ProtustrankaFormatedWithAdress>
    <izvorni_sadrzaj> ŠALIĆ VODA I GRIJANJE d.o.o., Pršaki 11, 10000 Zagreb zastupanog po punomoćniku Mario Šalić</izvorni_sadrzaj>
    <derivirana_varijabla naziv="DomainObject.Predmet.ProtustrankaFormatedWithAdress_1"> ŠALIĆ VODA I GRIJANJE d.o.o., Pršaki 11, 10000 Zagreb zastupanog po punomoćniku Mario Šalić</derivirana_varijabla>
  </DomainObject.Predmet.ProtustrankaFormatedWithAdress>
  <DomainObject.Predmet.ProtustrankaFormatedWithAdressOIB>
    <izvorni_sadrzaj> ŠALIĆ VODA I GRIJANJE d.o.o., OIB 75169236778, Pršaki 11, 10000 Zagreb zastupanog po punomoćniku Mario Šalić</izvorni_sadrzaj>
    <derivirana_varijabla naziv="DomainObject.Predmet.ProtustrankaFormatedWithAdressOIB_1"> ŠALIĆ VODA I GRIJANJE d.o.o., OIB 75169236778, Pršaki 11, 10000 Zagreb zastupanog po punomoćniku Mario Šalić</derivirana_varijabla>
  </DomainObject.Predmet.ProtustrankaFormatedWithAdressOIB>
  <DomainObject.Predmet.ProtustrankaWithAdress>
    <izvorni_sadrzaj>ŠALIĆ VODA I GRIJANJE d.o.o. Pršaki 11, 10000 Zagreb</izvorni_sadrzaj>
    <derivirana_varijabla naziv="DomainObject.Predmet.ProtustrankaWithAdress_1">ŠALIĆ VODA I GRIJANJE d.o.o. Pršaki 11, 10000 Zagreb</derivirana_varijabla>
  </DomainObject.Predmet.ProtustrankaWithAdress>
  <DomainObject.Predmet.ProtustrankaWithAdressOIB>
    <izvorni_sadrzaj>ŠALIĆ VODA I GRIJANJE d.o.o., OIB 75169236778, Pršaki 11, 10000 Zagreb</izvorni_sadrzaj>
    <derivirana_varijabla naziv="DomainObject.Predmet.ProtustrankaWithAdressOIB_1">ŠALIĆ VODA I GRIJANJE d.o.o., OIB 75169236778, Pršaki 11, 10000 Zagreb</derivirana_varijabla>
  </DomainObject.Predmet.ProtustrankaWithAdressOIB>
  <DomainObject.Predmet.ProtustrankaNazivFormated>
    <izvorni_sadrzaj>ŠALIĆ VODA I GRIJANJE d.o.o.</izvorni_sadrzaj>
    <derivirana_varijabla naziv="DomainObject.Predmet.ProtustrankaNazivFormated_1">ŠALIĆ VODA I GRIJANJE d.o.o.</derivirana_varijabla>
  </DomainObject.Predmet.ProtustrankaNazivFormated>
  <DomainObject.Predmet.ProtustrankaNazivFormatedOIB>
    <izvorni_sadrzaj>ŠALIĆ VODA I GRIJANJE d.o.o., OIB 75169236778</izvorni_sadrzaj>
    <derivirana_varijabla naziv="DomainObject.Predmet.ProtustrankaNazivFormatedOIB_1">ŠALIĆ VODA I GRIJANJE d.o.o., OIB 75169236778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Šalić</izvorni_sadrzaj>
    <derivirana_varijabla naziv="DomainObject.Predmet.StrankaFormated_1">  FINA Regionalni centar Zagreb; Mario Šalić</derivirana_varijabla>
  </DomainObject.Predmet.StrankaFormated>
  <DomainObject.Predmet.StrankaFormatedOIB>
    <izvorni_sadrzaj>  FINA Regionalni centar Zagreb, OIB 85821130368; Mario Šalić, OIB 94485221350</izvorni_sadrzaj>
    <derivirana_varijabla naziv="DomainObject.Predmet.StrankaFormatedOIB_1">  FINA Regionalni centar Zagreb, OIB 85821130368; Mario Šalić, OIB 94485221350</derivirana_varijabla>
  </DomainObject.Predmet.StrankaFormatedOIB>
  <DomainObject.Predmet.StrankaFormatedWithAdress>
    <izvorni_sadrzaj> FINA Regionalni centar Zagreb, Trg svibanjskih žrtava 1995. br. 1, 10000 Zagreb; Mario Šalić, Pršaki 11, 10000 Zagreb</izvorni_sadrzaj>
    <derivirana_varijabla naziv="DomainObject.Predmet.StrankaFormatedWithAdress_1"> FINA Regionalni centar Zagreb, Trg svibanjskih žrtava 1995. br. 1, 10000 Zagreb; Mario Šalić, Pršaki 11, 10000 Zagreb</derivirana_varijabla>
  </DomainObject.Predmet.StrankaFormatedWithAdress>
  <DomainObject.Predmet.StrankaFormatedWithAdressOIB>
    <izvorni_sadrzaj> FINA Regionalni centar Zagreb, OIB 85821130368, Trg svibanjskih žrtava 1995. br. 1, 10000 Zagreb; Mario Šalić, OIB 94485221350, Pršaki 11, 10000 Zagreb</izvorni_sadrzaj>
    <derivirana_varijabla naziv="DomainObject.Predmet.StrankaFormatedWithAdressOIB_1"> FINA Regionalni centar Zagreb, OIB 85821130368, Trg svibanjskih žrtava 1995. br. 1, 10000 Zagreb; Mario Šalić, OIB 94485221350, Pršaki 11, 10000 Zagreb</derivirana_varijabla>
  </DomainObject.Predmet.StrankaFormatedWithAdressOIB>
  <DomainObject.Predmet.StrankaWithAdress>
    <izvorni_sadrzaj>FINA Regionalni centar Zagreb Trg svibanjskih žrtava 1995. br. 1,10000 Zagreb,Mario Šalić Pršaki 11,10000 Zagreb</izvorni_sadrzaj>
    <derivirana_varijabla naziv="DomainObject.Predmet.StrankaWithAdress_1">FINA Regionalni centar Zagreb Trg svibanjskih žrtava 1995. br. 1,10000 Zagreb,Mario Šalić Pršaki 11,10000 Zagreb</derivirana_varijabla>
  </DomainObject.Predmet.StrankaWithAdress>
  <DomainObject.Predmet.StrankaWithAdressOIB>
    <izvorni_sadrzaj>FINA Regionalni centar Zagreb, OIB 85821130368, Trg svibanjskih žrtava 1995. br. 1,10000 Zagreb,Mario Šalić, OIB 94485221350, Pršaki 11,10000 Zagreb</izvorni_sadrzaj>
    <derivirana_varijabla naziv="DomainObject.Predmet.StrankaWithAdressOIB_1">FINA Regionalni centar Zagreb, OIB 85821130368, Trg svibanjskih žrtava 1995. br. 1,10000 Zagreb,Mario Šalić, OIB 94485221350, Pršaki 11,10000 Zagreb</derivirana_varijabla>
  </DomainObject.Predmet.StrankaWithAdressOIB>
  <DomainObject.Predmet.StrankaNazivFormated>
    <izvorni_sadrzaj>FINA Regionalni centar Zagreb,Mario Šalić</izvorni_sadrzaj>
    <derivirana_varijabla naziv="DomainObject.Predmet.StrankaNazivFormated_1">FINA Regionalni centar Zagreb,Mario Šalić</derivirana_varijabla>
  </DomainObject.Predmet.StrankaNazivFormated>
  <DomainObject.Predmet.StrankaNazivFormatedOIB>
    <izvorni_sadrzaj>FINA Regionalni centar Zagreb, OIB 85821130368,Mario Šalić, OIB 94485221350</izvorni_sadrzaj>
    <derivirana_varijabla naziv="DomainObject.Predmet.StrankaNazivFormatedOIB_1">FINA Regionalni centar Zagreb, OIB 85821130368,Mario Šalić, OIB 94485221350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Mario Šalić</item>
    </izvorni_sadrzaj>
    <derivirana_varijabla naziv="DomainObject.Predmet.StrankaListFormated_1">
      <item>FINA Regionalni centar Zagreb</item>
      <item>Mario Šalić</item>
    </derivirana_varijabla>
  </DomainObject.Predmet.StrankaListFormated>
  <DomainObject.Predmet.StrankaListFormatedOIB>
    <izvorni_sadrzaj>
      <item>FINA Regionalni centar Zagreb, OIB 85821130368</item>
      <item>Mario Šalić, OIB 94485221350</item>
    </izvorni_sadrzaj>
    <derivirana_varijabla naziv="DomainObject.Predmet.StrankaListFormatedOIB_1">
      <item>FINA Regionalni centar Zagreb, OIB 85821130368</item>
      <item>Mario Šalić, OIB 94485221350</item>
    </derivirana_varijabla>
  </DomainObject.Predmet.StrankaListFormatedOIB>
  <DomainObject.Predmet.StrankaListFormatedWithAdress>
    <izvorni_sadrzaj>
      <item>FINA Regionalni centar Zagreb, Trg svibanjskih žrtava 1995. br. 1, 10000 Zagreb</item>
      <item>Mario Šalić, Pršaki 11, 10000 Zagreb</item>
    </izvorni_sadrzaj>
    <derivirana_varijabla naziv="DomainObject.Predmet.StrankaListFormatedWithAdress_1">
      <item>FINA Regionalni centar Zagreb, Trg svibanjskih žrtava 1995. br. 1, 10000 Zagreb</item>
      <item>Mario Šalić, Pršaki 11,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Mario Šalić, OIB 94485221350, Pršaki 11, 10000 Zagreb</item>
    </izvorni_sadrzaj>
    <derivirana_varijabla naziv="DomainObject.Predmet.StrankaListFormatedWithAdressOIB_1">
      <item>FINA Regionalni centar Zagreb, OIB 85821130368, Trg svibanjskih žrtava 1995. br. 1, 10000 Zagreb</item>
      <item>Mario Šalić, OIB 94485221350, Pršaki 11, 10000 Zagreb</item>
    </derivirana_varijabla>
  </DomainObject.Predmet.StrankaListFormatedWithAdressOIB>
  <DomainObject.Predmet.StrankaListNazivFormated>
    <izvorni_sadrzaj>
      <item>FINA Regionalni centar Zagreb</item>
      <item>Mario Šalić</item>
    </izvorni_sadrzaj>
    <derivirana_varijabla naziv="DomainObject.Predmet.StrankaListNazivFormated_1">
      <item>FINA Regionalni centar Zagreb</item>
      <item>Mario Šalić</item>
    </derivirana_varijabla>
  </DomainObject.Predmet.StrankaListNazivFormated>
  <DomainObject.Predmet.StrankaListNazivFormatedOIB>
    <izvorni_sadrzaj>
      <item>FINA Regionalni centar Zagreb, OIB 85821130368</item>
      <item>Mario Šalić, OIB 94485221350</item>
    </izvorni_sadrzaj>
    <derivirana_varijabla naziv="DomainObject.Predmet.StrankaListNazivFormatedOIB_1">
      <item>FINA Regionalni centar Zagreb, OIB 85821130368</item>
      <item>Mario Šalić, OIB 94485221350</item>
    </derivirana_varijabla>
  </DomainObject.Predmet.StrankaListNazivFormatedOIB>
  <DomainObject.Predmet.ProtuStrankaListFormated>
    <izvorni_sadrzaj>
      <item>ŠALIĆ VODA I GRIJANJE d.o.o. zastupanog po punomoćniku Mario Šalić</item>
    </izvorni_sadrzaj>
    <derivirana_varijabla naziv="DomainObject.Predmet.ProtuStrankaListFormated_1">
      <item>ŠALIĆ VODA I GRIJANJE d.o.o. zastupanog po punomoćniku Mario Šalić</item>
    </derivirana_varijabla>
  </DomainObject.Predmet.ProtuStrankaListFormated>
  <DomainObject.Predmet.ProtuStrankaListFormatedOIB>
    <izvorni_sadrzaj>
      <item>ŠALIĆ VODA I GRIJANJE d.o.o., OIB 75169236778 zastupanog po punomoćniku Mario Šalić</item>
    </izvorni_sadrzaj>
    <derivirana_varijabla naziv="DomainObject.Predmet.ProtuStrankaListFormatedOIB_1">
      <item>ŠALIĆ VODA I GRIJANJE d.o.o., OIB 75169236778 zastupanog po punomoćniku Mario Šalić</item>
    </derivirana_varijabla>
  </DomainObject.Predmet.ProtuStrankaListFormatedOIB>
  <DomainObject.Predmet.ProtuStrankaListFormatedWithAdress>
    <izvorni_sadrzaj>
      <item>ŠALIĆ VODA I GRIJANJE d.o.o., Pršaki 11, 10000 Zagreb zastupanog po punomoćniku Mario Šalić</item>
    </izvorni_sadrzaj>
    <derivirana_varijabla naziv="DomainObject.Predmet.ProtuStrankaListFormatedWithAdress_1">
      <item>ŠALIĆ VODA I GRIJANJE d.o.o., Pršaki 11, 10000 Zagreb zastupanog po punomoćniku Mario Šalić</item>
    </derivirana_varijabla>
  </DomainObject.Predmet.ProtuStrankaListFormatedWithAdress>
  <DomainObject.Predmet.ProtuStrankaListFormatedWithAdressOIB>
    <izvorni_sadrzaj>
      <item>ŠALIĆ VODA I GRIJANJE d.o.o., OIB 75169236778, Pršaki 11, 10000 Zagreb zastupanog po punomoćniku Mario Šalić</item>
    </izvorni_sadrzaj>
    <derivirana_varijabla naziv="DomainObject.Predmet.ProtuStrankaListFormatedWithAdressOIB_1">
      <item>ŠALIĆ VODA I GRIJANJE d.o.o., OIB 75169236778, Pršaki 11, 10000 Zagreb zastupanog po punomoćniku Mario Šalić</item>
    </derivirana_varijabla>
  </DomainObject.Predmet.ProtuStrankaListFormatedWithAdressOIB>
  <DomainObject.Predmet.ProtuStrankaListNazivFormated>
    <izvorni_sadrzaj>
      <item>ŠALIĆ VODA I GRIJANJE d.o.o.</item>
    </izvorni_sadrzaj>
    <derivirana_varijabla naziv="DomainObject.Predmet.ProtuStrankaListNazivFormated_1">
      <item>ŠALIĆ VODA I GRIJANJE d.o.o.</item>
    </derivirana_varijabla>
  </DomainObject.Predmet.ProtuStrankaListNazivFormated>
  <DomainObject.Predmet.ProtuStrankaListNazivFormatedOIB>
    <izvorni_sadrzaj>
      <item>ŠALIĆ VODA I GRIJANJE d.o.o., OIB 75169236778</item>
    </izvorni_sadrzaj>
    <derivirana_varijabla naziv="DomainObject.Predmet.ProtuStrankaListNazivFormatedOIB_1">
      <item>ŠALIĆ VODA I GRIJANJE d.o.o., OIB 75169236778</item>
    </derivirana_varijabla>
  </DomainObject.Predmet.ProtuStrankaListNazivFormatedOIB>
  <DomainObject.Predmet.OstaliListFormated>
    <izvorni_sadrzaj>
      <item>Mario Šalić punomoćnik sudionika u postupku ŠALIĆ VODA I GRIJANJE d.o.o.</item>
      <item>Raiffeisenbank Austria d.d.</item>
    </izvorni_sadrzaj>
    <derivirana_varijabla naziv="DomainObject.Predmet.OstaliListFormated_1">
      <item>Mario Šalić punomoćnik sudionika u postupku ŠALIĆ VODA I GRIJANJE d.o.o.</item>
      <item>Raiffeisenbank Austria d.d.</item>
    </derivirana_varijabla>
  </DomainObject.Predmet.OstaliListFormated>
  <DomainObject.Predmet.OstaliListFormatedOIB>
    <izvorni_sadrzaj>
      <item>Mario Šalić, OIB 94485221350 punomoćnik sudionika u postupku ŠALIĆ VODA I GRIJANJE d.o.o.</item>
      <item>Raiffeisenbank Austria d.d., OIB 53056966535</item>
    </izvorni_sadrzaj>
    <derivirana_varijabla naziv="DomainObject.Predmet.OstaliListFormatedOIB_1">
      <item>Mario Šalić, OIB 94485221350 punomoćnik sudionika u postupku ŠALIĆ VODA I GRIJANJE d.o.o.</item>
      <item>Raiffeisenbank Austria d.d., OIB 53056966535</item>
    </derivirana_varijabla>
  </DomainObject.Predmet.OstaliListFormatedOIB>
  <DomainObject.Predmet.OstaliListFormatedWithAdress>
    <izvorni_sadrzaj>
      <item>Mario Šalić, Pršaki 11, 10000 Zagreb punomoćnik sudionika u postupku ŠALIĆ VODA I GRIJANJE d.o.o.</item>
      <item>Raiffeisenbank Austria d.d., Magazinska cesta 69, 10000 Zagreb</item>
    </izvorni_sadrzaj>
    <derivirana_varijabla naziv="DomainObject.Predmet.OstaliListFormatedWithAdress_1">
      <item>Mario Šalić, Pršaki 11, 10000 Zagreb punomoćnik sudionika u postupku ŠALIĆ VODA I GRIJANJE d.o.o.</item>
      <item>Raiffeisenbank Austria d.d., Magazinska cesta 69, 10000 Zagreb</item>
    </derivirana_varijabla>
  </DomainObject.Predmet.OstaliListFormatedWithAdress>
  <DomainObject.Predmet.OstaliListFormatedWithAdressOIB>
    <izvorni_sadrzaj>
      <item>Mario Šalić, OIB 94485221350, Pršaki 11, 10000 Zagreb punomoćnik sudionika u postupku ŠALIĆ VODA I GRIJANJE d.o.o.</item>
      <item>Raiffeisenbank Austria d.d., OIB 53056966535, Magazinska cesta 69, 10000 Zagreb</item>
    </izvorni_sadrzaj>
    <derivirana_varijabla naziv="DomainObject.Predmet.OstaliListFormatedWithAdressOIB_1">
      <item>Mario Šalić, OIB 94485221350, Pršaki 11, 10000 Zagreb punomoćnik sudionika u postupku ŠALIĆ VODA I GRIJANJE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Mario Šalić</item>
      <item>Raiffeisenbank Austria d.d.</item>
    </izvorni_sadrzaj>
    <derivirana_varijabla naziv="DomainObject.Predmet.OstaliListNazivFormated_1">
      <item>Mario Šalić</item>
      <item>Raiffeisenbank Austria d.d.</item>
    </derivirana_varijabla>
  </DomainObject.Predmet.OstaliListNazivFormated>
  <DomainObject.Predmet.OstaliListNazivFormatedOIB>
    <izvorni_sadrzaj>
      <item>Mario Šalić, OIB 94485221350</item>
      <item>Raiffeisenbank Austria d.d., OIB 53056966535</item>
    </izvorni_sadrzaj>
    <derivirana_varijabla naziv="DomainObject.Predmet.OstaliListNazivFormatedOIB_1">
      <item>Mario Šalić, OIB 94485221350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ŠALIĆ VODA I GRIJANJE d.o.o.</izvorni_sadrzaj>
    <derivirana_varijabla naziv="DomainObject.Predmet.ProtustrankaIDrugi_1">ŠALIĆ VODA I GRIJANJE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ŠALIĆ VODA I GRIJANJE d.o.o., OIB 75169236778, Pršaki 11, 10000 Zagreb</izvorni_sadrzaj>
    <derivirana_varijabla naziv="DomainObject.Predmet.ProtustrankaIDrugiAdressOIB_1">ŠALIĆ VODA I GRIJANJE d.o.o., OIB 75169236778, Pršaki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ŠALIĆ VODA I GRIJANJE d.o.o.</item>
      <item>Mario Šalić</item>
      <item>Raiffeisenbank Austria d.d.</item>
      <item>Mario Šalić</item>
    </izvorni_sadrzaj>
    <derivirana_varijabla naziv="DomainObject.Predmet.SudioniciListNaziv_1">
      <item>FINA Regionalni centar Zagreb</item>
      <item>ŠALIĆ VODA I GRIJANJE d.o.o.</item>
      <item>Mario Šalić</item>
      <item>Raiffeisenbank Austria d.d.</item>
      <item>Mario Šalić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ŠALIĆ VODA I GRIJANJE d.o.o., OIB 75169236778, Pršaki 11,10000 Zagreb</item>
      <item>Mario Šalić, OIB 94485221350, Pršaki 11,10000 Zagreb</item>
      <item>Raiffeisenbank Austria d.d., OIB 53056966535, Magazinska cesta 69,10000 Zagreb</item>
      <item>Mario Šalić, OIB 94485221350, Pršaki 11,10000 Zagreb</item>
    </izvorni_sadrzaj>
    <derivirana_varijabla naziv="DomainObject.Predmet.SudioniciListAdressOIB_1">
      <item>FINA Regionalni centar Zagreb, OIB 85821130368, Trg svibanjskih žrtava 1995. br. 1,10000 Zagreb</item>
      <item>ŠALIĆ VODA I GRIJANJE d.o.o., OIB 75169236778, Pršaki 11,10000 Zagreb</item>
      <item>Mario Šalić, OIB 94485221350, Pršaki 11,10000 Zagreb</item>
      <item>Raiffeisenbank Austria d.d., OIB 53056966535, Magazinska cesta 69,10000 Zagreb</item>
      <item>Mario Šalić, OIB 94485221350, Pršaki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75169236778</item>
      <item>, OIB 94485221350</item>
      <item>, OIB 53056966535</item>
      <item>, OIB 94485221350</item>
    </izvorni_sadrzaj>
    <derivirana_varijabla naziv="DomainObject.Predmet.SudioniciListNazivOIB_1">
      <item>, OIB 85821130368</item>
      <item>, OIB 75169236778</item>
      <item>, OIB 94485221350</item>
      <item>, OIB 53056966535</item>
      <item>, OIB 94485221350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2725E5-B639-494B-A6BE-8E5DE11B1D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669</properties:Words>
  <properties:Characters>3690</properties:Characters>
  <properties:Lines>78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2017-09-06T10:38:00Z</cp:lastPrinted>
  <dcterms:modified xmlns:xsi="http://www.w3.org/2001/XMLSchema-instance" xsi:type="dcterms:W3CDTF">2017-09-06T10:38:00Z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