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db0b" w14:paraId="f9bdb0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4176D">
        <w:t>322</w:t>
      </w:r>
      <w:r w:rsidR="00BA373A">
        <w:t>/</w:t>
      </w:r>
      <w:r w:rsidR="00301800">
        <w:t>1</w:t>
      </w:r>
      <w:r w:rsidR="006C13BF">
        <w:t>7</w:t>
      </w:r>
      <w:r w:rsidR="006D22B1">
        <w:t>-</w:t>
      </w:r>
      <w:r w:rsidR="00C4176D">
        <w:t>5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 xml:space="preserve">Financijske agencije Regionalni centar Osijek Podružnica Osijek, L. Jagera 3, za pokretanje skraćenog stečajnog postupka  nad dužnikom </w:t>
      </w:r>
      <w:r w:rsidR="00C4176D">
        <w:t>ROBERTO TURIST jednostavno društvo s ograničenom odgovornošću za trgovinu, prijevoz i usluge, Vukovar Kralja Petra Krešimira IV. 1, MBS: 030162939, OIB: 03253589979</w:t>
      </w:r>
      <w:r w:rsidR="00231648">
        <w:t xml:space="preserve">, dana </w:t>
      </w:r>
      <w:r w:rsidR="00E70E1B">
        <w:t>4</w:t>
      </w:r>
      <w:r w:rsidR="001E5A25">
        <w:t xml:space="preserve">. </w:t>
      </w:r>
      <w:r w:rsidR="00C4176D">
        <w:t>travnj</w:t>
      </w:r>
      <w:r w:rsidR="00CA5279">
        <w:t>a</w:t>
      </w:r>
      <w:r w:rsidR="001E5A25">
        <w:t xml:space="preserve">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4176D">
        <w:t>ROBERTO TURIST jednostavno društvo s ograničenom odgovornošću za trgovinu, prijevoz i usluge, Vukovar Kralja Petra Krešimira IV. 1, MBS: 030162939, OIB: 03253589979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4176D">
        <w:t>Domagoj Repač, Zagreb, Đorđićeva 24</w:t>
      </w:r>
      <w:r w:rsidR="00A62A15">
        <w:t xml:space="preserve">, OIB: </w:t>
      </w:r>
      <w:r w:rsidR="00C4176D">
        <w:t>24977406612</w:t>
      </w:r>
      <w:r w:rsidR="00A62A1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4176D">
        <w:t>ROBERTO TURIST jednostavno društvo s ograničenom odgovornošću za trgovinu, prijevoz i usluge, Vukovar Kralja Petra Krešimira IV. 1, MBS: 030162939, OIB: 03253589979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C4176D">
        <w:t>6</w:t>
      </w:r>
      <w:r w:rsidR="00B33F3C">
        <w:t xml:space="preserve">. </w:t>
      </w:r>
      <w:r w:rsidR="00C4176D">
        <w:t>veljače</w:t>
      </w:r>
      <w:r w:rsidR="00BA373A">
        <w:t xml:space="preserve"> </w:t>
      </w:r>
      <w:r w:rsidR="000A0A90">
        <w:t>201</w:t>
      </w:r>
      <w:r w:rsidR="006A7494">
        <w:t>7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C4176D">
        <w:t>ROBERTO TURIST jednostavno društvo s ograničenom odgovornošću za trgovinu, prijevoz i usluge, Vukovar Kralja Petra Krešimira IV. 1, MBS: 030162939, OIB: 03253589979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C4176D">
        <w:t>13</w:t>
      </w:r>
      <w:r w:rsidR="00B33F3C">
        <w:t xml:space="preserve">. </w:t>
      </w:r>
      <w:r w:rsidR="00C4176D">
        <w:t>veljače</w:t>
      </w:r>
      <w:r w:rsidR="00647F1F">
        <w:t xml:space="preserve"> 201</w:t>
      </w:r>
      <w:r w:rsidR="00CA5279">
        <w:t>7</w:t>
      </w:r>
      <w:r>
        <w:t>. objavio oglas na mrežnoj stranici e-Oglasna p</w:t>
      </w:r>
      <w:r w:rsidR="000A0A90">
        <w:t>loča sudova pod posl. brojem St-</w:t>
      </w:r>
      <w:r w:rsidR="00C4176D">
        <w:t>322</w:t>
      </w:r>
      <w:r w:rsidR="006D22B1">
        <w:t>/1</w:t>
      </w:r>
      <w:r w:rsidR="006A7494">
        <w:t>7</w:t>
      </w:r>
      <w:r w:rsidR="006D22B1">
        <w:t>-</w:t>
      </w:r>
      <w:r w:rsidR="00C4176D">
        <w:t>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</w:t>
      </w:r>
      <w:r w:rsidR="00BA373A">
        <w:t>-</w:t>
      </w:r>
      <w:r w:rsidR="00C4176D">
        <w:t>322</w:t>
      </w:r>
      <w:r w:rsidR="00647F1F">
        <w:t>/1</w:t>
      </w:r>
      <w:r w:rsidR="00CA5279">
        <w:t>7</w:t>
      </w:r>
      <w:r w:rsidR="00C4176D">
        <w:t>-5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C4176D">
        <w:t>4</w:t>
      </w:r>
      <w:r w:rsidR="00CA5279">
        <w:t xml:space="preserve">. </w:t>
      </w:r>
      <w:r w:rsidR="00C4176D">
        <w:t>travnj</w:t>
      </w:r>
      <w:r w:rsidR="00CA5279">
        <w:t>a</w:t>
      </w:r>
      <w:r w:rsidR="001E5A25">
        <w:t xml:space="preserve">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CA5279" w:rsidP="0040522B" w:rsidR="0040522B">
      <w:pPr>
        <w:pStyle w:val="Tijeloteksta"/>
        <w:jc w:val="left"/>
      </w:pPr>
      <w:r>
        <w:t>Maja Videnović</w:t>
      </w:r>
      <w:r w:rsidR="0040522B">
        <w:t xml:space="preserve">                                                                 </w:t>
      </w:r>
      <w:r>
        <w:t xml:space="preserve">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62A15">
        <w:t>2</w:t>
      </w:r>
      <w:r w:rsidR="00CA5279">
        <w:t>/</w:t>
      </w:r>
      <w:r w:rsidR="00C4176D">
        <w:t>6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75335"/>
    <w:rsid w:val="00196E1F"/>
    <w:rsid w:val="001E5A25"/>
    <w:rsid w:val="00231648"/>
    <w:rsid w:val="002B6512"/>
    <w:rsid w:val="002C3DA3"/>
    <w:rsid w:val="00301800"/>
    <w:rsid w:val="00333EEE"/>
    <w:rsid w:val="0036302D"/>
    <w:rsid w:val="003759B2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A7494"/>
    <w:rsid w:val="006C13BF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AD6726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4176D"/>
    <w:rsid w:val="00C764CC"/>
    <w:rsid w:val="00C827B2"/>
    <w:rsid w:val="00CA5279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70E1B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7533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7533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33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33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7533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7533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33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33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St-322/2017</izvorni_sadrzaj>
    <derivirana_varijabla naziv="DomainObject.Predmet.OznakaBroj_1">St-322/2017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ROBERTO TURIST jednostavno društvo s ograničenom odgovornošću za trgovinu, prijevoz i usluge</izvorni_sadrzaj>
    <derivirana_varijabla naziv="DomainObject.Predmet.ProtustrankaFormated_1">  ROBERTO TURIST jednostavno društvo s ograničenom odgovornošću za trgovinu, prijevoz i usluge</derivirana_varijabla>
  </DomainObject.Predmet.ProtustrankaFormated>
  <DomainObject.Predmet.ProtustrankaFormatedOIB>
    <izvorni_sadrzaj>  ROBERTO TURIST jednostavno društvo s ograničenom odgovornošću za trgovinu, prijevoz i usluge, OIB 03253589979</izvorni_sadrzaj>
    <derivirana_varijabla naziv="DomainObject.Predmet.ProtustrankaFormatedOIB_1">  ROBERTO TURIST jednostavno društvo s ograničenom odgovornošću za trgovinu, prijevoz i usluge, OIB 03253589979</derivirana_varijabla>
  </DomainObject.Predmet.ProtustrankaFormatedOIB>
  <DomainObject.Predmet.ProtustrankaFormatedWithAdress>
    <izvorni_sadrzaj> ROBERTO TURIST jednostavno društvo s ograničenom odgovornošću za trgovinu, prijevoz i usluge, Kralja Petra Krešimira IV. 1, 32000 Vukovar</izvorni_sadrzaj>
    <derivirana_varijabla naziv="DomainObject.Predmet.ProtustrankaFormatedWithAdress_1"> ROBERTO TURIST jednostavno društvo s ograničenom odgovornošću za trgovinu, prijevoz i usluge, Kralja Petra Krešimira IV. 1, 32000 Vukovar</derivirana_varijabla>
  </DomainObject.Predmet.ProtustrankaFormatedWithAdress>
  <DomainObject.Predmet.ProtustrankaFormatedWithAdressOIB>
    <izvorni_sadrzaj> ROBERTO TURIST jednostavno društvo s ograničenom odgovornošću za trgovinu, prijevoz i usluge, OIB 03253589979, Kralja Petra Krešimira IV. 1, 32000 Vukovar</izvorni_sadrzaj>
    <derivirana_varijabla naziv="DomainObject.Predmet.ProtustrankaFormatedWithAdressOIB_1"> ROBERTO TURIST jednostavno društvo s ograničenom odgovornošću za trgovinu, prijevoz i usluge, OIB 03253589979, Kralja Petra Krešimira IV. 1, 32000 Vukovar</derivirana_varijabla>
  </DomainObject.Predmet.ProtustrankaFormatedWithAdressOIB>
  <DomainObject.Predmet.ProtustrankaWithAdress>
    <izvorni_sadrzaj>ROBERTO TURIST jednostavno društvo s ograničenom odgovornošću za trgovinu, prijevoz i usluge Kralja Petra Krešimira IV. 1, 32000 Vukovar</izvorni_sadrzaj>
    <derivirana_varijabla naziv="DomainObject.Predmet.ProtustrankaWithAdress_1">ROBERTO TURIST jednostavno društvo s ograničenom odgovornošću za trgovinu, prijevoz i usluge Kralja Petra Krešimira IV. 1, 32000 Vukovar</derivirana_varijabla>
  </DomainObject.Predmet.ProtustrankaWithAdress>
  <DomainObject.Predmet.ProtustrankaWithAdressOIB>
    <izvorni_sadrzaj>ROBERTO TURIST jednostavno društvo s ograničenom odgovornošću za trgovinu, prijevoz i usluge, OIB 03253589979, Kralja Petra Krešimira IV. 1, 32000 Vukovar</izvorni_sadrzaj>
    <derivirana_varijabla naziv="DomainObject.Predmet.ProtustrankaWithAdressOIB_1">ROBERTO TURIST jednostavno društvo s ograničenom odgovornošću za trgovinu, prijevoz i usluge, OIB 03253589979, Kralja Petra Krešimira IV. 1, 32000 Vukovar</derivirana_varijabla>
  </DomainObject.Predmet.ProtustrankaWithAdressOIB>
  <DomainObject.Predmet.ProtustrankaNazivFormated>
    <izvorni_sadrzaj>ROBERTO TURIST jednostavno društvo s ograničenom odgovornošću za trgovinu, prijevoz i usluge</izvorni_sadrzaj>
    <derivirana_varijabla naziv="DomainObject.Predmet.ProtustrankaNazivFormated_1">ROBERTO TURIST jednostavno društvo s ograničenom odgovornošću za trgovinu, prijevoz i usluge</derivirana_varijabla>
  </DomainObject.Predmet.ProtustrankaNazivFormated>
  <DomainObject.Predmet.ProtustrankaNazivFormatedOIB>
    <izvorni_sadrzaj>ROBERTO TURIST jednostavno društvo s ograničenom odgovornošću za trgovinu, prijevoz i usluge, OIB 03253589979</izvorni_sadrzaj>
    <derivirana_varijabla naziv="DomainObject.Predmet.ProtustrankaNazivFormatedOIB_1">ROBERTO TURIST jednostavno društvo s ograničenom odgovornošću za trgovinu, prijevoz i usluge, OIB 03253589979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ROBERTO TURIST jednostavno društvo s ograničenom odgovornošću za trgovinu, prijevoz i usluge</item>
    </izvorni_sadrzaj>
    <derivirana_varijabla naziv="DomainObject.Predmet.ProtuStrankaListFormated_1">
      <item>ROBERTO TURIST jednostavno društvo s ograničenom odgovornošću za trgovinu, prijevoz i usluge</item>
    </derivirana_varijabla>
  </DomainObject.Predmet.ProtuStrankaListFormated>
  <DomainObject.Predmet.ProtuStrankaListFormatedOIB>
    <izvorni_sadrzaj>
      <item>ROBERTO TURIST jednostavno društvo s ograničenom odgovornošću za trgovinu, prijevoz i usluge, OIB 03253589979</item>
    </izvorni_sadrzaj>
    <derivirana_varijabla naziv="DomainObject.Predmet.ProtuStrankaListFormatedOIB_1">
      <item>ROBERTO TURIST jednostavno društvo s ograničenom odgovornošću za trgovinu, prijevoz i usluge, OIB 03253589979</item>
    </derivirana_varijabla>
  </DomainObject.Predmet.ProtuStrankaListFormatedOIB>
  <DomainObject.Predmet.ProtuStrankaListFormatedWithAdress>
    <izvorni_sadrzaj>
      <item>ROBERTO TURIST jednostavno društvo s ograničenom odgovornošću za trgovinu, prijevoz i usluge, Kralja Petra Krešimira IV. 1, 32000 Vukovar</item>
    </izvorni_sadrzaj>
    <derivirana_varijabla naziv="DomainObject.Predmet.ProtuStrankaListFormatedWithAdress_1">
      <item>ROBERTO TURIST jednostavno društvo s ograničenom odgovornošću za trgovinu, prijevoz i usluge, Kralja Petra Krešimira IV. 1, 32000 Vukovar</item>
    </derivirana_varijabla>
  </DomainObject.Predmet.ProtuStrankaListFormatedWithAdress>
  <DomainObject.Predmet.ProtuStrankaListFormatedWithAdressOIB>
    <izvorni_sadrzaj>
      <item>ROBERTO TURIST jednostavno društvo s ograničenom odgovornošću za trgovinu, prijevoz i usluge, OIB 03253589979, Kralja Petra Krešimira IV. 1, 32000 Vukovar</item>
    </izvorni_sadrzaj>
    <derivirana_varijabla naziv="DomainObject.Predmet.ProtuStrankaListFormatedWithAdressOIB_1">
      <item>ROBERTO TURIST jednostavno društvo s ograničenom odgovornošću za trgovinu, prijevoz i usluge, OIB 03253589979, Kralja Petra Krešimira IV. 1, 32000 Vukovar</item>
    </derivirana_varijabla>
  </DomainObject.Predmet.ProtuStrankaListFormatedWithAdressOIB>
  <DomainObject.Predmet.ProtuStrankaListNazivFormated>
    <izvorni_sadrzaj>
      <item>ROBERTO TURIST jednostavno društvo s ograničenom odgovornošću za trgovinu, prijevoz i usluge</item>
    </izvorni_sadrzaj>
    <derivirana_varijabla naziv="DomainObject.Predmet.ProtuStrankaListNazivFormated_1">
      <item>ROBERTO TURIST jednostavno društvo s ograničenom odgovornošću za trgovinu, prijevoz i usluge</item>
    </derivirana_varijabla>
  </DomainObject.Predmet.ProtuStrankaListNazivFormated>
  <DomainObject.Predmet.ProtuStrankaListNazivFormatedOIB>
    <izvorni_sadrzaj>
      <item>ROBERTO TURIST jednostavno društvo s ograničenom odgovornošću za trgovinu, prijevoz i usluge, OIB 03253589979</item>
    </izvorni_sadrzaj>
    <derivirana_varijabla naziv="DomainObject.Predmet.ProtuStrankaListNazivFormatedOIB_1">
      <item>ROBERTO TURIST jednostavno društvo s ograničenom odgovornošću za trgovinu, prijevoz i usluge, OIB 03253589979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ROBERTO TURIST jednostavno društvo s ograničenom odgovornošću za trgovinu, prijevoz i usluge</izvorni_sadrzaj>
    <derivirana_varijabla naziv="DomainObject.Predmet.ProtustrankaIDrugi_1">ROBERTO TURIST jednostavno društvo s ograničenom odgovornošću za trgovinu,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ROBERTO TURIST jednostavno društvo s ograničenom odgovornošću za trgovinu, prijevoz i usluge, OIB 03253589979, Kralja Petra Krešimira IV. 1, 32000 Vukovar</izvorni_sadrzaj>
    <derivirana_varijabla naziv="DomainObject.Predmet.ProtustrankaIDrugiAdressOIB_1">ROBERTO TURIST jednostavno društvo s ograničenom odgovornošću za trgovinu, prijevoz i usluge, OIB 03253589979, Kralja Petra Krešimira IV.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ROBERTO TURIST jednostavno društvo s ograničenom odgovornošću za trgovinu, prijevoz i usluge</item>
    </izvorni_sadrzaj>
    <derivirana_varijabla naziv="DomainObject.Predmet.SudioniciListNaziv_1">
      <item>FINA RC OSIJEK</item>
      <item>ROBERTO TURIST jednostavno društvo s ograničenom odgovornošću za trgovinu, prijevoz i usluge</item>
    </derivirana_varijabla>
  </DomainObject.Predmet.SudioniciListNaziv>
  <DomainObject.Predmet.SudioniciListAdressOIB>
    <izvorni_sadrzaj>
      <item>FINA RC OSIJEK, OIB 85821130368</item>
      <item>ROBERTO TURIST jednostavno društvo s ograničenom odgovornošću za trgovinu, prijevoz i usluge, OIB 03253589979, Kralja Petra Krešimira IV. 1,32000 Vukovar</item>
    </izvorni_sadrzaj>
    <derivirana_varijabla naziv="DomainObject.Predmet.SudioniciListAdressOIB_1">
      <item>FINA RC OSIJEK, OIB 85821130368</item>
      <item>ROBERTO TURIST jednostavno društvo s ograničenom odgovornošću za trgovinu, prijevoz i usluge, OIB 03253589979, Kralja Petra Krešimira IV.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03253589979</item>
    </izvorni_sadrzaj>
    <derivirana_varijabla naziv="DomainObject.Predmet.SudioniciListNazivOIB_1">
      <item>, OIB 85821130368</item>
      <item>, OIB 03253589979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BBBDE-C518-4DA2-BF6C-B3C19CD82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2451</properties:Characters>
  <properties:Lines>89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2017-04-03T11:19:00Z</dcterms:created>
  <dc:creator>korisnik</dc:creator>
  <cp:lastModifiedBy>Maja Videnović</cp:lastModifiedBy>
  <cp:lastPrinted>2016-12-21T10:41:00Z</cp:lastPrinted>
  <dcterms:modified xmlns:xsi="http://www.w3.org/2001/XMLSchema-instance" xsi:type="dcterms:W3CDTF">2017-04-04T05:45:00Z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