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1085" w14:paraId="87d10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27DF9">
        <w:t>5783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FF7ABF">
        <w:t>INTERCIPIO GRUPA d.o.o. Zagreb, Radnička cesta 1 a, MBS 080804562, OIB 10649669645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FF7ABF">
        <w:t>2.573,94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71F72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St-5783/2015</izvorni_sadrzaj>
    <derivirana_varijabla naziv="DomainObject.Predmet.OznakaBroj_1">St-5783/2015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INTERCIPIO GRUPA d.o.o. zastupanog po punomoćniku Romeo Demirović</izvorni_sadrzaj>
    <derivirana_varijabla naziv="DomainObject.Predmet.ProtustrankaFormated_1">  INTERCIPIO GRUPA d.o.o. zastupanog po punomoćniku Romeo Demirović</derivirana_varijabla>
  </DomainObject.Predmet.ProtustrankaFormated>
  <DomainObject.Predmet.ProtustrankaFormatedOIB>
    <izvorni_sadrzaj>  INTERCIPIO GRUPA d.o.o., OIB 10649669645 zastupanog po punomoćniku Romeo Demirović</izvorni_sadrzaj>
    <derivirana_varijabla naziv="DomainObject.Predmet.ProtustrankaFormatedOIB_1">  INTERCIPIO GRUPA d.o.o., OIB 10649669645 zastupanog po punomoćniku Romeo Demirović</derivirana_varijabla>
  </DomainObject.Predmet.ProtustrankaFormatedOIB>
  <DomainObject.Predmet.ProtustrankaFormatedWithAdress>
    <izvorni_sadrzaj> INTERCIPIO GRUPA d.o.o., Radnička cesta 1 A, 10000 Zagreb zastupanog po punomoćniku Romeo Demirović</izvorni_sadrzaj>
    <derivirana_varijabla naziv="DomainObject.Predmet.ProtustrankaFormatedWithAdress_1"> INTERCIPIO GRUPA d.o.o., Radnička cesta 1 A, 10000 Zagreb zastupanog po punomoćniku Romeo Demirović</derivirana_varijabla>
  </DomainObject.Predmet.ProtustrankaFormatedWithAdress>
  <DomainObject.Predmet.ProtustrankaFormatedWithAdressOIB>
    <izvorni_sadrzaj> INTERCIPIO GRUPA d.o.o., OIB 10649669645, Radnička cesta 1 A, 10000 Zagreb zastupanog po punomoćniku Romeo Demirović</izvorni_sadrzaj>
    <derivirana_varijabla naziv="DomainObject.Predmet.ProtustrankaFormatedWithAdressOIB_1"> INTERCIPIO GRUPA d.o.o., OIB 10649669645, Radnička cesta 1 A, 10000 Zagreb zastupanog po punomoćniku Romeo Demirović</derivirana_varijabla>
  </DomainObject.Predmet.ProtustrankaFormatedWithAdressOIB>
  <DomainObject.Predmet.ProtustrankaWithAdress>
    <izvorni_sadrzaj>INTERCIPIO GRUPA d.o.o. Radnička cesta 1 A, 10000 Zagreb</izvorni_sadrzaj>
    <derivirana_varijabla naziv="DomainObject.Predmet.ProtustrankaWithAdress_1">INTERCIPIO GRUPA d.o.o. Radnička cesta 1 A, 10000 Zagreb</derivirana_varijabla>
  </DomainObject.Predmet.ProtustrankaWithAdress>
  <DomainObject.Predmet.ProtustrankaWithAdressOIB>
    <izvorni_sadrzaj>INTERCIPIO GRUPA d.o.o., OIB 10649669645, Radnička cesta 1 A, 10000 Zagreb</izvorni_sadrzaj>
    <derivirana_varijabla naziv="DomainObject.Predmet.ProtustrankaWithAdressOIB_1">INTERCIPIO GRUPA d.o.o., OIB 10649669645, Radnička cesta 1 A, 10000 Zagreb</derivirana_varijabla>
  </DomainObject.Predmet.ProtustrankaWithAdressOIB>
  <DomainObject.Predmet.ProtustrankaNazivFormated>
    <izvorni_sadrzaj>INTERCIPIO GRUPA d.o.o.</izvorni_sadrzaj>
    <derivirana_varijabla naziv="DomainObject.Predmet.ProtustrankaNazivFormated_1">INTERCIPIO GRUPA d.o.o.</derivirana_varijabla>
  </DomainObject.Predmet.ProtustrankaNazivFormated>
  <DomainObject.Predmet.ProtustrankaNazivFormatedOIB>
    <izvorni_sadrzaj>INTERCIPIO GRUPA d.o.o., OIB 10649669645</izvorni_sadrzaj>
    <derivirana_varijabla naziv="DomainObject.Predmet.ProtustrankaNazivFormatedOIB_1">INTERCIPIO GRUPA d.o.o., OIB 10649669645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INTERCIPIO GRUPA d.o.o. zastupanog po punomoćniku Romeo Demirović</item>
    </izvorni_sadrzaj>
    <derivirana_varijabla naziv="DomainObject.Predmet.ProtuStrankaListFormated_1">
      <item>INTERCIPIO GRUPA d.o.o. zastupanog po punomoćniku Romeo Demirović</item>
    </derivirana_varijabla>
  </DomainObject.Predmet.ProtuStrankaListFormated>
  <DomainObject.Predmet.ProtuStrankaListFormatedOIB>
    <izvorni_sadrzaj>
      <item>INTERCIPIO GRUPA d.o.o., OIB 10649669645 zastupanog po punomoćniku Romeo Demirović</item>
    </izvorni_sadrzaj>
    <derivirana_varijabla naziv="DomainObject.Predmet.ProtuStrankaListFormatedOIB_1">
      <item>INTERCIPIO GRUPA d.o.o., OIB 10649669645 zastupanog po punomoćniku Romeo Demirović</item>
    </derivirana_varijabla>
  </DomainObject.Predmet.ProtuStrankaListFormatedOIB>
  <DomainObject.Predmet.ProtuStrankaListFormatedWithAdress>
    <izvorni_sadrzaj>
      <item>INTERCIPIO GRUPA d.o.o., Radnička cesta 1 A, 10000 Zagreb zastupanog po punomoćniku Romeo Demirović</item>
    </izvorni_sadrzaj>
    <derivirana_varijabla naziv="DomainObject.Predmet.ProtuStrankaListFormatedWithAdress_1">
      <item>INTERCIPIO GRUPA d.o.o., Radnička cesta 1 A, 10000 Zagreb zastupanog po punomoćniku Romeo Demirović</item>
    </derivirana_varijabla>
  </DomainObject.Predmet.ProtuStrankaListFormatedWithAdress>
  <DomainObject.Predmet.ProtuStrankaListFormatedWithAdressOIB>
    <izvorni_sadrzaj>
      <item>INTERCIPIO GRUPA d.o.o., OIB 10649669645, Radnička cesta 1 A, 10000 Zagreb zastupanog po punomoćniku Romeo Demirović</item>
    </izvorni_sadrzaj>
    <derivirana_varijabla naziv="DomainObject.Predmet.ProtuStrankaListFormatedWithAdressOIB_1">
      <item>INTERCIPIO GRUPA d.o.o., OIB 10649669645, Radnička cesta 1 A, 10000 Zagreb zastupanog po punomoćniku Romeo Demirović</item>
    </derivirana_varijabla>
  </DomainObject.Predmet.ProtuStrankaListFormatedWithAdressOIB>
  <DomainObject.Predmet.ProtuStrankaListNazivFormated>
    <izvorni_sadrzaj>
      <item>INTERCIPIO GRUPA d.o.o.</item>
    </izvorni_sadrzaj>
    <derivirana_varijabla naziv="DomainObject.Predmet.ProtuStrankaListNazivFormated_1">
      <item>INTERCIPIO GRUPA d.o.o.</item>
    </derivirana_varijabla>
  </DomainObject.Predmet.ProtuStrankaListNazivFormated>
  <DomainObject.Predmet.ProtuStrankaListNazivFormatedOIB>
    <izvorni_sadrzaj>
      <item>INTERCIPIO GRUPA d.o.o., OIB 10649669645</item>
    </izvorni_sadrzaj>
    <derivirana_varijabla naziv="DomainObject.Predmet.ProtuStrankaListNazivFormatedOIB_1">
      <item>INTERCIPIO GRUPA d.o.o., OIB 10649669645</item>
    </derivirana_varijabla>
  </DomainObject.Predmet.ProtuStrankaListNazivFormatedOIB>
  <DomainObject.Predmet.OstaliListFormated>
    <izvorni_sadrzaj>
      <item>Romeo Demirović punomoćnik sudionika u postupku INTERCIPIO GRUPA d.o.o.</item>
    </izvorni_sadrzaj>
    <derivirana_varijabla naziv="DomainObject.Predmet.OstaliListFormated_1">
      <item>Romeo Demirović punomoćnik sudionika u postupku INTERCIPIO GRUPA d.o.o.</item>
    </derivirana_varijabla>
  </DomainObject.Predmet.OstaliListFormated>
  <DomainObject.Predmet.OstaliListFormatedOIB>
    <izvorni_sadrzaj>
      <item>Romeo Demirović, OIB 26499303944 punomoćnik sudionika u postupku INTERCIPIO GRUPA d.o.o.</item>
    </izvorni_sadrzaj>
    <derivirana_varijabla naziv="DomainObject.Predmet.OstaliListFormatedOIB_1">
      <item>Romeo Demirović, OIB 26499303944 punomoćnik sudionika u postupku INTERCIPIO GRUPA d.o.o.</item>
    </derivirana_varijabla>
  </DomainObject.Predmet.OstaliListFormatedOIB>
  <DomainObject.Predmet.OstaliListFormatedWithAdress>
    <izvorni_sadrzaj>
      <item>Romeo Demirović, Čret 109, 10000 Zagreb punomoćnik sudionika u postupku INTERCIPIO GRUPA d.o.o.</item>
    </izvorni_sadrzaj>
    <derivirana_varijabla naziv="DomainObject.Predmet.OstaliListFormatedWithAdress_1">
      <item>Romeo Demirović, Čret 109, 10000 Zagreb punomoćnik sudionika u postupku INTERCIPIO GRUPA d.o.o.</item>
    </derivirana_varijabla>
  </DomainObject.Predmet.OstaliListFormatedWithAdress>
  <DomainObject.Predmet.OstaliListFormatedWithAdressOIB>
    <izvorni_sadrzaj>
      <item>Romeo Demirović, OIB 26499303944, Čret 109, 10000 Zagreb punomoćnik sudionika u postupku INTERCIPIO GRUPA d.o.o.</item>
    </izvorni_sadrzaj>
    <derivirana_varijabla naziv="DomainObject.Predmet.OstaliListFormatedWithAdressOIB_1">
      <item>Romeo Demirović, OIB 26499303944, Čret 109, 10000 Zagreb punomoćnik sudionika u postupku INTERCIPIO GRUPA d.o.o.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INTERCIPIO GRUPA d.o.o.</izvorni_sadrzaj>
    <derivirana_varijabla naziv="DomainObject.Predmet.ProtustrankaIDrugi_1">INTERCIPIO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INTERCIPIO GRUPA d.o.o., OIB 10649669645, Radnička cesta 1 A, 10000 Zagreb</izvorni_sadrzaj>
    <derivirana_varijabla naziv="DomainObject.Predmet.ProtustrankaIDrugiAdressOIB_1">INTERCIPIO GRUPA d.o.o., OIB 10649669645,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INTERCIPIO GRUPA d.o.o.</item>
      <item>Romeo Demirović</item>
    </izvorni_sadrzaj>
    <derivirana_varijabla naziv="DomainObject.Predmet.SudioniciListNaziv_1">
      <item>FINA Regionalni centar Zagreb</item>
      <item>INTERCIPIO GRUPA d.o.o.</item>
      <item>Romeo Demirović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INTERCIPIO GRUPA d.o.o., OIB 10649669645, Radnička cesta 1 A,10000 Zagreb</item>
      <item>Romeo Demirović, OIB 26499303944, Čret 109,10000 Zagreb</item>
    </izvorni_sadrzaj>
    <derivirana_varijabla naziv="DomainObject.Predmet.SudioniciListAdressOIB_1">
      <item>FINA Regionalni centar Zagreb, OIB 85821130368, Trg svibanjskih žrtava 1995. 1,10000 Zagreb</item>
      <item>INTERCIPIO GRUPA d.o.o., OIB 10649669645, Radnička cesta 1 A,10000 Zagreb</item>
      <item>Romeo Demirović, OIB 26499303944, Čret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10649669645</item>
      <item>, OIB 26499303944</item>
    </izvorni_sadrzaj>
    <derivirana_varijabla naziv="DomainObject.Predmet.SudioniciListNazivOIB_1">
      <item>, OIB 85821130368</item>
      <item>, OIB 10649669645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1340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2016-02-04T08:20:00Z</dcterms:created>
  <dc:creator>ilukac</dc:creator>
  <cp:lastModifiedBy>Višnja Svečak</cp:lastModifiedBy>
  <cp:lastPrinted>2016-02-04T08:18:00Z</cp:lastPrinted>
  <dcterms:modified xmlns:xsi="http://www.w3.org/2001/XMLSchema-instance" xsi:type="dcterms:W3CDTF">2016-02-04T08:21:00Z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