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dab8" w14:paraId="812dab8" w:rsidRDefault="00692000" w:rsidP="00597F65" w:rsidR="00597F65">
      <w:pPr>
        <w:jc w:val="right"/>
        <w15:collapsed w:val="false"/>
      </w:pPr>
      <w:bookmarkStart w:name="_GoBack" w:id="0"/>
      <w:bookmarkEnd w:id="0"/>
      <w:r>
        <w:t>6</w:t>
      </w:r>
      <w:r w:rsidR="002D77B4">
        <w:t xml:space="preserve"> St-</w:t>
      </w:r>
      <w:r>
        <w:t>1801</w:t>
      </w:r>
      <w:r w:rsidR="00B207A3">
        <w:t>/</w:t>
      </w:r>
      <w:r>
        <w:t>16</w:t>
      </w:r>
      <w:r w:rsidR="007A04C2">
        <w:t>-</w:t>
      </w:r>
      <w:r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692000">
        <w:t>STARI MOST – SPORTSKA UDRUGA AMATERA LJUBITELJA PIKADA, Osijek, Franje Kuhača 4, Registarski broj: 14003985, OIB: 71662153351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92000">
        <w:t>18</w:t>
      </w:r>
      <w:r w:rsidR="00615950">
        <w:t xml:space="preserve">. </w:t>
      </w:r>
      <w:r w:rsidR="00692000">
        <w:t>travnja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4B741D" w:rsidP="00692000" w:rsidR="00615950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92000">
        <w:t>STARI MOST – SPORTSKA UDRUGA AMATERA LJUBITELJA PIKADA, Osijek, Franje Kuhača 4, Registarski broj: 14003985, OIB: 71662153351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  <w:r w:rsidR="00692000">
        <w:t xml:space="preserve"> </w:t>
      </w:r>
    </w:p>
    <w:p w:rsidRDefault="004B741D" w:rsidP="0061595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692000">
        <w:t>a</w:t>
      </w:r>
      <w:r w:rsidR="00E171AF">
        <w:t xml:space="preserve"> stečajn</w:t>
      </w:r>
      <w:r w:rsidR="00692000">
        <w:t>a</w:t>
      </w:r>
      <w:r w:rsidR="00E171AF">
        <w:t xml:space="preserve"> upravitelj</w:t>
      </w:r>
      <w:r w:rsidR="00692000">
        <w:t>ica</w:t>
      </w:r>
      <w:r w:rsidR="00E171AF">
        <w:t xml:space="preserve"> u osobi</w:t>
      </w:r>
      <w:r w:rsidR="004F25AD">
        <w:t xml:space="preserve"> </w:t>
      </w:r>
      <w:r w:rsidR="00692000">
        <w:t>Blanka Gambiraža Šamačka 9/1 Osijek, OIB 81085118009</w:t>
      </w:r>
      <w:r w:rsidR="00167B75">
        <w:t>.</w:t>
      </w:r>
      <w:r w:rsidR="00692000">
        <w:t xml:space="preserve"> 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692000">
        <w:t>rivremena</w:t>
      </w:r>
      <w:r w:rsidR="004B741D">
        <w:t xml:space="preserve"> stečajn</w:t>
      </w:r>
      <w:r w:rsidR="00692000">
        <w:t>a</w:t>
      </w:r>
      <w:r w:rsidR="004B741D">
        <w:t xml:space="preserve"> upravitelj</w:t>
      </w:r>
      <w:r w:rsidR="00692000">
        <w:t>ica</w:t>
      </w:r>
      <w:r w:rsidR="004B741D">
        <w:t xml:space="preserve"> duž</w:t>
      </w:r>
      <w:r w:rsidR="00692000">
        <w:t>na</w:t>
      </w:r>
      <w:r w:rsidR="004B741D">
        <w:t xml:space="preserve">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692000" w:rsidP="004B741D" w:rsidR="004B741D">
      <w:pPr>
        <w:pStyle w:val="Tijeloteksta"/>
        <w:numPr>
          <w:ilvl w:val="0"/>
          <w:numId w:val="1"/>
        </w:numPr>
      </w:pPr>
      <w:r>
        <w:t>Privremena</w:t>
      </w:r>
      <w:r w:rsidR="004B741D">
        <w:t xml:space="preserve"> stečajn</w:t>
      </w:r>
      <w:r>
        <w:t>a</w:t>
      </w:r>
      <w:r w:rsidR="004B741D">
        <w:t xml:space="preserve"> upravitelj</w:t>
      </w:r>
      <w:r>
        <w:t>ica</w:t>
      </w:r>
      <w:r w:rsidR="004B741D">
        <w:t xml:space="preserve"> ovlašten</w:t>
      </w:r>
      <w:r>
        <w:t>a</w:t>
      </w:r>
      <w:r w:rsidR="004B741D">
        <w:t xml:space="preserve">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</w:t>
      </w:r>
      <w:r w:rsidR="00692000">
        <w:t>j</w:t>
      </w:r>
      <w:r>
        <w:t xml:space="preserve"> stečajno</w:t>
      </w:r>
      <w:r w:rsidR="00692000">
        <w:t>j</w:t>
      </w:r>
      <w:r>
        <w:t xml:space="preserve"> upravitelj</w:t>
      </w:r>
      <w:r w:rsidR="00692000">
        <w:t>ici</w:t>
      </w:r>
      <w:r>
        <w:t xml:space="preserve"> dopustiti uvid u knjige i svu poslovnu dokumentaciju dužnika, pružiti </w:t>
      </w:r>
      <w:r w:rsidR="00692000">
        <w:t>joj</w:t>
      </w:r>
      <w:r>
        <w:t xml:space="preserve">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7A04C2" w:rsidP="00692000" w:rsidR="007A04C2">
      <w:pPr>
        <w:pStyle w:val="Tijeloteksta"/>
        <w:tabs>
          <w:tab w:pos="0" w:val="left"/>
        </w:tabs>
      </w:pPr>
      <w:r>
        <w:t xml:space="preserve">Predlagatelj – FINA RC Osijek, podnio je dana </w:t>
      </w:r>
      <w:r w:rsidR="00692000">
        <w:t>07</w:t>
      </w:r>
      <w:r>
        <w:t xml:space="preserve">. </w:t>
      </w:r>
      <w:r w:rsidR="00692000">
        <w:t>lipnja</w:t>
      </w:r>
      <w:r>
        <w:t xml:space="preserve">  201</w:t>
      </w:r>
      <w:r w:rsidR="00692000">
        <w:t>6</w:t>
      </w:r>
      <w:r>
        <w:t xml:space="preserve">. g. na propisanom obrascu prijedlog za otvaranje  stečajnog postupka nad dužnikom </w:t>
      </w:r>
      <w:r w:rsidR="00692000">
        <w:t>STARI MOST – SPORTSKA UDRUGA AMATERA LJUBITELJA PIKADA, Osijek, Franje Kuhača 4, Registarski broj: 14003985, OIB: 71662153351</w:t>
      </w:r>
      <w:r>
        <w:t xml:space="preserve">. </w:t>
      </w:r>
      <w:r>
        <w:tab/>
      </w:r>
    </w:p>
    <w:p w:rsidRDefault="007A04C2" w:rsidP="007A04C2" w:rsidR="007A04C2">
      <w:pPr>
        <w:pStyle w:val="Tijeloteksta"/>
        <w:jc w:val="center"/>
      </w:pPr>
    </w:p>
    <w:p w:rsidRDefault="007A04C2" w:rsidP="007A04C2" w:rsidR="00692000">
      <w:pPr>
        <w:pStyle w:val="Tijeloteksta"/>
      </w:pPr>
      <w:r>
        <w:t xml:space="preserve">U prijedlogu FINA navodi da dužnik na dan </w:t>
      </w:r>
      <w:r w:rsidR="00692000">
        <w:t>01</w:t>
      </w:r>
      <w:r>
        <w:t xml:space="preserve">. </w:t>
      </w:r>
      <w:r w:rsidR="00692000">
        <w:t>rujna</w:t>
      </w:r>
      <w:r>
        <w:t xml:space="preserve"> 201</w:t>
      </w:r>
      <w:r w:rsidR="00692000">
        <w:t>5</w:t>
      </w:r>
      <w:r>
        <w:t xml:space="preserve">. g. u Očevidniku redoslijedu osnova za plaćanje ima evidentirane neizvršene osnove za plaćanje u neprekinutom razdoblju </w:t>
      </w:r>
    </w:p>
    <w:p w:rsidRDefault="00692000" w:rsidP="007A04C2" w:rsidR="00692000">
      <w:pPr>
        <w:pStyle w:val="Tijeloteksta"/>
      </w:pPr>
    </w:p>
    <w:p w:rsidRDefault="00692000" w:rsidP="00692000" w:rsidR="00692000">
      <w:pPr>
        <w:jc w:val="right"/>
      </w:pPr>
      <w:r>
        <w:tab/>
        <w:t>6 St-1801/16-9</w:t>
      </w:r>
    </w:p>
    <w:p w:rsidRDefault="00692000" w:rsidP="00692000" w:rsidR="00692000">
      <w:pPr>
        <w:pStyle w:val="Tijeloteksta"/>
        <w:tabs>
          <w:tab w:pos="7950" w:val="left"/>
        </w:tabs>
      </w:pPr>
    </w:p>
    <w:p w:rsidRDefault="00692000" w:rsidP="007A04C2" w:rsidR="00692000">
      <w:pPr>
        <w:pStyle w:val="Tijeloteksta"/>
      </w:pPr>
    </w:p>
    <w:p w:rsidRDefault="00692000" w:rsidP="007A04C2" w:rsidR="00692000">
      <w:pPr>
        <w:pStyle w:val="Tijeloteksta"/>
      </w:pPr>
    </w:p>
    <w:p w:rsidRDefault="00692000" w:rsidP="007A04C2" w:rsidR="00692000">
      <w:pPr>
        <w:pStyle w:val="Tijeloteksta"/>
      </w:pPr>
    </w:p>
    <w:p w:rsidRDefault="007A04C2" w:rsidP="007A04C2" w:rsidR="007A04C2">
      <w:pPr>
        <w:pStyle w:val="Tijeloteksta"/>
      </w:pPr>
      <w:r>
        <w:t xml:space="preserve">od </w:t>
      </w:r>
      <w:r w:rsidR="00692000">
        <w:t>175</w:t>
      </w:r>
      <w:r>
        <w:t xml:space="preserve"> dana u ukupnom iznosu od </w:t>
      </w:r>
      <w:r w:rsidR="00692000">
        <w:t>54.479,46</w:t>
      </w:r>
      <w:r>
        <w:t xml:space="preserve"> kn u koji iznos je uračunata kamata i naknada FINE za provedbu ovrhe na novčanim sredstvima te da dužnik ima </w:t>
      </w:r>
      <w:r w:rsidR="00692000">
        <w:t>4</w:t>
      </w:r>
      <w:r>
        <w:t xml:space="preserve"> zaposlen</w:t>
      </w:r>
      <w:r w:rsidR="00FE7EEC">
        <w:t>ika</w:t>
      </w:r>
      <w:r>
        <w:t>.</w:t>
      </w:r>
    </w:p>
    <w:p w:rsidRDefault="007A04C2" w:rsidP="007A04C2" w:rsidR="007A04C2">
      <w:pPr>
        <w:pStyle w:val="Tijeloteksta"/>
        <w:jc w:val="center"/>
      </w:pPr>
    </w:p>
    <w:p w:rsidRDefault="007A04C2" w:rsidP="007A04C2" w:rsidR="007A04C2">
      <w:pPr>
        <w:pStyle w:val="Tijeloteksta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7A04C2" w:rsidP="007A04C2" w:rsidR="007A04C2">
      <w:pPr>
        <w:pStyle w:val="Tijeloteksta"/>
        <w:jc w:val="center"/>
      </w:pPr>
      <w:r>
        <w:t xml:space="preserve"> </w:t>
      </w:r>
    </w:p>
    <w:p w:rsidRDefault="007A04C2" w:rsidP="007A04C2" w:rsidR="007A04C2">
      <w:pPr>
        <w:pStyle w:val="Tijeloteksta"/>
        <w:tabs>
          <w:tab w:pos="0" w:val="left"/>
          <w:tab w:pos="709" w:val="left"/>
          <w:tab w:pos="1418" w:val="left"/>
        </w:tabs>
      </w:pPr>
      <w:r>
        <w:t>Također, temeljem čl. 115. st. 2. citiranog zakona imenovan</w:t>
      </w:r>
      <w:r w:rsidR="00692000">
        <w:t>a</w:t>
      </w:r>
      <w:r>
        <w:t xml:space="preserve"> je privremen</w:t>
      </w:r>
      <w:r w:rsidR="00692000">
        <w:t>a</w:t>
      </w:r>
      <w:r>
        <w:t xml:space="preserve"> stečajn</w:t>
      </w:r>
      <w:r w:rsidR="00692000">
        <w:t>a</w:t>
      </w:r>
      <w:r>
        <w:t xml:space="preserve"> upravitelj</w:t>
      </w:r>
      <w:r w:rsidR="00692000">
        <w:t>ica</w:t>
      </w:r>
      <w:r>
        <w:t xml:space="preserve"> u osobi </w:t>
      </w:r>
      <w:r w:rsidR="00692000">
        <w:t>Blanka Gambiraža</w:t>
      </w:r>
      <w:r w:rsidRPr="007A04C2">
        <w:t xml:space="preserve"> iz Osijeka,</w:t>
      </w:r>
      <w:r>
        <w:t xml:space="preserve"> (automatski odabir), radi utvrđivanja stanja imovine dužnika, nakon čega stečajni sudac može donijeti odluku u ovom postupku.</w:t>
      </w:r>
    </w:p>
    <w:p w:rsidRDefault="007A04C2" w:rsidP="007A04C2" w:rsidR="007A04C2">
      <w:pPr>
        <w:pStyle w:val="Tijeloteksta"/>
        <w:jc w:val="center"/>
      </w:pPr>
    </w:p>
    <w:p w:rsidRDefault="00692000" w:rsidP="00586437" w:rsidR="00692000">
      <w:pPr>
        <w:pStyle w:val="Tijeloteksta"/>
        <w:jc w:val="center"/>
      </w:pPr>
    </w:p>
    <w:p w:rsidRDefault="00692000" w:rsidP="00586437" w:rsidR="00692000">
      <w:pPr>
        <w:pStyle w:val="Tijeloteksta"/>
        <w:jc w:val="center"/>
      </w:pPr>
    </w:p>
    <w:p w:rsidRDefault="00586437" w:rsidP="00586437" w:rsidR="00586437">
      <w:pPr>
        <w:pStyle w:val="Tijeloteksta"/>
        <w:jc w:val="center"/>
      </w:pPr>
      <w:r>
        <w:t xml:space="preserve">U Osijeku </w:t>
      </w:r>
      <w:r w:rsidR="00692000">
        <w:t>18</w:t>
      </w:r>
      <w:r>
        <w:t xml:space="preserve">. </w:t>
      </w:r>
      <w:r w:rsidR="00692000">
        <w:t>travnja</w:t>
      </w:r>
      <w:r>
        <w:t xml:space="preserve"> 2017.</w:t>
      </w:r>
    </w:p>
    <w:p w:rsidRDefault="00586437" w:rsidP="00586437" w:rsidR="00586437">
      <w:pPr>
        <w:pStyle w:val="Tijeloteksta"/>
        <w:jc w:val="center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Zapisničar</w:t>
      </w:r>
    </w:p>
    <w:p w:rsidRDefault="00586437" w:rsidP="00586437" w:rsidR="00586437">
      <w:pPr>
        <w:pStyle w:val="Tijeloteksta"/>
      </w:pPr>
      <w:r>
        <w:t>Snježana Markotić Jurić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Nada Roso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POUKA O PRAVNOM LIJEKU:</w:t>
      </w:r>
    </w:p>
    <w:p w:rsidRDefault="00586437" w:rsidP="00586437" w:rsidR="00586437">
      <w:pPr>
        <w:pStyle w:val="Tijeloteksta"/>
      </w:pPr>
      <w:r>
        <w:t>Protiv ovog rješenja nije dopuštena posebna žalba (čl. 42. st. 1. Stečajnog zakona).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DNA</w:t>
      </w:r>
    </w:p>
    <w:p w:rsidRDefault="00586437" w:rsidP="00692000" w:rsidR="00586437">
      <w:pPr>
        <w:pStyle w:val="Tijeloteksta"/>
        <w:numPr>
          <w:ilvl w:val="0"/>
          <w:numId w:val="5"/>
        </w:numPr>
        <w:ind w:hanging="284" w:left="284"/>
      </w:pPr>
      <w:r>
        <w:t xml:space="preserve">priv. st. upraviteljica </w:t>
      </w:r>
      <w:r w:rsidRPr="00586437">
        <w:t xml:space="preserve">, 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r>
        <w:t>ŽDO Osijek</w:t>
      </w:r>
    </w:p>
    <w:p w:rsidRDefault="00586437" w:rsidP="00586437" w:rsidR="00586437">
      <w:pPr>
        <w:pStyle w:val="Tijeloteksta"/>
      </w:pPr>
      <w:r>
        <w:t xml:space="preserve">3.  dužnik </w:t>
      </w:r>
    </w:p>
    <w:p w:rsidRDefault="00586437" w:rsidP="00586437" w:rsidR="00586437">
      <w:pPr>
        <w:pStyle w:val="Tijeloteksta"/>
      </w:pPr>
      <w:r>
        <w:t xml:space="preserve">4. z.z. </w:t>
      </w:r>
      <w:r w:rsidR="00692000">
        <w:t>Ana Medvidović, Osijek, Ulica B.Kašića 58A</w:t>
      </w:r>
      <w:r w:rsidR="005E7BED">
        <w:t xml:space="preserve"> </w:t>
      </w:r>
    </w:p>
    <w:p w:rsidRDefault="003E696D" w:rsidP="00586437" w:rsidR="003E696D">
      <w:pPr>
        <w:pStyle w:val="Tijeloteksta"/>
      </w:pPr>
      <w:r>
        <w:t xml:space="preserve">5. FINA Osijek </w:t>
      </w:r>
    </w:p>
    <w:p w:rsidRDefault="003E696D" w:rsidP="00586437" w:rsidR="003E696D">
      <w:pPr>
        <w:pStyle w:val="Tijeloteksta"/>
      </w:pPr>
      <w:r>
        <w:t xml:space="preserve">6. e oglasna ploča </w:t>
      </w:r>
    </w:p>
    <w:p w:rsidRDefault="003E696D" w:rsidP="00586437" w:rsidR="00586437">
      <w:pPr>
        <w:pStyle w:val="Tijeloteksta"/>
      </w:pPr>
      <w:r>
        <w:t>7</w:t>
      </w:r>
      <w:r w:rsidR="007A04C2">
        <w:t xml:space="preserve">. </w:t>
      </w:r>
      <w:r w:rsidR="00692000">
        <w:t>k 18/5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Sect="00ED68F4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035" w:rsidR="001C4035">
      <w:r>
        <w:separator/>
      </w:r>
    </w:p>
  </w:endnote>
  <w:endnote w:id="0" w:type="continuationSeparator">
    <w:p w:rsidRDefault="001C4035" w:rsidR="001C4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035" w:rsidR="001C4035">
      <w:r>
        <w:separator/>
      </w:r>
    </w:p>
  </w:footnote>
  <w:footnote w:id="0" w:type="continuationSeparator">
    <w:p w:rsidRDefault="001C4035" w:rsidR="001C4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3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357"/>
    <w:rsid w:val="000242C5"/>
    <w:rsid w:val="00036EE7"/>
    <w:rsid w:val="0005396D"/>
    <w:rsid w:val="00070D0F"/>
    <w:rsid w:val="00094230"/>
    <w:rsid w:val="00096377"/>
    <w:rsid w:val="000C20F1"/>
    <w:rsid w:val="000C6047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C4035"/>
    <w:rsid w:val="001E75FC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3E696D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92000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894D9B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F4DF8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091C"/>
    <w:rsid w:val="00C473BD"/>
    <w:rsid w:val="00C9197B"/>
    <w:rsid w:val="00CA3EC7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2FA3"/>
    <w:rsid w:val="00EA5625"/>
    <w:rsid w:val="00EB1391"/>
    <w:rsid w:val="00EB3AC0"/>
    <w:rsid w:val="00EB3D75"/>
    <w:rsid w:val="00EC103F"/>
    <w:rsid w:val="00ED0232"/>
    <w:rsid w:val="00ED271E"/>
    <w:rsid w:val="00ED29D8"/>
    <w:rsid w:val="00ED68F4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E7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E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E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E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E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E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E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E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E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MOST - SPORTSKA UDRUGA AMATERA LJUBITELJA PIKADA</izvorni_sadrzaj>
    <derivirana_varijabla naziv="DomainObject.Predmet.ProtustrankaFormated_1">  STARI MOST - SPORTSKA UDRUGA AMATERA LJUBITELJA PIKADA</derivirana_varijabla>
  </DomainObject.Predmet.ProtustrankaFormated>
  <DomainObject.Predmet.ProtustrankaFormatedOIB>
    <izvorni_sadrzaj>  STARI MOST - SPORTSKA UDRUGA AMATERA LJUBITELJA PIKADA, OIB 71662153351</izvorni_sadrzaj>
    <derivirana_varijabla naziv="DomainObject.Predmet.ProtustrankaFormatedOIB_1">  STARI MOST - SPORTSKA UDRUGA AMATERA LJUBITELJA PIKADA, OIB 71662153351</derivirana_varijabla>
  </DomainObject.Predmet.ProtustrankaFormatedOIB>
  <DomainObject.Predmet.ProtustrankaFormatedWithAdress>
    <izvorni_sadrzaj> STARI MOST - SPORTSKA UDRUGA AMATERA LJUBITELJA PIKADA, Franje Kuhača 4, 31000 Osijek</izvorni_sadrzaj>
    <derivirana_varijabla naziv="DomainObject.Predmet.ProtustrankaFormatedWithAdress_1"> STARI MOST - SPORTSKA UDRUGA AMATERA LJUBITELJA PIKADA, Franje Kuhača 4, 31000 Osijek</derivirana_varijabla>
  </DomainObject.Predmet.ProtustrankaFormatedWithAdress>
  <DomainObject.Predmet.ProtustrankaFormatedWithAdressOIB>
    <izvorni_sadrzaj> STARI MOST - SPORTSKA UDRUGA AMATERA LJUBITELJA PIKADA, OIB 71662153351, Franje Kuhača 4, 31000 Osijek</izvorni_sadrzaj>
    <derivirana_varijabla naziv="DomainObject.Predmet.ProtustrankaFormatedWithAdressOIB_1"> STARI MOST - SPORTSKA UDRUGA AMATERA LJUBITELJA PIKADA, OIB 71662153351, Franje Kuhača 4, 31000 Osijek</derivirana_varijabla>
  </DomainObject.Predmet.ProtustrankaFormatedWithAdressOIB>
  <DomainObject.Predmet.ProtustrankaWithAdress>
    <izvorni_sadrzaj>STARI MOST - SPORTSKA UDRUGA AMATERA LJUBITELJA PIKADA Franje Kuhača 4, 31000 Osijek</izvorni_sadrzaj>
    <derivirana_varijabla naziv="DomainObject.Predmet.ProtustrankaWithAdress_1">STARI MOST - SPORTSKA UDRUGA AMATERA LJUBITELJA PIKADA Franje Kuhača 4, 31000 Osijek</derivirana_varijabla>
  </DomainObject.Predmet.ProtustrankaWithAdress>
  <DomainObject.Predmet.ProtustrankaWithAdressOIB>
    <izvorni_sadrzaj>STARI MOST - SPORTSKA UDRUGA AMATERA LJUBITELJA PIKADA, OIB 71662153351, Franje Kuhača 4, 31000 Osijek</izvorni_sadrzaj>
    <derivirana_varijabla naziv="DomainObject.Predmet.ProtustrankaWithAdressOIB_1">STARI MOST - SPORTSKA UDRUGA AMATERA LJUBITELJA PIKADA, OIB 71662153351, Franje Kuhača 4, 31000 Osijek</derivirana_varijabla>
  </DomainObject.Predmet.ProtustrankaWithAdressOIB>
  <DomainObject.Predmet.ProtustrankaNazivFormated>
    <izvorni_sadrzaj>STARI MOST - SPORTSKA UDRUGA AMATERA LJUBITELJA PIKADA</izvorni_sadrzaj>
    <derivirana_varijabla naziv="DomainObject.Predmet.ProtustrankaNazivFormated_1">STARI MOST - SPORTSKA UDRUGA AMATERA LJUBITELJA PIKADA</derivirana_varijabla>
  </DomainObject.Predmet.ProtustrankaNazivFormated>
  <DomainObject.Predmet.ProtustrankaNazivFormatedOIB>
    <izvorni_sadrzaj>STARI MOST - SPORTSKA UDRUGA AMATERA LJUBITELJA PIKADA, OIB 71662153351</izvorni_sadrzaj>
    <derivirana_varijabla naziv="DomainObject.Predmet.ProtustrankaNazivFormatedOIB_1">STARI MOST - SPORTSKA UDRUGA AMATERA LJUBITELJA PIKADA, OIB 71662153351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MOST - SPORTSKA UDRUGA AMATERA LJUBITELJA PIKADA</item>
    </izvorni_sadrzaj>
    <derivirana_varijabla naziv="DomainObject.Predmet.ProtuStrankaListFormated_1">
      <item>STARI MOST - SPORTSKA UDRUGA AMATERA LJUBITELJA PIKADA</item>
    </derivirana_varijabla>
  </DomainObject.Predmet.ProtuStrankaListFormated>
  <DomainObject.Predmet.ProtuStrankaListFormatedOIB>
    <izvorni_sadrzaj>
      <item>STARI MOST - SPORTSKA UDRUGA AMATERA LJUBITELJA PIKADA, OIB 71662153351</item>
    </izvorni_sadrzaj>
    <derivirana_varijabla naziv="DomainObject.Predmet.ProtuStrankaListFormatedOIB_1">
      <item>STARI MOST - SPORTSKA UDRUGA AMATERA LJUBITELJA PIKADA, OIB 71662153351</item>
    </derivirana_varijabla>
  </DomainObject.Predmet.ProtuStrankaListFormatedOIB>
  <DomainObject.Predmet.ProtuStrankaListFormatedWithAdress>
    <izvorni_sadrzaj>
      <item>STARI MOST - SPORTSKA UDRUGA AMATERA LJUBITELJA PIKADA, Franje Kuhača 4, 31000 Osijek</item>
    </izvorni_sadrzaj>
    <derivirana_varijabla naziv="DomainObject.Predmet.ProtuStrankaListFormatedWithAdress_1">
      <item>STARI MOST - SPORTSKA UDRUGA AMATERA LJUBITELJA PIKADA, Franje Kuhača 4, 31000 Osijek</item>
    </derivirana_varijabla>
  </DomainObject.Predmet.ProtuStrankaListFormatedWithAdress>
  <DomainObject.Predmet.ProtuStrankaListFormatedWithAdressOIB>
    <izvorni_sadrzaj>
      <item>STARI MOST - SPORTSKA UDRUGA AMATERA LJUBITELJA PIKADA, OIB 71662153351, Franje Kuhača 4, 31000 Osijek</item>
    </izvorni_sadrzaj>
    <derivirana_varijabla naziv="DomainObject.Predmet.ProtuStrankaListFormatedWithAdressOIB_1">
      <item>STARI MOST - SPORTSKA UDRUGA AMATERA LJUBITELJA PIKADA, OIB 71662153351, Franje Kuhača 4, 31000 Osijek</item>
    </derivirana_varijabla>
  </DomainObject.Predmet.ProtuStrankaListFormatedWithAdressOIB>
  <DomainObject.Predmet.ProtuStrankaListNazivFormated>
    <izvorni_sadrzaj>
      <item>STARI MOST - SPORTSKA UDRUGA AMATERA LJUBITELJA PIKADA</item>
    </izvorni_sadrzaj>
    <derivirana_varijabla naziv="DomainObject.Predmet.ProtuStrankaListNazivFormated_1">
      <item>STARI MOST - SPORTSKA UDRUGA AMATERA LJUBITELJA PIKADA</item>
    </derivirana_varijabla>
  </DomainObject.Predmet.ProtuStrankaListNazivFormated>
  <DomainObject.Predmet.ProtuStrankaListNazivFormatedOIB>
    <izvorni_sadrzaj>
      <item>STARI MOST - SPORTSKA UDRUGA AMATERA LJUBITELJA PIKADA, OIB 71662153351</item>
    </izvorni_sadrzaj>
    <derivirana_varijabla naziv="DomainObject.Predmet.ProtuStrankaListNazivFormatedOIB_1">
      <item>STARI MOST - SPORTSKA UDRUGA AMATERA LJUBITELJA PIKADA, OIB 71662153351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MOST - SPORTSKA UDRUGA AMATERA LJUBITELJA PIKADA</izvorni_sadrzaj>
    <derivirana_varijabla naziv="DomainObject.Predmet.ProtustrankaIDrugi_1">STARI MOST - 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MOST - SPORTSKA UDRUGA AMATERA LJUBITELJA PIKADA, OIB 71662153351, Franje Kuhača 4, 31000 Osijek</izvorni_sadrzaj>
    <derivirana_varijabla naziv="DomainObject.Predmet.ProtustrankaIDrugiAdressOIB_1">STARI MOST - SPORTSKA UDRUGA AMATERA LJUBITELJA PIKADA, OIB 71662153351,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MOST - SPORTSKA UDRUGA AMATERA LJUBITELJA PIKADA</item>
    </izvorni_sadrzaj>
    <derivirana_varijabla naziv="DomainObject.Predmet.SudioniciListNaziv_1">
      <item>FINA RC OSIJEK</item>
      <item>STARI MOST - SPORTSKA UDRUGA AMATERA LJUBITELJA PIKADA</item>
    </derivirana_varijabla>
  </DomainObject.Predmet.SudioniciListNaziv>
  <DomainObject.Predmet.SudioniciListAdressOIB>
    <izvorni_sadrzaj>
      <item>FINA RC OSIJEK, OIB 85821130368</item>
      <item>STARI MOST - SPORTSKA UDRUGA AMATERA LJUBITELJA PIKADA, OIB 71662153351, Franje Kuhača 4,31000 Osijek</item>
    </izvorni_sadrzaj>
    <derivirana_varijabla naziv="DomainObject.Predmet.SudioniciListAdressOIB_1">
      <item>FINA RC OSIJEK, OIB 85821130368</item>
      <item>STARI MOST - SPORTSKA UDRUGA AMATERA LJUBITELJA PIKADA, OIB 71662153351,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71662153351</item>
    </izvorni_sadrzaj>
    <derivirana_varijabla naziv="DomainObject.Predmet.SudioniciListNazivOIB_1">
      <item>, OIB 85821130368</item>
      <item>, OIB 71662153351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FE508-58E0-47CA-A2A9-DAF05C782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2467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2017-04-18T10:34:00Z</dcterms:created>
  <dc:creator>hermanj</dc:creator>
  <cp:lastModifiedBy>Snježana Markotić Jurić</cp:lastModifiedBy>
  <cp:lastPrinted>2017-04-18T10:33:00Z</cp:lastPrinted>
  <dcterms:modified xmlns:xsi="http://www.w3.org/2001/XMLSchema-instance" xsi:type="dcterms:W3CDTF">2017-04-18T10:34:00Z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  <prop:property name="BrojStranica" pid="6" fmtid="{D5CDD505-2E9C-101B-9397-08002B2CF9AE}">
    <vt:i4>2</vt:i4>
  </prop:property>
</prop:Properties>
</file>