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2bfc" w14:paraId="7fa2bf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FA7A5E">
        <w:rPr>
          <w:rFonts w:hAnsi="Times New Roman" w:ascii="Times New Roman"/>
        </w:rPr>
        <w:t>3475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D17FD">
        <w:rPr>
          <w:rFonts w:hAnsi="Times New Roman" w:ascii="Times New Roman"/>
        </w:rPr>
        <w:t xml:space="preserve"> </w:t>
      </w:r>
      <w:r w:rsidR="00CD17FD" w:rsidRPr="00CD17FD">
        <w:rPr>
          <w:rFonts w:hAnsi="Times New Roman" w:ascii="Times New Roman"/>
        </w:rPr>
        <w:t xml:space="preserve">PARTAUTO d.o.o. Zagreb, Koturaška Cesta 41, OIB: 73206686099, MBS: 080038226, </w:t>
      </w:r>
      <w:r w:rsidR="00FA7A5E">
        <w:rPr>
          <w:rFonts w:hAnsi="Times New Roman" w:ascii="Times New Roman"/>
        </w:rPr>
        <w:t xml:space="preserve"> </w:t>
      </w:r>
      <w:r w:rsidR="0026287C">
        <w:rPr>
          <w:rFonts w:hAnsi="Times New Roman" w:ascii="Times New Roman"/>
        </w:rPr>
        <w:t xml:space="preserve"> </w:t>
      </w:r>
      <w:r w:rsidR="00FA7A5E">
        <w:rPr>
          <w:rFonts w:hAnsi="Times New Roman" w:ascii="Times New Roman"/>
        </w:rPr>
        <w:t>dana 18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D17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CD17FD" w:rsidRPr="00CD17FD">
        <w:t xml:space="preserve"> </w:t>
      </w:r>
      <w:r w:rsidR="00CD17FD" w:rsidRPr="00CD17FD">
        <w:rPr>
          <w:rFonts w:hAnsi="Times New Roman" w:ascii="Times New Roman"/>
        </w:rPr>
        <w:t xml:space="preserve">PARTAUTO d.o.o. Zagreb, Koturaška Cesta 41, OIB: 73206686099, MBS: 080038226, </w:t>
      </w:r>
      <w:r w:rsidR="00F01A07" w:rsidRPr="00CD17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A7A5E">
        <w:rPr>
          <w:rFonts w:hAnsi="Times New Roman" w:ascii="Times New Roman"/>
        </w:rPr>
        <w:t>347516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>što je vidljivo iz izjave osobe ovlaštene za zastup</w:t>
      </w:r>
      <w:r w:rsidR="00FA7A5E">
        <w:rPr>
          <w:rFonts w:hAnsi="Times New Roman" w:ascii="Times New Roman"/>
        </w:rPr>
        <w:t>anje dužnika, na ročištu dana 18</w:t>
      </w:r>
      <w:r w:rsidR="00A02DD3">
        <w:rPr>
          <w:rFonts w:hAnsi="Times New Roman" w:ascii="Times New Roman"/>
        </w:rPr>
        <w:t xml:space="preserve">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FA7A5E">
        <w:rPr>
          <w:rFonts w:hAnsi="Times New Roman" w:ascii="Times New Roman"/>
        </w:rPr>
        <w:t>18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FA7A5E" w:rsidP="001725CA" w:rsidR="00FA7A5E">
      <w:pPr>
        <w:jc w:val="both"/>
        <w:rPr>
          <w:rFonts w:hAnsi="Times New Roman" w:ascii="Times New Roman"/>
        </w:rPr>
      </w:pPr>
    </w:p>
    <w:p w:rsidRDefault="00FA7A5E" w:rsidP="001725CA" w:rsidR="00FA7A5E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p w:rsidRDefault="00E4385B" w:rsidR="00E4385B" w:rsidRPr="00664595">
      <w:pPr>
        <w:jc w:val="right"/>
        <w:rPr>
          <w:rFonts w:hAnsi="Times New Roman" w:ascii="Times New Roman"/>
        </w:rPr>
      </w:pPr>
    </w:p>
    <w:sectPr w:rsidSect="00821309" w:rsidR="00E4385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06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</w:t>
    </w:r>
    <w:r w:rsidR="00FA7A5E">
      <w:rPr>
        <w:rFonts w:hAnsi="Times New Roman" w:ascii="Times New Roman"/>
      </w:rPr>
      <w:t>3475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24F97"/>
    <w:rsid w:val="001436A8"/>
    <w:rsid w:val="001511A4"/>
    <w:rsid w:val="001725CA"/>
    <w:rsid w:val="0017729E"/>
    <w:rsid w:val="001C1019"/>
    <w:rsid w:val="001D67C7"/>
    <w:rsid w:val="001E6C8E"/>
    <w:rsid w:val="00246CE1"/>
    <w:rsid w:val="00251887"/>
    <w:rsid w:val="002539F0"/>
    <w:rsid w:val="0026287C"/>
    <w:rsid w:val="00267D56"/>
    <w:rsid w:val="00277838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42C2C"/>
    <w:rsid w:val="0077109B"/>
    <w:rsid w:val="007C7F81"/>
    <w:rsid w:val="007F5D44"/>
    <w:rsid w:val="00800A42"/>
    <w:rsid w:val="00812068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211C0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17FD"/>
    <w:rsid w:val="00CD43E1"/>
    <w:rsid w:val="00CE5188"/>
    <w:rsid w:val="00CF08E5"/>
    <w:rsid w:val="00CF7AB9"/>
    <w:rsid w:val="00D0317E"/>
    <w:rsid w:val="00D25DB0"/>
    <w:rsid w:val="00D301E4"/>
    <w:rsid w:val="00D83115"/>
    <w:rsid w:val="00DA515E"/>
    <w:rsid w:val="00DC1596"/>
    <w:rsid w:val="00DC30D9"/>
    <w:rsid w:val="00DE5A25"/>
    <w:rsid w:val="00E00E55"/>
    <w:rsid w:val="00E4385B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A7A5E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3475</izvorni_sadrzaj>
    <derivirana_varijabla naziv="DomainObject.Predmet.Broj_1">3475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St-3475/2016</izvorni_sadrzaj>
    <derivirana_varijabla naziv="DomainObject.Predmet.OznakaBroj_1">St-3475/2016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PARTAUTO,d.o.o. zastupanog po punomoćniku DAMIR JURINČIĆ</izvorni_sadrzaj>
    <derivirana_varijabla naziv="DomainObject.Predmet.ProtustrankaFormated_1">  PARTAUTO,d.o.o. zastupanog po punomoćniku DAMIR JURINČIĆ</derivirana_varijabla>
  </DomainObject.Predmet.ProtustrankaFormated>
  <DomainObject.Predmet.ProtustrankaFormatedOIB>
    <izvorni_sadrzaj>  PARTAUTO,d.o.o., OIB 73206686099 zastupanog po punomoćniku DAMIR JURINČIĆ</izvorni_sadrzaj>
    <derivirana_varijabla naziv="DomainObject.Predmet.ProtustrankaFormatedOIB_1">  PARTAUTO,d.o.o., OIB 73206686099 zastupanog po punomoćniku DAMIR JURINČIĆ</derivirana_varijabla>
  </DomainObject.Predmet.ProtustrankaFormatedOIB>
  <DomainObject.Predmet.ProtustrankaFormatedWithAdress>
    <izvorni_sadrzaj> PARTAUTO,d.o.o., Koturaška Cesta 41, 10000 Zagreb zastupanog po punomoćniku DAMIR JURINČIĆ</izvorni_sadrzaj>
    <derivirana_varijabla naziv="DomainObject.Predmet.ProtustrankaFormatedWithAdress_1"> PARTAUTO,d.o.o., Koturaška Cesta 41, 10000 Zagreb zastupanog po punomoćniku DAMIR JURINČIĆ</derivirana_varijabla>
  </DomainObject.Predmet.ProtustrankaFormatedWithAdress>
  <DomainObject.Predmet.ProtustrankaFormatedWithAdressOIB>
    <izvorni_sadrzaj> PARTAUTO,d.o.o., OIB 73206686099, Koturaška Cesta 41, 10000 Zagreb zastupanog po punomoćniku DAMIR JURINČIĆ</izvorni_sadrzaj>
    <derivirana_varijabla naziv="DomainObject.Predmet.ProtustrankaFormatedWithAdressOIB_1"> PARTAUTO,d.o.o., OIB 73206686099, Koturaška Cesta 41, 10000 Zagreb zastupanog po punomoćniku DAMIR JURINČIĆ</derivirana_varijabla>
  </DomainObject.Predmet.ProtustrankaFormatedWithAdressOIB>
  <DomainObject.Predmet.ProtustrankaWithAdress>
    <izvorni_sadrzaj>PARTAUTO,d.o.o. Koturaška Cesta 41, 10000 Zagreb</izvorni_sadrzaj>
    <derivirana_varijabla naziv="DomainObject.Predmet.ProtustrankaWithAdress_1">PARTAUTO,d.o.o. Koturaška Cesta 41, 10000 Zagreb</derivirana_varijabla>
  </DomainObject.Predmet.ProtustrankaWithAdress>
  <DomainObject.Predmet.ProtustrankaWithAdressOIB>
    <izvorni_sadrzaj>PARTAUTO,d.o.o., OIB 73206686099, Koturaška Cesta 41, 10000 Zagreb</izvorni_sadrzaj>
    <derivirana_varijabla naziv="DomainObject.Predmet.ProtustrankaWithAdressOIB_1">PARTAUTO,d.o.o., OIB 73206686099, Koturaška Cesta 41, 10000 Zagreb</derivirana_varijabla>
  </DomainObject.Predmet.ProtustrankaWithAdressOIB>
  <DomainObject.Predmet.ProtustrankaNazivFormated>
    <izvorni_sadrzaj>PARTAUTO,d.o.o.</izvorni_sadrzaj>
    <derivirana_varijabla naziv="DomainObject.Predmet.ProtustrankaNazivFormated_1">PARTAUTO,d.o.o.</derivirana_varijabla>
  </DomainObject.Predmet.ProtustrankaNazivFormated>
  <DomainObject.Predmet.ProtustrankaNazivFormatedOIB>
    <izvorni_sadrzaj>PARTAUTO,d.o.o., OIB 73206686099</izvorni_sadrzaj>
    <derivirana_varijabla naziv="DomainObject.Predmet.ProtustrankaNazivFormatedOIB_1">PARTAUTO,d.o.o., OIB 73206686099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PARTAUTO,d.o.o. zastupanog po punomoćniku DAMIR JURINČIĆ</item>
    </izvorni_sadrzaj>
    <derivirana_varijabla naziv="DomainObject.Predmet.ProtuStrankaListFormated_1">
      <item>PARTAUTO,d.o.o. zastupanog po punomoćniku DAMIR JURINČIĆ</item>
    </derivirana_varijabla>
  </DomainObject.Predmet.ProtuStrankaListFormated>
  <DomainObject.Predmet.ProtuStrankaListFormatedOIB>
    <izvorni_sadrzaj>
      <item>PARTAUTO,d.o.o., OIB 73206686099 zastupanog po punomoćniku DAMIR JURINČIĆ</item>
    </izvorni_sadrzaj>
    <derivirana_varijabla naziv="DomainObject.Predmet.ProtuStrankaListFormatedOIB_1">
      <item>PARTAUTO,d.o.o., OIB 73206686099 zastupanog po punomoćniku DAMIR JURINČIĆ</item>
    </derivirana_varijabla>
  </DomainObject.Predmet.ProtuStrankaListFormatedOIB>
  <DomainObject.Predmet.ProtuStrankaListFormatedWithAdress>
    <izvorni_sadrzaj>
      <item>PARTAUTO,d.o.o., Koturaška Cesta 41, 10000 Zagreb zastupanog po punomoćniku DAMIR JURINČIĆ</item>
    </izvorni_sadrzaj>
    <derivirana_varijabla naziv="DomainObject.Predmet.ProtuStrankaListFormatedWithAdress_1">
      <item>PARTAUTO,d.o.o., Koturaška Cesta 41, 10000 Zagreb zastupanog po punomoćniku DAMIR JURINČIĆ</item>
    </derivirana_varijabla>
  </DomainObject.Predmet.ProtuStrankaListFormatedWithAdress>
  <DomainObject.Predmet.ProtuStrankaListFormatedWithAdressOIB>
    <izvorni_sadrzaj>
      <item>PARTAUTO,d.o.o., OIB 73206686099, Koturaška Cesta 41, 10000 Zagreb zastupanog po punomoćniku DAMIR JURINČIĆ</item>
    </izvorni_sadrzaj>
    <derivirana_varijabla naziv="DomainObject.Predmet.ProtuStrankaListFormatedWithAdressOIB_1">
      <item>PARTAUTO,d.o.o., OIB 73206686099, Koturaška Cesta 41, 10000 Zagreb zastupanog po punomoćniku DAMIR JURINČIĆ</item>
    </derivirana_varijabla>
  </DomainObject.Predmet.ProtuStrankaListFormatedWithAdressOIB>
  <DomainObject.Predmet.ProtuStrankaListNazivFormated>
    <izvorni_sadrzaj>
      <item>PARTAUTO,d.o.o.</item>
    </izvorni_sadrzaj>
    <derivirana_varijabla naziv="DomainObject.Predmet.ProtuStrankaListNazivFormated_1">
      <item>PARTAUTO,d.o.o.</item>
    </derivirana_varijabla>
  </DomainObject.Predmet.ProtuStrankaListNazivFormated>
  <DomainObject.Predmet.ProtuStrankaListNazivFormatedOIB>
    <izvorni_sadrzaj>
      <item>PARTAUTO,d.o.o., OIB 73206686099</item>
    </izvorni_sadrzaj>
    <derivirana_varijabla naziv="DomainObject.Predmet.ProtuStrankaListNazivFormatedOIB_1">
      <item>PARTAUTO,d.o.o., OIB 73206686099</item>
    </derivirana_varijabla>
  </DomainObject.Predmet.ProtuStrankaListNazivFormatedOIB>
  <DomainObject.Predmet.OstaliListFormated>
    <izvorni_sadrzaj>
      <item>DAMIR JURINČIĆ punomoćnik sudionika u postupku PARTAUTO,d.o.o.</item>
    </izvorni_sadrzaj>
    <derivirana_varijabla naziv="DomainObject.Predmet.OstaliListFormated_1">
      <item>DAMIR JURINČIĆ punomoćnik sudionika u postupku PARTAUTO,d.o.o.</item>
    </derivirana_varijabla>
  </DomainObject.Predmet.OstaliListFormated>
  <DomainObject.Predmet.OstaliListFormatedOIB>
    <izvorni_sadrzaj>
      <item>DAMIR JURINČIĆ, OIB 02273363440 punomoćnik sudionika u postupku PARTAUTO,d.o.o.</item>
    </izvorni_sadrzaj>
    <derivirana_varijabla naziv="DomainObject.Predmet.OstaliListFormatedOIB_1">
      <item>DAMIR JURINČIĆ, OIB 02273363440 punomoćnik sudionika u postupku PARTAUTO,d.o.o.</item>
    </derivirana_varijabla>
  </DomainObject.Predmet.OstaliListFormatedOIB>
  <DomainObject.Predmet.OstaliListFormatedWithAdress>
    <izvorni_sadrzaj>
      <item>DAMIR JURINČIĆ, Maceljska 17, 10000 Zagreb punomoćnik sudionika u postupku PARTAUTO,d.o.o.</item>
    </izvorni_sadrzaj>
    <derivirana_varijabla naziv="DomainObject.Predmet.OstaliListFormatedWithAdress_1">
      <item>DAMIR JURINČIĆ, Maceljska 17, 10000 Zagreb punomoćnik sudionika u postupku PARTAUTO,d.o.o.</item>
    </derivirana_varijabla>
  </DomainObject.Predmet.OstaliListFormatedWithAdress>
  <DomainObject.Predmet.OstaliListFormatedWithAdressOIB>
    <izvorni_sadrzaj>
      <item>DAMIR JURINČIĆ, OIB 02273363440, Maceljska 17, 10000 Zagreb punomoćnik sudionika u postupku PARTAUTO,d.o.o.</item>
    </izvorni_sadrzaj>
    <derivirana_varijabla naziv="DomainObject.Predmet.OstaliListFormatedWithAdressOIB_1">
      <item>DAMIR JURINČIĆ, OIB 02273363440, Maceljska 17, 10000 Zagreb punomoćnik sudionika u postupku PARTAUTO,d.o.o.</item>
    </derivirana_varijabla>
  </DomainObject.Predmet.OstaliListFormatedWithAdressOIB>
  <DomainObject.Predmet.OstaliListNazivFormated>
    <izvorni_sadrzaj>
      <item>DAMIR JURINČIĆ</item>
    </izvorni_sadrzaj>
    <derivirana_varijabla naziv="DomainObject.Predmet.OstaliListNazivFormated_1">
      <item>DAMIR JURINČIĆ</item>
    </derivirana_varijabla>
  </DomainObject.Predmet.OstaliListNazivFormated>
  <DomainObject.Predmet.OstaliListNazivFormatedOIB>
    <izvorni_sadrzaj>
      <item>DAMIR JURINČIĆ, OIB 02273363440</item>
    </izvorni_sadrzaj>
    <derivirana_varijabla naziv="DomainObject.Predmet.OstaliListNazivFormatedOIB_1">
      <item>DAMIR JURINČIĆ, OIB 02273363440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PARTAUTO,d.o.o.</izvorni_sadrzaj>
    <derivirana_varijabla naziv="DomainObject.Predmet.ProtustrankaIDrugi_1">PARTAUTO,d.o.o.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PARTAUTO,d.o.o., OIB 73206686099, Koturaška Cesta 41, 10000 Zagreb</izvorni_sadrzaj>
    <derivirana_varijabla naziv="DomainObject.Predmet.ProtustrankaIDrugiAdressOIB_1">PARTAUTO,d.o.o., OIB 73206686099, Koturaška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PARTAUTO,d.o.o.</item>
      <item>DAMIR JURINČIĆ</item>
    </izvorni_sadrzaj>
    <derivirana_varijabla naziv="DomainObject.Predmet.SudioniciListNaziv_1">
      <item>FINA Regionalni centar Zagreb</item>
      <item>PARTAUTO,d.o.o.</item>
      <item>DAMIR JURINČIĆ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PARTAUTO,d.o.o., OIB 73206686099, Koturaška Cesta 41,10000 Zagreb</item>
      <item>DAMIR JURINČIĆ, OIB 02273363440, Maceljska 17,10000 Zagreb</item>
    </izvorni_sadrzaj>
    <derivirana_varijabla naziv="DomainObject.Predmet.SudioniciListAdressOIB_1">
      <item>FINA Regionalni centar Zagreb, OIB 85821130368, Trg svibanjskih žrtava 1995. br. 1,10000 Zagreb</item>
      <item>PARTAUTO,d.o.o., OIB 73206686099, Koturaška Cesta 41,10000 Zagreb</item>
      <item>DAMIR JURINČIĆ, OIB 02273363440, Maceljska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73206686099</item>
      <item>, OIB 02273363440</item>
    </izvorni_sadrzaj>
    <derivirana_varijabla naziv="DomainObject.Predmet.SudioniciListNazivOIB_1">
      <item>, OIB 85821130368</item>
      <item>, OIB 73206686099</item>
      <item>, OIB 02273363440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B37E8-60C7-4896-87F6-76838DA61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1958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2017-05-18T07:46:00Z</dcterms:created>
  <dc:creator>Vesna Fundurulić Perišin</dc:creator>
  <cp:lastModifiedBy>Zlatka Plivelić</cp:lastModifiedBy>
  <cp:lastPrinted>2017-05-16T08:23:00Z</cp:lastPrinted>
  <dcterms:modified xmlns:xsi="http://www.w3.org/2001/XMLSchema-instance" xsi:type="dcterms:W3CDTF">2017-05-18T08:19:00Z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