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52d5" w14:paraId="1ef52d5" w:rsidRDefault="004E767B" w:rsidP="007B6B50" w:rsidR="007B6B50" w:rsidRPr="005E5BE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5E5BEB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5E5BEB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5E5BEB">
        <w:tc>
          <w:tcPr>
            <w:tcW w:type="dxa" w:w="3060"/>
          </w:tcPr>
          <w:p w:rsidRDefault="00CB0F4D" w:rsidP="00CB0F4D" w:rsidR="00CB0F4D" w:rsidRPr="005E5BEB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5E5BEB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5E5BEB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5E5BEB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E5B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5E5B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5E5B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5E5BEB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E5B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5E5BEB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5E5BEB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5E5BE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5E5BE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5E5BE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5E5BE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5E5B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5E5BEB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5E5BEB" w:rsidRPr="005E5BEB">
        <w:rPr>
          <w:rFonts w:cs="Times New Roman" w:hAnsi="Times New Roman" w:ascii="Times New Roman"/>
          <w:sz w:val="24"/>
          <w:szCs w:val="24"/>
        </w:rPr>
        <w:t>VUGOS d.o.o., Donje Vino, Donje Vino 1c, OIB: 98321998412,  20. veljače 2017</w:t>
      </w:r>
      <w:r w:rsidR="00434CEB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B0F4D" w:rsidP="00434CEB" w:rsidR="00CB0F4D" w:rsidRPr="005E5BEB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5E5BEB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</w:t>
      </w:r>
      <w:r w:rsidR="005E5BEB" w:rsidRPr="005E5BEB">
        <w:rPr>
          <w:rFonts w:cs="Times New Roman" w:hAnsi="Times New Roman" w:ascii="Times New Roman"/>
          <w:sz w:val="24"/>
          <w:szCs w:val="24"/>
        </w:rPr>
        <w:t xml:space="preserve">VUGOS d.o.o., Donje Vino, Donje Vino 1c, OIB: 98321998412, BORISU VUGLECU, Donje Vino, Donje Vino 1c, OIB: 46735852153, 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5E5BEB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5E5BE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E5BE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5E5BE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E5BEB" w:rsidRPr="005E5BE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47117.</w:t>
      </w:r>
    </w:p>
    <w:p w:rsidRDefault="00CB0F4D" w:rsidP="00CB0F4D" w:rsidR="00CB0F4D" w:rsidRPr="005E5BEB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5E5BEB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od 8 dana, nalaže se Financijskog agenciji provesti ovrhu na novčanim sredstvima pristojbe</w:t>
      </w:r>
      <w:r w:rsidR="005673E6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5E5BEB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5E5BEB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Financijskog agenciji da novčani iznos iz točke I.) izreke ovog rješenja prenese s računa pristojben</w:t>
      </w:r>
      <w:r w:rsidR="00567CB5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5E5BE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E5BE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5E5BE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E5BEB" w:rsidRPr="005E5BE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47117.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BEB" w:rsidP="00CB0F4D" w:rsidR="005E5BEB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BEB" w:rsidP="00CB0F4D" w:rsidR="005E5BEB" w:rsidRPr="005E5BEB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5E5BEB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5E5BEB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 w:rsidRPr="005E5BE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1995. 1 (u daljnjem tekstu FINA</w:t>
      </w:r>
      <w:r w:rsidR="005E5BEB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).</w:t>
      </w:r>
      <w:r w:rsidR="00877831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67CB5" w:rsidP="00CB0F4D" w:rsidR="00567CB5" w:rsidRPr="005E5BE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5E5BE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5E5BE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5E5BE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5E5BE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5E5BE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 w:rsidRPr="005E5BEB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5E5BEB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5E5BEB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20. veljače 2017.</w:t>
      </w:r>
    </w:p>
    <w:p w:rsidRDefault="00CB0F4D" w:rsidP="00CB0F4D" w:rsidR="004E767B" w:rsidRPr="005E5BE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5E5BE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5E5BE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 w:rsidRPr="005E5BE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 w:rsidRPr="005E5BE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5E5BE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5E5BE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5E5BE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5E5BE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5E5BEB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5E5BE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CB0F4D" w:rsidRPr="005E5BE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BE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</w:t>
      </w:r>
    </w:p>
    <w:sectPr w:rsidR="00CB0F4D" w:rsidRPr="005E5BE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72" w:rsidP="007B6B50" w:rsidR="00F34972">
      <w:pPr>
        <w:spacing w:lineRule="auto" w:line="240" w:after="0"/>
      </w:pPr>
      <w:r>
        <w:separator/>
      </w:r>
    </w:p>
  </w:endnote>
  <w:endnote w:id="0" w:type="continuationSeparator">
    <w:p w:rsidRDefault="00F34972" w:rsidP="007B6B50" w:rsidR="00F349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72" w:rsidP="007B6B50" w:rsidR="00F34972">
      <w:pPr>
        <w:spacing w:lineRule="auto" w:line="240" w:after="0"/>
      </w:pPr>
      <w:r>
        <w:separator/>
      </w:r>
    </w:p>
  </w:footnote>
  <w:footnote w:id="0" w:type="continuationSeparator">
    <w:p w:rsidRDefault="00F34972" w:rsidP="007B6B50" w:rsidR="00F349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0796242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990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5E5BEB">
      <w:t>471/17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97225"/>
    <w:rsid w:val="000C3A4B"/>
    <w:rsid w:val="000C71D6"/>
    <w:rsid w:val="00181EF7"/>
    <w:rsid w:val="00243920"/>
    <w:rsid w:val="00302E3C"/>
    <w:rsid w:val="00382C2E"/>
    <w:rsid w:val="00426022"/>
    <w:rsid w:val="00434CEB"/>
    <w:rsid w:val="0047282B"/>
    <w:rsid w:val="004E767B"/>
    <w:rsid w:val="005673E6"/>
    <w:rsid w:val="00567CB5"/>
    <w:rsid w:val="005E5BEB"/>
    <w:rsid w:val="006A4C54"/>
    <w:rsid w:val="006B6031"/>
    <w:rsid w:val="007B6B50"/>
    <w:rsid w:val="00877831"/>
    <w:rsid w:val="00892990"/>
    <w:rsid w:val="008F7618"/>
    <w:rsid w:val="00A821C4"/>
    <w:rsid w:val="00CB0F4D"/>
    <w:rsid w:val="00CB5F9A"/>
    <w:rsid w:val="00E34437"/>
    <w:rsid w:val="00F3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990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2990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2990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2990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990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2990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2990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2990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VUGOS društvo s ograničenom odgovornošću za turizam i ugostiteljstvo</izvorni_sadrzaj>
    <derivirana_varijabla naziv="DomainObject.Predmet.ProtustrankaFormated_1">  VUGOS društvo s ograničenom odgovornošću za turizam i ugostiteljstvo</derivirana_varijabla>
  </DomainObject.Predmet.ProtustrankaFormated>
  <DomainObject.Predmet.ProtustrankaFormatedOIB>
    <izvorni_sadrzaj>  VUGOS društvo s ograničenom odgovornošću za turizam i ugostiteljstvo, OIB 98321998412</izvorni_sadrzaj>
    <derivirana_varijabla naziv="DomainObject.Predmet.ProtustrankaFormatedOIB_1">  VUGOS društvo s ograničenom odgovornošću za turizam i ugostiteljstvo, OIB 98321998412</derivirana_varijabla>
  </DomainObject.Predmet.ProtustrankaFormatedOIB>
  <DomainObject.Predmet.ProtustrankaFormatedWithAdress>
    <izvorni_sadrzaj> VUGOS društvo s ograničenom odgovornošću za turizam i ugostiteljstvo, Donje Vino 1/C, 49217 Donje Vino</izvorni_sadrzaj>
    <derivirana_varijabla naziv="DomainObject.Predmet.ProtustrankaFormatedWithAdress_1"> VUGOS društvo s ograničenom odgovornošću za turizam i ugostiteljstvo, Donje Vino 1/C, 49217 Donje Vino</derivirana_varijabla>
  </DomainObject.Predmet.ProtustrankaFormatedWithAdress>
  <DomainObject.Predmet.ProtustrankaFormatedWithAdressOIB>
    <izvorni_sadrzaj> VUGOS društvo s ograničenom odgovornošću za turizam i ugostiteljstvo, OIB 98321998412, Donje Vino 1/C, 49217 Donje Vino</izvorni_sadrzaj>
    <derivirana_varijabla naziv="DomainObject.Predmet.ProtustrankaFormatedWithAdressOIB_1"> VUGOS društvo s ograničenom odgovornošću za turizam i ugostiteljstvo, OIB 98321998412, Donje Vino 1/C, 49217 Donje Vino</derivirana_varijabla>
  </DomainObject.Predmet.ProtustrankaFormatedWithAdressOIB>
  <DomainObject.Predmet.ProtustrankaWithAdress>
    <izvorni_sadrzaj>VUGOS društvo s ograničenom odgovornošću za turizam i ugostiteljstvo Donje Vino 1/C, 49217 Donje Vino</izvorni_sadrzaj>
    <derivirana_varijabla naziv="DomainObject.Predmet.ProtustrankaWithAdress_1">VUGOS društvo s ograničenom odgovornošću za turizam i ugostiteljstvo Donje Vino 1/C, 49217 Donje Vino</derivirana_varijabla>
  </DomainObject.Predmet.ProtustrankaWithAdress>
  <DomainObject.Predmet.ProtustrankaWithAdressOIB>
    <izvorni_sadrzaj>VUGOS društvo s ograničenom odgovornošću za turizam i ugostiteljstvo, OIB 98321998412, Donje Vino 1/C, 49217 Donje Vino</izvorni_sadrzaj>
    <derivirana_varijabla naziv="DomainObject.Predmet.ProtustrankaWithAdressOIB_1">VUGOS društvo s ograničenom odgovornošću za turizam i ugostiteljstvo, OIB 98321998412, Donje Vino 1/C, 49217 Donje Vino</derivirana_varijabla>
  </DomainObject.Predmet.ProtustrankaWithAdressOIB>
  <DomainObject.Predmet.ProtustrankaNazivFormated>
    <izvorni_sadrzaj>VUGOS društvo s ograničenom odgovornošću za turizam i ugostiteljstvo</izvorni_sadrzaj>
    <derivirana_varijabla naziv="DomainObject.Predmet.ProtustrankaNazivFormated_1">VUGOS društvo s ograničenom odgovornošću za turizam i ugostiteljstvo</derivirana_varijabla>
  </DomainObject.Predmet.ProtustrankaNazivFormated>
  <DomainObject.Predmet.ProtustrankaNazivFormatedOIB>
    <izvorni_sadrzaj>VUGOS društvo s ograničenom odgovornošću za turizam i ugostiteljstvo, OIB 98321998412</izvorni_sadrzaj>
    <derivirana_varijabla naziv="DomainObject.Predmet.ProtustrankaNazivFormatedOIB_1">VUGOS društvo s ograničenom odgovornošću za turizam i ugostiteljstvo, OIB 98321998412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VUGOS društvo s ograničenom odgovornošću za turizam i ugostiteljstvo</item>
    </izvorni_sadrzaj>
    <derivirana_varijabla naziv="DomainObject.Predmet.ProtuStrankaListFormated_1">
      <item>VUGOS društvo s ograničenom odgovornošću za turizam i ugostiteljstvo</item>
    </derivirana_varijabla>
  </DomainObject.Predmet.ProtuStrankaListFormated>
  <DomainObject.Predmet.ProtuStrankaListFormatedOIB>
    <izvorni_sadrzaj>
      <item>VUGOS društvo s ograničenom odgovornošću za turizam i ugostiteljstvo, OIB 98321998412</item>
    </izvorni_sadrzaj>
    <derivirana_varijabla naziv="DomainObject.Predmet.ProtuStrankaListFormatedOIB_1">
      <item>VUGOS društvo s ograničenom odgovornošću za turizam i ugostiteljstvo, OIB 98321998412</item>
    </derivirana_varijabla>
  </DomainObject.Predmet.ProtuStrankaListFormatedOIB>
  <DomainObject.Predmet.ProtuStrankaListFormatedWithAdress>
    <izvorni_sadrzaj>
      <item>VUGOS društvo s ograničenom odgovornošću za turizam i ugostiteljstvo, Donje Vino 1/C, 49217 Donje Vino</item>
    </izvorni_sadrzaj>
    <derivirana_varijabla naziv="DomainObject.Predmet.ProtuStrankaListFormatedWithAdress_1">
      <item>VUGOS društvo s ograničenom odgovornošću za turizam i ugostiteljstvo, Donje Vino 1/C, 49217 Donje Vino</item>
    </derivirana_varijabla>
  </DomainObject.Predmet.ProtuStrankaListFormatedWithAdress>
  <DomainObject.Predmet.ProtuStrankaListFormatedWithAdressOIB>
    <izvorni_sadrzaj>
      <item>VUGOS društvo s ograničenom odgovornošću za turizam i ugostiteljstvo, OIB 98321998412, Donje Vino 1/C, 49217 Donje Vino</item>
    </izvorni_sadrzaj>
    <derivirana_varijabla naziv="DomainObject.Predmet.ProtuStrankaListFormatedWithAdressOIB_1">
      <item>VUGOS društvo s ograničenom odgovornošću za turizam i ugostiteljstvo, OIB 98321998412, Donje Vino 1/C, 49217 Donje Vino</item>
    </derivirana_varijabla>
  </DomainObject.Predmet.ProtuStrankaListFormatedWithAdressOIB>
  <DomainObject.Predmet.ProtuStrankaListNazivFormated>
    <izvorni_sadrzaj>
      <item>VUGOS društvo s ograničenom odgovornošću za turizam i ugostiteljstvo</item>
    </izvorni_sadrzaj>
    <derivirana_varijabla naziv="DomainObject.Predmet.ProtuStrankaListNazivFormated_1">
      <item>VUGOS društvo s ograničenom odgovornošću za turizam i ugostiteljstvo</item>
    </derivirana_varijabla>
  </DomainObject.Predmet.ProtuStrankaListNazivFormated>
  <DomainObject.Predmet.ProtuStrankaListNazivFormatedOIB>
    <izvorni_sadrzaj>
      <item>VUGOS društvo s ograničenom odgovornošću za turizam i ugostiteljstvo, OIB 98321998412</item>
    </izvorni_sadrzaj>
    <derivirana_varijabla naziv="DomainObject.Predmet.ProtuStrankaListNazivFormatedOIB_1">
      <item>VUGOS društvo s ograničenom odgovornošću za turizam i ugostiteljstvo, OIB 98321998412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VUGOS društvo s ograničenom odgovornošću za turizam i ugostiteljstvo</izvorni_sadrzaj>
    <derivirana_varijabla naziv="DomainObject.Predmet.ProtustrankaIDrugi_1">VUGOS društvo s ograničenom odgovornošću za turizam i ugostiteljstvo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VUGOS društvo s ograničenom odgovornošću za turizam i ugostiteljstvo, OIB 98321998412, Donje Vino 1/C, 49217 Donje Vino</izvorni_sadrzaj>
    <derivirana_varijabla naziv="DomainObject.Predmet.ProtustrankaIDrugiAdressOIB_1">VUGOS društvo s ograničenom odgovornošću za turizam i ugostiteljstvo, OIB 98321998412, Donje Vino 1/C,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VUGOS društvo s ograničenom odgovornošću za turizam i ugostiteljstvo</item>
    </izvorni_sadrzaj>
    <derivirana_varijabla naziv="DomainObject.Predmet.SudioniciListNaziv_1">
      <item>FINA Regionalni centar Zagreb</item>
      <item>VUGOS društvo s ograničenom odgovornošću za turizam i ugostiteljstvo</item>
    </derivirana_varijabla>
  </DomainObject.Predmet.SudioniciListNaziv>
  <DomainObject.Predmet.SudioniciListAdressOIB>
    <izvorni_sadrzaj>
      <item>FINA Regionalni centar Zagreb, OIB 85821130368, Koturaška 43,10000 Zagreb</item>
      <item>VUGOS društvo s ograničenom odgovornošću za turizam i ugostiteljstvo, OIB 98321998412, Donje Vino 1/C,49217 Donje Vino</item>
    </izvorni_sadrzaj>
    <derivirana_varijabla naziv="DomainObject.Predmet.SudioniciListAdressOIB_1">
      <item>FINA Regionalni centar Zagreb, OIB 85821130368, Koturaška 43,10000 Zagreb</item>
      <item>VUGOS društvo s ograničenom odgovornošću za turizam i ugostiteljstvo, OIB 98321998412, Donje Vino 1/C,49217 Donje Vino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98321998412</item>
    </izvorni_sadrzaj>
    <derivirana_varijabla naziv="DomainObject.Predmet.SudioniciListNazivOIB_1">
      <item>, OIB 85821130368</item>
      <item>, OIB 98321998412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2410</properties:Characters>
  <properties:Lines>73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2017-02-20T13:22:00Z</dcterms:created>
  <dc:creator>Draženka Prpić</dc:creator>
  <cp:lastModifiedBy>Draženka Prpić</cp:lastModifiedBy>
  <cp:lastPrinted>2017-02-20T13:21:00Z</cp:lastPrinted>
  <dcterms:modified xmlns:xsi="http://www.w3.org/2001/XMLSchema-instance" xsi:type="dcterms:W3CDTF">2017-02-20T13:22:00Z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