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4214" w14:paraId="ef4421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B36AB">
        <w:t>1601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AA7637" w:rsidRPr="00AF1EFD">
      <w:pPr>
        <w:tabs>
          <w:tab w:pos="4050" w:val="left"/>
        </w:tabs>
        <w:jc w:val="center"/>
        <w:rPr>
          <w:b/>
        </w:rPr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BB36AB">
        <w:t>JOMIK j.d.o.o., Sesvete, Ulica Krste Hegedušića 30, OIB: 92595588694</w:t>
      </w:r>
      <w:r w:rsidR="00B74CF9">
        <w:t>,</w:t>
      </w:r>
      <w:r w:rsidR="00D5399D" w:rsidRPr="00AF1EFD">
        <w:t xml:space="preserve"> </w:t>
      </w:r>
      <w:r w:rsidR="00B43C07">
        <w:t>5. travnja</w:t>
      </w:r>
      <w:r w:rsidR="00CB4D9B">
        <w:t xml:space="preserve"> 2017</w:t>
      </w:r>
      <w:r w:rsidR="002C4416">
        <w:t>.</w:t>
      </w:r>
    </w:p>
    <w:p w:rsidRDefault="00CB4D9B" w:rsidP="002C4416" w:rsidR="00CB4D9B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B43C0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B36AB">
        <w:t>JOMIK j.d.o.o., Sesvete, Ulica Krste Hegedušića 30, OIB: 92595588694</w:t>
      </w:r>
      <w:r w:rsidR="00CB4D9B">
        <w:t>.</w:t>
      </w:r>
      <w:r w:rsidRPr="00AF1EFD">
        <w:t xml:space="preserve"> Stečajni postupak je otvoren </w:t>
      </w:r>
      <w:r w:rsidR="00B43C07">
        <w:t>5. travnja</w:t>
      </w:r>
      <w:r w:rsidR="00CB4D9B">
        <w:t xml:space="preserve"> 2017.</w:t>
      </w:r>
      <w:r w:rsidRPr="00AF1EFD">
        <w:t xml:space="preserve"> u </w:t>
      </w:r>
      <w:r w:rsidR="00BB36AB">
        <w:t>14,00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B36AB">
        <w:t>Marijan Gudelj, Zagreb, Rebrovac 24, OIB: 46116584808</w:t>
      </w:r>
      <w:r w:rsidR="00B43C0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B43C07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B36AB">
        <w:t>JOMIK j.d.o.o., Sesvete, Ulica Krste Hegedušića 30, OIB: 92595588694</w:t>
      </w:r>
      <w:r w:rsidR="008B73DD">
        <w:t xml:space="preserve">, s danom </w:t>
      </w:r>
      <w:r w:rsidR="00B43C07">
        <w:t>5. travnja</w:t>
      </w:r>
      <w:r w:rsidR="00CB4D9B">
        <w:t xml:space="preserve"> 2017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B43C0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B36AB">
        <w:t>JOMIK j.d.o.o., Sesvete, Ulica Krste Hegedušića 30, OIB: 92595588694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B43C07">
        <w:t>prijedlog za otvara</w:t>
      </w:r>
      <w:r w:rsidR="00BB36AB">
        <w:t>n</w:t>
      </w:r>
      <w:r w:rsidR="00B43C07">
        <w:t>je stečajnog postupka</w:t>
      </w:r>
      <w:r w:rsidRPr="00B26DB0">
        <w:t xml:space="preserve"> nad dužnikom </w:t>
      </w:r>
      <w:r w:rsidR="00BB36AB">
        <w:t>JOMIK j.d.o.o., Sesvete, Ulica Krste Hegedušića 30, OIB: 92595588694</w:t>
      </w:r>
      <w:r w:rsidRPr="00F018E1">
        <w:t>,</w:t>
      </w:r>
      <w:r>
        <w:t xml:space="preserve"> </w:t>
      </w:r>
      <w:r w:rsidR="00BB36AB">
        <w:t>18. veljače</w:t>
      </w:r>
      <w:r w:rsidR="00B43C07">
        <w:t xml:space="preserve"> 2016.</w:t>
      </w:r>
    </w:p>
    <w:p w:rsidRDefault="00B43C07" w:rsidP="002C4416" w:rsidR="00B43C07">
      <w:pPr>
        <w:ind w:firstLine="708"/>
        <w:jc w:val="both"/>
      </w:pPr>
    </w:p>
    <w:p w:rsidRDefault="00B43C07" w:rsidP="002C4416" w:rsidR="00B43C07">
      <w:pPr>
        <w:ind w:firstLine="708"/>
        <w:jc w:val="both"/>
      </w:pPr>
      <w:r>
        <w:t>Sud ne raspolaže podacima o imovini dužnika koja bi bila dovoljna za namirenje troškova postupka.</w:t>
      </w:r>
    </w:p>
    <w:p w:rsidRDefault="00B43C07" w:rsidP="002C4416" w:rsidR="00B43C07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lastRenderedPageBreak/>
        <w:t>Dakle, iz naveden</w:t>
      </w:r>
      <w:r>
        <w:t>og proizlazi d</w:t>
      </w:r>
      <w:r w:rsidRPr="00B26DB0">
        <w:t xml:space="preserve">a imovina dužnika </w:t>
      </w:r>
      <w:r w:rsidR="00BB36AB">
        <w:t>JOMIK j.d.o.o., Sesvete, Ulica Krste Hegedušića 30, OIB: 92595588694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602C6B" w:rsidP="00D5399D" w:rsidR="00A40812">
      <w:pPr>
        <w:ind w:firstLine="708"/>
        <w:jc w:val="both"/>
      </w:pPr>
      <w:r>
        <w:t xml:space="preserve">Iz </w:t>
      </w:r>
      <w:r w:rsidR="00B43C07">
        <w:t>prijedloga</w:t>
      </w:r>
      <w:r>
        <w:t xml:space="preserve"> FINA-e za </w:t>
      </w:r>
      <w:r w:rsidR="00B43C07">
        <w:t xml:space="preserve">otvaranje stečajnog postupka nad dužnikom </w:t>
      </w:r>
      <w:r w:rsidR="005E4D08" w:rsidRPr="00AF1EFD">
        <w:t>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>
        <w:t>1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B36AB">
        <w:t>1601</w:t>
      </w:r>
      <w:r w:rsidR="002C4416">
        <w:t xml:space="preserve">/16 od </w:t>
      </w:r>
      <w:r w:rsidR="00BB36AB">
        <w:t>8. ožujka</w:t>
      </w:r>
      <w:r w:rsidR="00B43C07">
        <w:t xml:space="preserve"> 2017.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602C6B">
        <w:t>1</w:t>
      </w:r>
      <w:r w:rsidR="00B43C07">
        <w:t>0</w:t>
      </w:r>
      <w:r w:rsidR="00602C6B">
        <w:t>.000</w:t>
      </w:r>
      <w:r w:rsidR="008B73DD">
        <w:t>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B43C07">
        <w:t>27. veljače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B43C07">
        <w:t>5. travnja</w:t>
      </w:r>
      <w:r w:rsidR="00602C6B">
        <w:t xml:space="preserve">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C4416">
        <w:t>,v.r.</w:t>
      </w:r>
    </w:p>
    <w:p w:rsidRDefault="002C4416" w:rsidR="002C4416"/>
    <w:p w:rsidRDefault="002C4416" w:rsidR="008327B4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Draženka Prpić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BB36AB" w:rsidR="00AB25BE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AB25BE" w:rsidP="00AB25BE" w:rsidR="00AB25BE">
      <w:pPr>
        <w:jc w:val="right"/>
      </w:pP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6C" w:rsidR="00A1486C">
      <w:r>
        <w:separator/>
      </w:r>
    </w:p>
  </w:endnote>
  <w:endnote w:id="0" w:type="continuationSeparator">
    <w:p w:rsidRDefault="00A1486C" w:rsidR="00A1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6C" w:rsidR="00A1486C">
      <w:r>
        <w:separator/>
      </w:r>
    </w:p>
  </w:footnote>
  <w:footnote w:id="0" w:type="continuationSeparator">
    <w:p w:rsidRDefault="00A1486C" w:rsidR="00A14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2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B36AB">
      <w:t>1601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4416"/>
    <w:rsid w:val="002C5A29"/>
    <w:rsid w:val="002D6432"/>
    <w:rsid w:val="003567A1"/>
    <w:rsid w:val="003905DD"/>
    <w:rsid w:val="00407FE0"/>
    <w:rsid w:val="0043031F"/>
    <w:rsid w:val="0044721B"/>
    <w:rsid w:val="004A1BE7"/>
    <w:rsid w:val="004F47B9"/>
    <w:rsid w:val="00502549"/>
    <w:rsid w:val="00523E58"/>
    <w:rsid w:val="005412E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2C6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1486C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43C07"/>
    <w:rsid w:val="00B74CF9"/>
    <w:rsid w:val="00B918B5"/>
    <w:rsid w:val="00B97F98"/>
    <w:rsid w:val="00BB36AB"/>
    <w:rsid w:val="00BB7E5E"/>
    <w:rsid w:val="00BE2A6F"/>
    <w:rsid w:val="00C111C1"/>
    <w:rsid w:val="00C1129F"/>
    <w:rsid w:val="00C12A9F"/>
    <w:rsid w:val="00C15BC1"/>
    <w:rsid w:val="00C50D94"/>
    <w:rsid w:val="00C5720C"/>
    <w:rsid w:val="00C651A8"/>
    <w:rsid w:val="00C74029"/>
    <w:rsid w:val="00C74824"/>
    <w:rsid w:val="00C92655"/>
    <w:rsid w:val="00CB0868"/>
    <w:rsid w:val="00CB4D9B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JOMIK j.d.o.o. za trgovinu, proizvodnju i usluge zastupanog po punomoćniku Krunoslav Jokić</izvorni_sadrzaj>
    <derivirana_varijabla naziv="DomainObject.Predmet.ProtustrankaFormated_1">  JOMIK j.d.o.o. za trgovinu, proizvodnju i usluge zastupanog po punomoćniku Krunoslav Jokić</derivirana_varijabla>
  </DomainObject.Predmet.ProtustrankaFormated>
  <DomainObject.Predmet.ProtustrankaFormatedOIB>
    <izvorni_sadrzaj>  JOMIK j.d.o.o. za trgovinu, proizvodnju i usluge, OIB 92595588694 zastupanog po punomoćniku Krunoslav Jokić</izvorni_sadrzaj>
    <derivirana_varijabla naziv="DomainObject.Predmet.ProtustrankaFormatedOIB_1">  JOMIK j.d.o.o. za trgovinu, proizvodnju i usluge, OIB 92595588694 zastupanog po punomoćniku Krunoslav Jokić</derivirana_varijabla>
  </DomainObject.Predmet.ProtustrankaFormatedOIB>
  <DomainObject.Predmet.ProtustrankaFormatedWithAdress>
    <izvorni_sadrzaj> JOMIK j.d.o.o. za trgovinu, proizvodnju i usluge, Ulica Krste Hegedušića 30, 10360 Sesvete zastupanog po punomoćniku Krunoslav Jokić</izvorni_sadrzaj>
    <derivirana_varijabla naziv="DomainObject.Predmet.ProtustrankaFormatedWithAdress_1"> JOMIK j.d.o.o. za trgovinu, proizvodnju i usluge, Ulica Krste Hegedušića 30, 10360 Sesvete zastupanog po punomoćniku Krunoslav Jokić</derivirana_varijabla>
  </DomainObject.Predmet.ProtustrankaFormatedWithAdress>
  <DomainObject.Predmet.ProtustrankaFormatedWithAdressOIB>
    <izvorni_sadrzaj> JOMIK j.d.o.o. za trgovinu, proizvodnju i usluge, OIB 92595588694, Ulica Krste Hegedušića 30, 10360 Sesvete zastupanog po punomoćniku Krunoslav Jokić</izvorni_sadrzaj>
    <derivirana_varijabla naziv="DomainObject.Predmet.ProtustrankaFormatedWithAdressOIB_1"> JOMIK j.d.o.o. za trgovinu, proizvodnju i usluge, OIB 92595588694, Ulica Krste Hegedušića 30, 10360 Sesvete zastupanog po punomoćniku Krunoslav Jokić</derivirana_varijabla>
  </DomainObject.Predmet.ProtustrankaFormatedWithAdressOIB>
  <DomainObject.Predmet.ProtustrankaWithAdress>
    <izvorni_sadrzaj>JOMIK j.d.o.o. za trgovinu, proizvodnju i usluge Ulica Krste Hegedušića 30, 10360 Sesvete</izvorni_sadrzaj>
    <derivirana_varijabla naziv="DomainObject.Predmet.ProtustrankaWithAdress_1">JOMIK j.d.o.o. za trgovinu, proizvodnju i usluge Ulica Krste Hegedušića 30, 10360 Sesvete</derivirana_varijabla>
  </DomainObject.Predmet.ProtustrankaWithAdress>
  <DomainObject.Predmet.ProtustrankaWithAdressOIB>
    <izvorni_sadrzaj>JOMIK j.d.o.o. za trgovinu, proizvodnju i usluge, OIB 92595588694, Ulica Krste Hegedušića 30, 10360 Sesvete</izvorni_sadrzaj>
    <derivirana_varijabla naziv="DomainObject.Predmet.ProtustrankaWithAdressOIB_1">JOMIK j.d.o.o. za trgovinu, proizvodnju i usluge, OIB 92595588694, Ulica Krste Hegedušića 30, 10360 Sesvete</derivirana_varijabla>
  </DomainObject.Predmet.ProtustrankaWithAdressOIB>
  <DomainObject.Predmet.ProtustrankaNazivFormated>
    <izvorni_sadrzaj>JOMIK j.d.o.o. za trgovinu, proizvodnju i usluge</izvorni_sadrzaj>
    <derivirana_varijabla naziv="DomainObject.Predmet.ProtustrankaNazivFormated_1">JOMIK j.d.o.o. za trgovinu, proizvodnju i usluge</derivirana_varijabla>
  </DomainObject.Predmet.ProtustrankaNazivFormated>
  <DomainObject.Predmet.ProtustrankaNazivFormatedOIB>
    <izvorni_sadrzaj>JOMIK j.d.o.o. za trgovinu, proizvodnju i usluge, OIB 92595588694</izvorni_sadrzaj>
    <derivirana_varijabla naziv="DomainObject.Predmet.ProtustrankaNazivFormatedOIB_1">JOMIK j.d.o.o. za trgovinu, proizvodnju i usluge, OIB 92595588694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JOMIK j.d.o.o. za trgovinu, proizvodnju i usluge zastupanog po punomoćniku Krunoslav Jokić</item>
    </izvorni_sadrzaj>
    <derivirana_varijabla naziv="DomainObject.Predmet.ProtuStrankaListFormated_1">
      <item>JOMIK j.d.o.o. za trgovinu, proizvodnju i usluge zastupanog po punomoćniku Krunoslav Jokić</item>
    </derivirana_varijabla>
  </DomainObject.Predmet.ProtuStrankaListFormated>
  <DomainObject.Predmet.ProtuStrankaListFormatedOIB>
    <izvorni_sadrzaj>
      <item>JOMIK j.d.o.o. za trgovinu, proizvodnju i usluge, OIB 92595588694 zastupanog po punomoćniku Krunoslav Jokić</item>
    </izvorni_sadrzaj>
    <derivirana_varijabla naziv="DomainObject.Predmet.ProtuStrankaListFormatedOIB_1">
      <item>JOMIK j.d.o.o. za trgovinu, proizvodnju i usluge, OIB 92595588694 zastupanog po punomoćniku Krunoslav Jokić</item>
    </derivirana_varijabla>
  </DomainObject.Predmet.ProtuStrankaListFormatedOIB>
  <DomainObject.Predmet.ProtuStrankaListFormatedWithAdress>
    <izvorni_sadrzaj>
      <item>JOMIK j.d.o.o. za trgovinu, proizvodnju i usluge, Ulica Krste Hegedušića 30, 10360 Sesvete zastupanog po punomoćniku Krunoslav Jokić</item>
    </izvorni_sadrzaj>
    <derivirana_varijabla naziv="DomainObject.Predmet.ProtuStrankaListFormatedWithAdress_1">
      <item>JOMIK j.d.o.o. za trgovinu, proizvodnju i usluge, Ulica Krste Hegedušića 30, 10360 Sesvete zastupanog po punomoćniku Krunoslav Jokić</item>
    </derivirana_varijabla>
  </DomainObject.Predmet.ProtuStrankaListFormatedWithAdress>
  <DomainObject.Predmet.ProtuStrankaListFormatedWithAdressOIB>
    <izvorni_sadrzaj>
      <item>JOMIK j.d.o.o. za trgovinu, proizvodnju i usluge, OIB 92595588694, Ulica Krste Hegedušića 30, 10360 Sesvete zastupanog po punomoćniku Krunoslav Jokić</item>
    </izvorni_sadrzaj>
    <derivirana_varijabla naziv="DomainObject.Predmet.ProtuStrankaListFormatedWithAdressOIB_1">
      <item>JOMIK j.d.o.o. za trgovinu, proizvodnju i usluge, OIB 92595588694, Ulica Krste Hegedušića 30, 10360 Sesvete zastupanog po punomoćniku Krunoslav Jokić</item>
    </derivirana_varijabla>
  </DomainObject.Predmet.ProtuStrankaListFormatedWithAdressOIB>
  <DomainObject.Predmet.ProtuStrankaListNazivFormated>
    <izvorni_sadrzaj>
      <item>JOMIK j.d.o.o. za trgovinu, proizvodnju i usluge</item>
    </izvorni_sadrzaj>
    <derivirana_varijabla naziv="DomainObject.Predmet.ProtuStrankaListNazivFormated_1">
      <item>JOMIK j.d.o.o. za trgovinu, proizvodnju i usluge</item>
    </derivirana_varijabla>
  </DomainObject.Predmet.ProtuStrankaListNazivFormated>
  <DomainObject.Predmet.ProtuStrankaListNazivFormatedOIB>
    <izvorni_sadrzaj>
      <item>JOMIK j.d.o.o. za trgovinu, proizvodnju i usluge, OIB 92595588694</item>
    </izvorni_sadrzaj>
    <derivirana_varijabla naziv="DomainObject.Predmet.ProtuStrankaListNazivFormatedOIB_1">
      <item>JOMIK j.d.o.o. za trgovinu, proizvodnju i usluge, OIB 92595588694</item>
    </derivirana_varijabla>
  </DomainObject.Predmet.ProtuStrankaListNazivFormatedOIB>
  <DomainObject.Predmet.OstaliListFormated>
    <izvorni_sadrzaj>
      <item>Krunoslav Jokić punomoćnik sudionika u postupku JOMIK j.d.o.o. za trgovinu, proizvodnju i usluge</item>
    </izvorni_sadrzaj>
    <derivirana_varijabla naziv="DomainObject.Predmet.OstaliListFormated_1">
      <item>Krunoslav Jokić punomoćnik sudionika u postupku JOMIK j.d.o.o. za trgovinu, proizvodnju i usluge</item>
    </derivirana_varijabla>
  </DomainObject.Predmet.OstaliListFormated>
  <DomainObject.Predmet.OstaliListFormatedOIB>
    <izvorni_sadrzaj>
      <item>Krunoslav Jokić, OIB 01165587178 punomoćnik sudionika u postupku JOMIK j.d.o.o. za trgovinu, proizvodnju i usluge</item>
    </izvorni_sadrzaj>
    <derivirana_varijabla naziv="DomainObject.Predmet.OstaliListFormatedOIB_1">
      <item>Krunoslav Jokić, OIB 01165587178 punomoćnik sudionika u postupku JOMIK j.d.o.o. za trgovinu, proizvodnju i usluge</item>
    </derivirana_varijabla>
  </DomainObject.Predmet.OstaliListFormatedOIB>
  <DomainObject.Predmet.OstaliListFormatedWithAdress>
    <izvorni_sadrzaj>
      <item>Krunoslav Jokić, Ulica Krste Hegedušića 19, 10360 Sesvete punomoćnik sudionika u postupku JOMIK j.d.o.o. za trgovinu, proizvodnju i usluge</item>
    </izvorni_sadrzaj>
    <derivirana_varijabla naziv="DomainObject.Predmet.OstaliListFormatedWithAdress_1">
      <item>Krunoslav Jokić, Ulica Krste Hegedušića 19, 10360 Sesvete punomoćnik sudionika u postupku JOMIK j.d.o.o. za trgovinu, proizvodnju i usluge</item>
    </derivirana_varijabla>
  </DomainObject.Predmet.OstaliListFormatedWithAdress>
  <DomainObject.Predmet.OstaliListFormatedWithAdressOIB>
    <izvorni_sadrzaj>
      <item>Krunoslav Jokić, OIB 01165587178, Ulica Krste Hegedušića 19, 10360 Sesvete punomoćnik sudionika u postupku JOMIK j.d.o.o. za trgovinu, proizvodnju i usluge</item>
    </izvorni_sadrzaj>
    <derivirana_varijabla naziv="DomainObject.Predmet.OstaliListFormatedWithAdressOIB_1">
      <item>Krunoslav Jokić, OIB 01165587178, Ulica Krste Hegedušića 19, 10360 Sesvete punomoćnik sudionika u postupku JOMIK j.d.o.o. za trgovinu, proizvodnju i usluge</item>
    </derivirana_varijabla>
  </DomainObject.Predmet.OstaliListFormatedWithAdressOIB>
  <DomainObject.Predmet.OstaliListNazivFormated>
    <izvorni_sadrzaj>
      <item>Krunoslav Jokić</item>
    </izvorni_sadrzaj>
    <derivirana_varijabla naziv="DomainObject.Predmet.OstaliListNazivFormated_1">
      <item>Krunoslav Jokić</item>
    </derivirana_varijabla>
  </DomainObject.Predmet.OstaliListNazivFormated>
  <DomainObject.Predmet.OstaliListNazivFormatedOIB>
    <izvorni_sadrzaj>
      <item>Krunoslav Jokić, OIB 01165587178</item>
    </izvorni_sadrzaj>
    <derivirana_varijabla naziv="DomainObject.Predmet.OstaliListNazivFormatedOIB_1">
      <item>Krunoslav Jokić, OIB 01165587178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JOMIK j.d.o.o. za trgovinu, proizvodnju i usluge</izvorni_sadrzaj>
    <derivirana_varijabla naziv="DomainObject.Predmet.ProtustrankaIDrugi_1">JOMIK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JOMIK j.d.o.o. za trgovinu, proizvodnju i usluge, OIB 92595588694, Ulica Krste Hegedušića 30, 10360 Sesvete</izvorni_sadrzaj>
    <derivirana_varijabla naziv="DomainObject.Predmet.ProtustrankaIDrugiAdressOIB_1">JOMIK j.d.o.o. za trgovinu, proizvodnju i usluge, OIB 92595588694, Ulica Krste Hegedušića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JOMIK j.d.o.o. za trgovinu, proizvodnju i usluge</item>
      <item>Krunoslav Jokić</item>
    </izvorni_sadrzaj>
    <derivirana_varijabla naziv="DomainObject.Predmet.SudioniciListNaziv_1">
      <item>FINA Regionalni centar Zagreb</item>
      <item>JOMIK j.d.o.o. za trgovinu, proizvodnju i usluge</item>
      <item>Krunoslav Jokić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JOMIK j.d.o.o. za trgovinu, proizvodnju i usluge, OIB 92595588694, Ulica Krste Hegedušića 30,10360 Sesvete</item>
      <item>Krunoslav Jokić, OIB 01165587178, Ulica Krste Hegedušića 19,10360 Sesvete</item>
    </izvorni_sadrzaj>
    <derivirana_varijabla naziv="DomainObject.Predmet.SudioniciListAdressOIB_1">
      <item>FINA Regionalni centar Zagreb, OIB 85821130368, Trg svibanjskih žrtava 1995. br. 1,10000 Zagreb</item>
      <item>JOMIK j.d.o.o. za trgovinu, proizvodnju i usluge, OIB 92595588694, Ulica Krste Hegedušića 30,10360 Sesvete</item>
      <item>Krunoslav Jokić, OIB 01165587178, Ulica Krste Hegedušića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92595588694</item>
      <item>, OIB 01165587178</item>
    </izvorni_sadrzaj>
    <derivirana_varijabla naziv="DomainObject.Predmet.SudioniciListNazivOIB_1">
      <item>, OIB 85821130368</item>
      <item>, OIB 92595588694</item>
      <item>, OIB 01165587178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543</properties:Words>
  <properties:Characters>2834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2017-04-05T10:52:00Z</dcterms:created>
  <dc:creator>Korisnik</dc:creator>
  <cp:lastModifiedBy>Draženka Prpić</cp:lastModifiedBy>
  <cp:lastPrinted>2017-04-05T10:52:00Z</cp:lastPrinted>
  <dcterms:modified xmlns:xsi="http://www.w3.org/2001/XMLSchema-instance" xsi:type="dcterms:W3CDTF">2017-04-05T10:53:00Z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