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27603" w14:paraId="9927603" w:rsidRDefault="00BE11AE" w:rsidP="00BE11AE" w:rsidR="002711CB">
      <w:pPr>
        <w:jc w:val="right"/>
        <w15:collapsed w:val="false"/>
      </w:pPr>
      <w:bookmarkStart w:name="_GoBack" w:id="0"/>
      <w:bookmarkEnd w:id="0"/>
      <w:r>
        <w:tab/>
      </w:r>
    </w:p>
    <w:p w:rsidRDefault="00DE4C79" w:rsidP="00BE11AE" w:rsidR="00BE11AE" w:rsidRPr="008C3132">
      <w:pPr>
        <w:jc w:val="right"/>
      </w:pPr>
      <w:r>
        <w:tab/>
      </w:r>
      <w:r>
        <w:tab/>
      </w:r>
      <w:r>
        <w:tab/>
      </w:r>
      <w:r>
        <w:tab/>
      </w:r>
      <w:r>
        <w:tab/>
      </w:r>
      <w:r>
        <w:tab/>
      </w:r>
      <w:r>
        <w:tab/>
        <w:t xml:space="preserve">     Poslovni broj 1</w:t>
      </w:r>
      <w:r w:rsidR="00BE11AE">
        <w:t xml:space="preserve"> St-</w:t>
      </w:r>
      <w:r>
        <w:t>381/2017-1</w:t>
      </w:r>
    </w:p>
    <w:p w:rsidRDefault="00134814" w:rsidP="00BE11AE" w:rsidR="00BE11AE" w:rsidRPr="008C3132">
      <w:pPr>
        <w:jc w:val="center"/>
      </w:pPr>
      <w:r>
        <w:t xml:space="preserve">   </w:t>
      </w:r>
    </w:p>
    <w:p w:rsidRDefault="00BE11AE" w:rsidP="00BE11AE" w:rsidR="00BE11AE">
      <w:pPr>
        <w:ind w:firstLine="708"/>
      </w:pPr>
    </w:p>
    <w:p w:rsidRDefault="00BE11AE" w:rsidP="00BE11AE" w:rsidR="00BE11AE" w:rsidRPr="008C3132">
      <w:pPr>
        <w:ind w:firstLine="708"/>
      </w:pPr>
      <w:r w:rsidRPr="008C3132">
        <w:t>REPUBLIKA HRVATSKA</w:t>
      </w:r>
    </w:p>
    <w:p w:rsidRDefault="00BE11AE" w:rsidP="00BE11AE" w:rsidR="00BE11AE">
      <w:pPr>
        <w:ind w:firstLine="708"/>
      </w:pPr>
      <w:r w:rsidRPr="008C3132">
        <w:t>TRGOVAČKI SUD U ZADRU</w:t>
      </w:r>
    </w:p>
    <w:p w:rsidRDefault="00BE11AE" w:rsidP="00200785" w:rsidR="00BE11AE">
      <w:pPr>
        <w:ind w:firstLine="708"/>
      </w:pPr>
      <w:r>
        <w:t>Zadar, Dr. Franje Tuđmana 35</w:t>
      </w:r>
    </w:p>
    <w:p w:rsidRDefault="00BE11AE" w:rsidP="00BE11AE" w:rsidR="00BE11AE"/>
    <w:p w:rsidRDefault="00200785" w:rsidP="00BE11AE" w:rsidR="00200785">
      <w:pPr>
        <w:jc w:val="center"/>
      </w:pPr>
    </w:p>
    <w:p w:rsidRDefault="00BE11AE" w:rsidP="00BE11AE" w:rsidR="00BE11AE" w:rsidRPr="008C3132">
      <w:pPr>
        <w:jc w:val="center"/>
      </w:pPr>
      <w:r>
        <w:t xml:space="preserve">R E P U B L I K A  H R V A T S K A </w:t>
      </w:r>
    </w:p>
    <w:p w:rsidRDefault="00BE11AE" w:rsidP="00BE11AE" w:rsidR="00BE11AE">
      <w:pPr>
        <w:jc w:val="center"/>
      </w:pPr>
    </w:p>
    <w:p w:rsidRDefault="00BE11AE" w:rsidP="00BE11AE" w:rsidR="00BE11AE" w:rsidRPr="008C3132">
      <w:pPr>
        <w:jc w:val="center"/>
      </w:pPr>
      <w:r>
        <w:t xml:space="preserve">R J E Š E N J E </w:t>
      </w:r>
    </w:p>
    <w:p w:rsidRDefault="00BE11AE" w:rsidP="00BE11AE" w:rsidR="00BE11AE" w:rsidRPr="008C3132"/>
    <w:p w:rsidRDefault="00BE11AE" w:rsidP="00BE11AE" w:rsidR="00BE11AE">
      <w:pPr>
        <w:ind w:firstLine="705"/>
        <w:jc w:val="both"/>
      </w:pPr>
      <w:r>
        <w:t>Trgovački sud u Zadru, OIB: 39670464653, po sutkinji</w:t>
      </w:r>
      <w:r w:rsidRPr="008C3132">
        <w:t xml:space="preserve"> </w:t>
      </w:r>
      <w:r w:rsidR="00DE4C79">
        <w:t>Ardeni Bajlo</w:t>
      </w:r>
      <w:r w:rsidRPr="008C3132">
        <w:t>,</w:t>
      </w:r>
      <w:r>
        <w:t xml:space="preserve"> povodom prijedloga dužnika </w:t>
      </w:r>
      <w:r w:rsidR="00DE4C79">
        <w:t>DOM ZA PSIHIČKI BOLESNE ODRASLE OSOBE MIHEK, Pirovac, Petra Zoranića 12, OIB: 68820762951</w:t>
      </w:r>
      <w:r>
        <w:t xml:space="preserve">, zastupanog po </w:t>
      </w:r>
      <w:r w:rsidR="00DE4C79">
        <w:t>Mariu Miheku</w:t>
      </w:r>
      <w:r>
        <w:t xml:space="preserve"> iz </w:t>
      </w:r>
      <w:r w:rsidR="00DE4C79">
        <w:t>Pirovca, Zagrebačka 34 o</w:t>
      </w:r>
      <w:r>
        <w:t xml:space="preserve">d </w:t>
      </w:r>
      <w:r w:rsidR="00DE4C79">
        <w:t>27. veljače</w:t>
      </w:r>
      <w:r>
        <w:t xml:space="preserve"> 2017. za otvaranje predstečajnoga postupka, </w:t>
      </w:r>
      <w:r w:rsidR="008408BC">
        <w:t>14.</w:t>
      </w:r>
      <w:r w:rsidR="00DE4C79">
        <w:t xml:space="preserve"> rujna</w:t>
      </w:r>
      <w:r>
        <w:t xml:space="preserve"> 2017. </w:t>
      </w:r>
    </w:p>
    <w:p w:rsidRDefault="00BE11AE" w:rsidP="00BE11AE" w:rsidR="00BE11AE">
      <w:pPr>
        <w:ind w:firstLine="705"/>
        <w:jc w:val="both"/>
      </w:pPr>
      <w:r>
        <w:t xml:space="preserve"> </w:t>
      </w:r>
    </w:p>
    <w:p w:rsidRDefault="00BE11AE" w:rsidP="00BE11AE" w:rsidR="00BE11AE">
      <w:pPr>
        <w:jc w:val="center"/>
      </w:pPr>
      <w:r>
        <w:t xml:space="preserve">r i j e š i o  j e </w:t>
      </w:r>
    </w:p>
    <w:p w:rsidRDefault="00BE11AE" w:rsidP="00BE11AE" w:rsidR="00BE11AE">
      <w:pPr>
        <w:jc w:val="center"/>
      </w:pPr>
    </w:p>
    <w:p w:rsidRDefault="00BE11AE" w:rsidP="00BE11AE" w:rsidR="00BE11AE">
      <w:pPr>
        <w:jc w:val="both"/>
      </w:pPr>
      <w:r>
        <w:tab/>
      </w:r>
      <w:r w:rsidR="00F02993">
        <w:t xml:space="preserve">I. </w:t>
      </w:r>
      <w:r>
        <w:t>Otvara se pred</w:t>
      </w:r>
      <w:r w:rsidRPr="007E0FEA">
        <w:t>stečajni postupak nad dužnikom</w:t>
      </w:r>
      <w:r>
        <w:t xml:space="preserve"> </w:t>
      </w:r>
      <w:r w:rsidR="00DE4C79">
        <w:t>DOM ZA PSIHIČKI BOLESNE ODRASLE OSOBE MIHEK, Pirovac, Petra Zoranića 12, OIB: 68820762951</w:t>
      </w:r>
      <w:r>
        <w:t xml:space="preserve"> (u nastavku odluke: dužnik). </w:t>
      </w:r>
    </w:p>
    <w:p w:rsidRDefault="00BE11AE" w:rsidP="00BE11AE" w:rsidR="00BE11AE" w:rsidRPr="007E0FEA">
      <w:pPr>
        <w:jc w:val="both"/>
        <w:rPr>
          <w:b/>
        </w:rPr>
      </w:pPr>
      <w:r w:rsidRPr="007E0FEA">
        <w:rPr>
          <w:b/>
        </w:rPr>
        <w:t xml:space="preserve"> </w:t>
      </w:r>
    </w:p>
    <w:p w:rsidRDefault="00F02993" w:rsidP="005D3B5D" w:rsidR="00BE11AE">
      <w:pPr>
        <w:ind w:firstLine="708"/>
        <w:jc w:val="both"/>
      </w:pPr>
      <w:r>
        <w:t xml:space="preserve">II. </w:t>
      </w:r>
      <w:r w:rsidR="00BE11AE">
        <w:t>Za povjerenika u predstečajnom postupku nad dužnikom imenuje se</w:t>
      </w:r>
      <w:r w:rsidR="00C97E58" w:rsidRPr="00C97E58">
        <w:t xml:space="preserve"> </w:t>
      </w:r>
      <w:r w:rsidR="008408BC">
        <w:t xml:space="preserve">Predrag Filajdić iz Slavonskog Broda, </w:t>
      </w:r>
      <w:r w:rsidR="008408BC" w:rsidRPr="008E37E9">
        <w:t>L. Lukića 65, OIB: 32894922284</w:t>
      </w:r>
      <w:r w:rsidR="008408BC">
        <w:t>.</w:t>
      </w:r>
      <w:r w:rsidR="005D3B5D">
        <w:t xml:space="preserve"> </w:t>
      </w:r>
    </w:p>
    <w:p w:rsidRDefault="005D3B5D" w:rsidP="005D3B5D" w:rsidR="005D3B5D" w:rsidRPr="005D3B5D">
      <w:pPr>
        <w:ind w:firstLine="708"/>
        <w:jc w:val="both"/>
      </w:pPr>
    </w:p>
    <w:p w:rsidRDefault="00F02993" w:rsidP="00BE11AE" w:rsidR="00BE11AE">
      <w:pPr>
        <w:ind w:firstLine="708"/>
        <w:jc w:val="both"/>
      </w:pPr>
      <w:r>
        <w:t xml:space="preserve">III. </w:t>
      </w:r>
      <w:r w:rsidR="00BE11AE" w:rsidRPr="007E0FEA">
        <w:t>Pozivaju se vjerovnici</w:t>
      </w:r>
      <w:r w:rsidR="00BE11AE">
        <w:t xml:space="preserve"> dužnika da nadležnoj jedinici Financijske agencije, u roku od 15 dana od dana objave ovog rješenja na mrežnoj stranici e-Oglasna ploča sudova, prijave svoje tražbine i da u roku od 8 dana od dana objave o očitovanju o </w:t>
      </w:r>
      <w:r w:rsidR="002711CB">
        <w:t>prijavljenim</w:t>
      </w:r>
      <w:r w:rsidR="00BE11AE">
        <w:t xml:space="preserve"> tražbinama dužnika i povjerenika, ospore prijavljene tražbine koje smatraju nepostojećim, uz obveznu naznaku iznosa za koji se tražbina osporava i razloga osporavanja, sve sukladno odredbi čl. 34. st. 1. podstavka 2. Stečajnog zakona.   </w:t>
      </w:r>
    </w:p>
    <w:p w:rsidRDefault="00BE11AE" w:rsidP="00BE11AE" w:rsidR="00BE11AE">
      <w:pPr>
        <w:ind w:firstLine="708"/>
        <w:jc w:val="both"/>
      </w:pPr>
    </w:p>
    <w:p w:rsidRDefault="00F02993" w:rsidP="00965A88" w:rsidR="00BE11AE">
      <w:pPr>
        <w:ind w:firstLine="708"/>
        <w:jc w:val="both"/>
      </w:pPr>
      <w:r>
        <w:t xml:space="preserve">IV. </w:t>
      </w:r>
      <w:r w:rsidR="00BE11AE">
        <w:t>P</w:t>
      </w:r>
      <w:r w:rsidR="00BE11AE" w:rsidRPr="007E0FEA">
        <w:t xml:space="preserve">ozivaju se </w:t>
      </w:r>
      <w:r w:rsidR="00BE11AE">
        <w:t xml:space="preserve">dužnik i </w:t>
      </w:r>
      <w:r w:rsidR="00965A88">
        <w:t xml:space="preserve">povjerenik da nadležnoj jedinici Financijske agencije, u roku </w:t>
      </w:r>
      <w:r w:rsidR="00134814">
        <w:t xml:space="preserve">   </w:t>
      </w:r>
      <w:r w:rsidR="003E2262">
        <w:t xml:space="preserve">                                                                                                                                                                                                                                                                                                                                                                                                                                                                                                                                                                                                                                                                                                                                                                                                                                                                                                                                                                                                                                                                                                                                                                                                                                                                                                                                                                                                                                                                                                                                                                                                                                                                                                                                                                                                                                                                                                                                                                                                                                                                                                                                                                                                                                                                                                                                                                                                                                                                                                                                                                                                                                                                                                                                                                                                                                                                                                                                                  </w:t>
      </w:r>
      <w:r w:rsidR="005E5526">
        <w:t xml:space="preserve">                                                                                                                                                                                                                                                                                                                                                                                                                                                                                                                                                                                                                                                                                                                                                                                                                                                                                                                                                                                                                                                                                                                                                                                                                                                                                                                                                                                                                                                                                                                                                                                                                                                                                                                                                                                                                                                                                                                                                                                                                                                                                                                                                                                                                                                                                                                                                                                                                                                                                                                                                                                                                                                                                                                                                                                                                                                                                                                                                                                                                                                                                                                                                                                                                                                                                                                                                                                                                                                                                                                                                                                                                                                                                                                                                                                                                                                                                                                                                                                                                                                                                                                                                                                                                                                                                                                                                                                                                                                                                                                                                                                                                                                                                                                                                                                                                                                                                                                                                                                                                                                                                                                                                                                                                                                                                                                                                                                                                                                                                                                                                                                                                                                                                                                                                                                                                                                                                                                                                                                                                                                                                                                                                                                                                                                                                                                                                                                                                                                                                                                                                                                                                                                                                                                                                                                                                                                                                                                                                                                                                                                                                                                                                                                                            </w:t>
      </w:r>
      <w:r w:rsidR="008B308F">
        <w:t xml:space="preserve">                                                                                                           </w:t>
      </w:r>
      <w:r w:rsidR="00BE11AE">
        <w:t xml:space="preserve">prijavljenoj tražbini, priznaju li je ili osporavaju, uz obveznu naznaku iznosa za koji se tražbina osporava i razloga osporavanja. </w:t>
      </w:r>
    </w:p>
    <w:p w:rsidRDefault="00965A88" w:rsidP="00965A88" w:rsidR="00965A88">
      <w:pPr>
        <w:ind w:firstLine="708"/>
        <w:jc w:val="both"/>
      </w:pPr>
    </w:p>
    <w:p w:rsidRDefault="00F02993" w:rsidP="00965A88" w:rsidR="00BE11AE">
      <w:pPr>
        <w:ind w:firstLine="708"/>
        <w:jc w:val="both"/>
      </w:pPr>
      <w:r>
        <w:t xml:space="preserve">V. </w:t>
      </w:r>
      <w:r w:rsidR="00BE11AE">
        <w:t>Poziva se dužnik da vjerovnicima i povjereniku omogući uvid u isprave iz kojih proizlaze tražbine navedene u popisu imovine i obveza.</w:t>
      </w:r>
    </w:p>
    <w:p w:rsidRDefault="00BE11AE" w:rsidP="00BE11AE" w:rsidR="00965A88">
      <w:pPr>
        <w:jc w:val="both"/>
        <w:rPr>
          <w:b/>
        </w:rPr>
      </w:pPr>
      <w:r w:rsidRPr="007E0FEA">
        <w:tab/>
      </w:r>
    </w:p>
    <w:p w:rsidRDefault="00F02993" w:rsidP="00965A88" w:rsidR="00BE11AE" w:rsidRPr="00965A88">
      <w:pPr>
        <w:ind w:firstLine="708"/>
        <w:jc w:val="both"/>
        <w:rPr>
          <w:b/>
        </w:rPr>
      </w:pPr>
      <w:r>
        <w:t xml:space="preserve">VI. </w:t>
      </w:r>
      <w:r w:rsidR="00BE11AE" w:rsidRPr="007E0FEA">
        <w:t xml:space="preserve">Pozivaju se </w:t>
      </w:r>
      <w:r w:rsidR="00BE11AE">
        <w:t>dužnikovi dužnici da svoje dospjele obveze bez odgode ispun</w:t>
      </w:r>
      <w:r w:rsidR="00965A88">
        <w:t>javaju</w:t>
      </w:r>
      <w:r w:rsidR="00BE11AE">
        <w:t xml:space="preserve"> dužniku. </w:t>
      </w:r>
    </w:p>
    <w:p w:rsidRDefault="00BE11AE" w:rsidP="00BE11AE" w:rsidR="00BE11AE" w:rsidRPr="007E0FEA">
      <w:pPr>
        <w:jc w:val="both"/>
      </w:pPr>
    </w:p>
    <w:p w:rsidRDefault="00F02993" w:rsidP="00E42155" w:rsidR="00E42155" w:rsidRPr="00CB6432">
      <w:pPr>
        <w:ind w:firstLine="708"/>
        <w:jc w:val="both"/>
        <w:rPr>
          <w:b/>
        </w:rPr>
      </w:pPr>
      <w:r>
        <w:t xml:space="preserve">VII. </w:t>
      </w:r>
      <w:r w:rsidR="00BE11AE">
        <w:t>Pozivaju se vjerovnici</w:t>
      </w:r>
      <w:r w:rsidR="00951604">
        <w:t xml:space="preserve"> dužnika</w:t>
      </w:r>
      <w:r w:rsidR="00BE11AE">
        <w:t xml:space="preserve">, </w:t>
      </w:r>
      <w:r w:rsidR="001959CF">
        <w:t xml:space="preserve">dužnik i </w:t>
      </w:r>
      <w:r w:rsidR="00BE11AE">
        <w:t>povjerenik na</w:t>
      </w:r>
      <w:r>
        <w:t xml:space="preserve"> </w:t>
      </w:r>
      <w:r w:rsidR="00BE11AE">
        <w:t>r</w:t>
      </w:r>
      <w:r w:rsidR="00BE11AE" w:rsidRPr="007E0FEA">
        <w:t>očište</w:t>
      </w:r>
      <w:r w:rsidR="00965A88">
        <w:t xml:space="preserve"> radi ispitivanja</w:t>
      </w:r>
      <w:r w:rsidR="00BE11AE">
        <w:t xml:space="preserve"> tražbina koje se zakazuje za </w:t>
      </w:r>
      <w:r w:rsidR="00200785">
        <w:rPr>
          <w:b/>
        </w:rPr>
        <w:t xml:space="preserve">dan </w:t>
      </w:r>
      <w:r w:rsidR="008408BC">
        <w:rPr>
          <w:b/>
        </w:rPr>
        <w:t>24. siječnja 2018</w:t>
      </w:r>
      <w:r w:rsidR="001959CF">
        <w:t>.</w:t>
      </w:r>
      <w:r w:rsidR="00200785">
        <w:rPr>
          <w:b/>
        </w:rPr>
        <w:t xml:space="preserve">u </w:t>
      </w:r>
      <w:r w:rsidR="008408BC">
        <w:rPr>
          <w:b/>
        </w:rPr>
        <w:t>08,15</w:t>
      </w:r>
      <w:r w:rsidR="00BE11AE">
        <w:rPr>
          <w:b/>
        </w:rPr>
        <w:t xml:space="preserve"> sati </w:t>
      </w:r>
      <w:r w:rsidR="008408BC">
        <w:rPr>
          <w:b/>
        </w:rPr>
        <w:t xml:space="preserve">kod Trgovačkog suda u Zadru, Dr. Franje Tuđmana 35, sudnica 26/I. </w:t>
      </w:r>
    </w:p>
    <w:p w:rsidRDefault="00BE11AE" w:rsidP="00200785" w:rsidR="00BE11AE">
      <w:pPr>
        <w:ind w:firstLine="708"/>
        <w:jc w:val="both"/>
        <w:rPr>
          <w:b/>
        </w:rPr>
      </w:pPr>
    </w:p>
    <w:p w:rsidRDefault="00200785" w:rsidP="00200785" w:rsidR="00200785">
      <w:pPr>
        <w:ind w:firstLine="708"/>
        <w:jc w:val="both"/>
        <w:rPr>
          <w:b/>
        </w:rPr>
      </w:pPr>
    </w:p>
    <w:p w:rsidRDefault="00F02993" w:rsidP="00965A88" w:rsidR="00BE11AE">
      <w:pPr>
        <w:ind w:firstLine="708"/>
        <w:jc w:val="both"/>
      </w:pPr>
      <w:r>
        <w:lastRenderedPageBreak/>
        <w:t xml:space="preserve">VIII. </w:t>
      </w:r>
      <w:r w:rsidR="00BE11AE">
        <w:t>Određuje se upis zabilježbe otvaranja predstečajnog</w:t>
      </w:r>
      <w:r w:rsidR="00965A88">
        <w:t>a</w:t>
      </w:r>
      <w:r w:rsidR="00BE11AE">
        <w:t xml:space="preserve"> postupka </w:t>
      </w:r>
      <w:r w:rsidR="00965A88">
        <w:t xml:space="preserve">nad dužnikom </w:t>
      </w:r>
      <w:r w:rsidR="00BE11AE">
        <w:t xml:space="preserve">u </w:t>
      </w:r>
      <w:r w:rsidR="00BE11AE" w:rsidRPr="007E0FEA">
        <w:t>registar</w:t>
      </w:r>
      <w:r w:rsidR="00BE11AE">
        <w:t xml:space="preserve"> Trgovačkog suda u Zadru,</w:t>
      </w:r>
      <w:r w:rsidR="00965A88">
        <w:t xml:space="preserve"> Stalne službe u Šibeniku u kojem je dužnik upisan,</w:t>
      </w:r>
      <w:r w:rsidR="00BE11AE">
        <w:t xml:space="preserve"> kao i u </w:t>
      </w:r>
      <w:r w:rsidR="00965A88">
        <w:t xml:space="preserve">druge </w:t>
      </w:r>
      <w:r w:rsidR="00BE11AE">
        <w:t>javne knjige, registre, upisnike i očevidnike u kojima je dužnik upisan kao nositelj nekog prava.</w:t>
      </w:r>
    </w:p>
    <w:p w:rsidRDefault="00200785" w:rsidP="00965A88" w:rsidR="00200785">
      <w:pPr>
        <w:ind w:firstLine="708"/>
        <w:jc w:val="both"/>
      </w:pPr>
    </w:p>
    <w:p w:rsidRDefault="00C97E58" w:rsidP="00965A88" w:rsidR="00965A88">
      <w:pPr>
        <w:ind w:firstLine="708"/>
        <w:jc w:val="both"/>
      </w:pPr>
      <w:r>
        <w:t xml:space="preserve">IX. </w:t>
      </w:r>
      <w:r w:rsidR="00BE11AE">
        <w:t>Rješenje o otvaranju predstečajnog</w:t>
      </w:r>
      <w:r w:rsidR="00965A88">
        <w:t>a</w:t>
      </w:r>
      <w:r w:rsidR="00BE11AE">
        <w:t xml:space="preserve"> postupka </w:t>
      </w:r>
      <w:r w:rsidR="00965A88">
        <w:t xml:space="preserve">nad dužnikom i plan restrukturiranja objavit će se na mrežnoj stranici e-Oglasna ploča sudova istog dana kada je doneseno ovo rješenje. </w:t>
      </w:r>
    </w:p>
    <w:p w:rsidRDefault="00200785" w:rsidP="00965A88" w:rsidR="00200785">
      <w:pPr>
        <w:ind w:firstLine="708"/>
        <w:jc w:val="both"/>
      </w:pPr>
    </w:p>
    <w:p w:rsidRDefault="00C97E58" w:rsidP="00965A88" w:rsidR="00BE11AE" w:rsidRPr="00BC28B6">
      <w:pPr>
        <w:ind w:firstLine="708"/>
        <w:jc w:val="both"/>
      </w:pPr>
      <w:r>
        <w:t xml:space="preserve">X. </w:t>
      </w:r>
      <w:r w:rsidR="00965A88">
        <w:t>Rješenje o otvaranju predstečajnoga postupka nad dužnikom d</w:t>
      </w:r>
      <w:r w:rsidR="00BE11AE">
        <w:t>ostavit</w:t>
      </w:r>
      <w:r w:rsidR="00965A88">
        <w:t>i će se Financijskoj agenciji</w:t>
      </w:r>
      <w:r w:rsidR="00F02993">
        <w:t xml:space="preserve"> uz prijedlog za otvaranje stečajnoga postupka nad dužnikom i popis obveza dužnika prema vjerovnicima unesen u njegove poslovne knjige</w:t>
      </w:r>
      <w:r w:rsidR="00951604">
        <w:t xml:space="preserve">. </w:t>
      </w:r>
    </w:p>
    <w:p w:rsidRDefault="00200785" w:rsidP="00BE11AE" w:rsidR="00200785">
      <w:pPr>
        <w:jc w:val="center"/>
      </w:pPr>
    </w:p>
    <w:p w:rsidRDefault="00200785" w:rsidP="00BE11AE" w:rsidR="00200785">
      <w:pPr>
        <w:jc w:val="center"/>
      </w:pPr>
    </w:p>
    <w:p w:rsidRDefault="00BE11AE" w:rsidP="00BE11AE" w:rsidR="00BE11AE" w:rsidRPr="007E0FEA">
      <w:pPr>
        <w:jc w:val="center"/>
      </w:pPr>
      <w:r w:rsidRPr="007E0FEA">
        <w:t>Obrazloženje</w:t>
      </w:r>
    </w:p>
    <w:p w:rsidRDefault="00BE11AE" w:rsidP="00BE11AE" w:rsidR="00BE11AE" w:rsidRPr="007E0FEA"/>
    <w:p w:rsidRDefault="00951604" w:rsidP="00261449" w:rsidR="00261449">
      <w:pPr>
        <w:ind w:firstLine="708"/>
        <w:jc w:val="both"/>
      </w:pPr>
      <w:r>
        <w:t xml:space="preserve">Uvodno označeni dužnik je </w:t>
      </w:r>
      <w:r w:rsidR="00261449">
        <w:t>27. veljače</w:t>
      </w:r>
      <w:r>
        <w:t xml:space="preserve"> 2017. podnio Stalnoj službi ovog suda u Šibeniku prijedlog za </w:t>
      </w:r>
      <w:r w:rsidR="00BE11AE">
        <w:t>otvaranje predstečajnog</w:t>
      </w:r>
      <w:r>
        <w:t>a</w:t>
      </w:r>
      <w:r w:rsidR="00BE11AE">
        <w:t xml:space="preserve"> postupka sukladno </w:t>
      </w:r>
      <w:r>
        <w:t xml:space="preserve">odredbi čl. 25. st. 1. u svezi s odredbom čl. </w:t>
      </w:r>
      <w:r w:rsidR="00BE11AE">
        <w:t>4. st. 2. Stečajnog zakona (Narodne novine 71/15</w:t>
      </w:r>
      <w:r>
        <w:t>, u nastavku teksta: SZ</w:t>
      </w:r>
      <w:r w:rsidR="00BE11AE">
        <w:t>)</w:t>
      </w:r>
      <w:r>
        <w:t xml:space="preserve"> u bitnom navodeći </w:t>
      </w:r>
      <w:r w:rsidR="00261449">
        <w:t>da u Očevidniku redoslijeda osnova za plaćanje kojeg vodi Financijska agencija ima jednu ili više evidentiranih neizvršenih osnova za plaćanje koje je trebalo, na temelju valjanih osnova za plaćanje, bez daljnjeg pristanka istog naplatiti s bilo kojeg od njegovih računa, a zbog čega da postoji predstečajni razlog prijeteće nesposobnosti za plaćanje.</w:t>
      </w:r>
    </w:p>
    <w:p w:rsidRDefault="00261449" w:rsidP="00261449" w:rsidR="00261449">
      <w:pPr>
        <w:ind w:firstLine="708"/>
        <w:jc w:val="both"/>
      </w:pPr>
      <w:r>
        <w:t xml:space="preserve">Uz prijedlog za otvaranje predstečajnoga postupka dužnik je dostavio sudu popis imovine i obveza te sve isprave iz čl. 26. Stečajnog zakona (Narodne novine broj 71/15, dalje u tekstu: SZ).  </w:t>
      </w:r>
    </w:p>
    <w:p w:rsidRDefault="00873812" w:rsidP="00D612B1" w:rsidR="00873812">
      <w:pPr>
        <w:tabs>
          <w:tab w:pos="0" w:val="left"/>
        </w:tabs>
        <w:jc w:val="both"/>
      </w:pPr>
      <w:r>
        <w:tab/>
      </w:r>
      <w:r w:rsidR="00D612B1">
        <w:t>P</w:t>
      </w:r>
      <w:r>
        <w:t xml:space="preserve">rijedlog dužnika za otvaranje predstečajnoga postupka je osnovan. </w:t>
      </w:r>
    </w:p>
    <w:p w:rsidRDefault="00873812" w:rsidP="00873812" w:rsidR="00873812">
      <w:pPr>
        <w:ind w:firstLine="708"/>
        <w:jc w:val="both"/>
      </w:pPr>
      <w:r>
        <w:t xml:space="preserve">Naime, odredbom čl. 4. st. 1. SZ-a je propisano da se predstečajni postupak može </w:t>
      </w:r>
      <w:r w:rsidR="00BE11AE">
        <w:t>otvoriti ako sud utvrdi postojanje prije</w:t>
      </w:r>
      <w:r>
        <w:t xml:space="preserve">teće nesposobnosti za plaćanje tj. kad stekne uvjerenje </w:t>
      </w:r>
      <w:r w:rsidR="00BE11AE">
        <w:t xml:space="preserve">da dužnik svoje postojeće obveze neće moći ispuniti po dospijeću. </w:t>
      </w:r>
    </w:p>
    <w:p w:rsidRDefault="00BE11AE" w:rsidP="00873812" w:rsidR="00873812">
      <w:pPr>
        <w:ind w:firstLine="708"/>
        <w:jc w:val="both"/>
      </w:pPr>
      <w:r>
        <w:t xml:space="preserve">Nadalje, </w:t>
      </w:r>
      <w:r w:rsidR="00873812">
        <w:t>odredbom čl. 4. st. 2. podstavka 1</w:t>
      </w:r>
      <w:r w:rsidR="000C6D6C">
        <w:t xml:space="preserve">. do 3. </w:t>
      </w:r>
      <w:r w:rsidR="00873812">
        <w:t xml:space="preserve">SZ-a je određeno da će se smatrati da  </w:t>
      </w:r>
      <w:r>
        <w:t>postoji prijeteća nesposobnost za plaćanje ako nisu nastale okolnosti zbog kojih se smatra da je dužnik postao nesposobna za plaćanje</w:t>
      </w:r>
      <w:r w:rsidR="00873812">
        <w:t xml:space="preserve"> u smislu odredbe čl. 6. SZ-a</w:t>
      </w:r>
      <w:r>
        <w:t xml:space="preserve"> i ako</w:t>
      </w:r>
      <w:r w:rsidR="00873812">
        <w:t>:</w:t>
      </w:r>
    </w:p>
    <w:p w:rsidRDefault="00873812" w:rsidP="00873812" w:rsidR="00BE11AE">
      <w:pPr>
        <w:ind w:firstLine="708"/>
        <w:jc w:val="both"/>
      </w:pPr>
      <w:r>
        <w:t xml:space="preserve">1. </w:t>
      </w:r>
      <w:r w:rsidR="00BE11AE">
        <w:t>dužnik u Očevidniku red</w:t>
      </w:r>
      <w:r>
        <w:t>oslijeda osnova za plaćanje kojeg</w:t>
      </w:r>
      <w:r w:rsidR="00BE11AE">
        <w:t xml:space="preserve"> vodi Financijska agencija ima jednu ili više evidentiranih neizvršenih osnova za plaćanje koje je trebalo, na temelju valjanih osnova za plaćanje, bez daljnjeg pristanka dužnika naplatiti s bilo kojeg od njegovih računa ili </w:t>
      </w:r>
    </w:p>
    <w:p w:rsidRDefault="00873812" w:rsidP="00873812" w:rsidR="00BE11AE">
      <w:pPr>
        <w:ind w:firstLine="708"/>
        <w:jc w:val="both"/>
      </w:pPr>
      <w:r>
        <w:t xml:space="preserve">2. </w:t>
      </w:r>
      <w:r w:rsidR="00BE11AE">
        <w:t>duže od 30 dana kasni s isplatom plaće koja radniku pripada prema ugovoru o radu, pravilniku o radu, kolektivnom ugovoru ili posebnom propisu odnosno prema drugom aktu kojim se uređuju obveze poslodavca prema radniku ili</w:t>
      </w:r>
    </w:p>
    <w:p w:rsidRDefault="00BE11AE" w:rsidP="00873812" w:rsidR="000C6D6C">
      <w:pPr>
        <w:pStyle w:val="Odlomakpopisa"/>
        <w:numPr>
          <w:ilvl w:val="0"/>
          <w:numId w:val="5"/>
        </w:numPr>
        <w:jc w:val="both"/>
      </w:pPr>
      <w:r>
        <w:t>u roku od 30 dana ne uplati doprinose i poreze p</w:t>
      </w:r>
      <w:r w:rsidR="000C6D6C">
        <w:t xml:space="preserve">rema plaći iz podstavka 2. ovog </w:t>
      </w:r>
    </w:p>
    <w:p w:rsidRDefault="00BE11AE" w:rsidP="000C6D6C" w:rsidR="00BE11AE">
      <w:pPr>
        <w:jc w:val="both"/>
      </w:pPr>
      <w:r>
        <w:t xml:space="preserve">stavka, računajući do dana kada je radniku bio dužan isplatiti plaću. </w:t>
      </w:r>
    </w:p>
    <w:p w:rsidRDefault="000C6D6C" w:rsidP="000C6D6C" w:rsidR="000C6D6C">
      <w:pPr>
        <w:jc w:val="both"/>
      </w:pPr>
      <w:r>
        <w:tab/>
      </w:r>
      <w:r w:rsidR="00F23257">
        <w:t xml:space="preserve">Ispitujući osnovanost prijedloga </w:t>
      </w:r>
      <w:r>
        <w:t>za otvaranje stečajnoga postupka ovaj sud je utvrdio da je isti podnesen dužnika kao ovlaštenog podnositelja u smislu odredbe čl. 25. st. 1. SZ-a, na propisanom obrascu, da sadržava sve podatke potrebne za identifikaciju dužnika i popis imovine i obveza dužnika na način kako je to propisano odredbom čl. 16. st. 1. SZ-a</w:t>
      </w:r>
      <w:r w:rsidR="00F23257">
        <w:t xml:space="preserve">, </w:t>
      </w:r>
      <w:r>
        <w:t>da su u potonjem naznačeni svi podaci taksativno određeni odredbom</w:t>
      </w:r>
      <w:r w:rsidR="00F23257">
        <w:t xml:space="preserve"> čl. 17. st. 1. i 2. SZ-a te da je dužnik uz prijedlog dostavio uplatnicu na </w:t>
      </w:r>
      <w:r w:rsidR="009A156C">
        <w:t xml:space="preserve">okolnost uplaćenog predujma za troškove predstečajnoga postupka u iznosu od 5.000,00 kuna u smislu odredbe čl. 28. st. 1. SZ-a. </w:t>
      </w:r>
    </w:p>
    <w:p w:rsidRDefault="0087430B" w:rsidP="000C6D6C" w:rsidR="00F23257">
      <w:pPr>
        <w:ind w:firstLine="708"/>
        <w:jc w:val="both"/>
      </w:pPr>
      <w:r>
        <w:lastRenderedPageBreak/>
        <w:t xml:space="preserve">Također, </w:t>
      </w:r>
      <w:r w:rsidR="00F23257">
        <w:t xml:space="preserve">ovaj sud je utvrdio da je dužnik uz prijedlog za otvaranje predstečajnoga postupka dostavio i financijske izvještaje u skladu sa Zakonom o računovodstvu, opis pregovora s vjerovnicima, dokaz o ukupnoj aktivi, ukupnom prihodu za prethodnu godinu i broju zaposlenika te plan restrukturiranja, a koje isprave je bio dužan dostaviti sukladno odredbi čl. 26. SZ. </w:t>
      </w:r>
    </w:p>
    <w:p w:rsidRDefault="00F23257" w:rsidP="000C6D6C" w:rsidR="009A156C">
      <w:pPr>
        <w:ind w:firstLine="708"/>
        <w:jc w:val="both"/>
      </w:pPr>
      <w:r>
        <w:t xml:space="preserve">Ispitujući </w:t>
      </w:r>
      <w:r w:rsidR="009A156C">
        <w:t>dostavljeni plan</w:t>
      </w:r>
      <w:r>
        <w:t xml:space="preserve"> restrukturiranja</w:t>
      </w:r>
      <w:r w:rsidR="009A156C">
        <w:t xml:space="preserve"> ovaj sud je utvrdio da isti sadržava sve potreb</w:t>
      </w:r>
      <w:r w:rsidR="00D612B1">
        <w:t>n</w:t>
      </w:r>
      <w:r w:rsidR="009A156C">
        <w:t xml:space="preserve">e podatke u smislu odredbe čl. 27. SZ-a. </w:t>
      </w:r>
    </w:p>
    <w:p w:rsidRDefault="009A156C" w:rsidP="002711CB" w:rsidR="009A156C">
      <w:pPr>
        <w:ind w:firstLine="708"/>
        <w:jc w:val="both"/>
      </w:pPr>
      <w:r>
        <w:t>Tako iz činjenica i okolnosti pobliže navedenih u planu restrukturiranja proizlazi da kod dužnika postoji prijeteća nesposobnost za plaćanje koja se očituje u tome da je</w:t>
      </w:r>
      <w:r w:rsidR="00D612B1">
        <w:t xml:space="preserve"> na dan podnošenja prijedloga evidentirana insolventnost, te dužnik kasni više od 30 dana u plaćanju doprinosa i poreza na plaće i plaća. </w:t>
      </w:r>
      <w:r w:rsidR="000F5AFA">
        <w:t>Iz plana</w:t>
      </w:r>
      <w:r>
        <w:t xml:space="preserve"> restrukturiranja nadalje proizlazi postojanje okolnosti koje dodatno onemogućava</w:t>
      </w:r>
      <w:r w:rsidR="000F5AFA">
        <w:t>ju normalno poslovanje dužnika, a</w:t>
      </w:r>
      <w:r>
        <w:t xml:space="preserve"> koje upućuju na to da dužnik bez sklapanja predstečajne nagodbe neće moći uredno izvršavati svoje obveze prema</w:t>
      </w:r>
      <w:r w:rsidR="000F5AFA">
        <w:t xml:space="preserve"> zaposlenicima, </w:t>
      </w:r>
      <w:r>
        <w:t>državi, dobavljači</w:t>
      </w:r>
      <w:r w:rsidR="000F5AFA">
        <w:t>ma i financijskim institucijama budući već dulje vrijeme ima problema s likvidnošću</w:t>
      </w:r>
      <w:r w:rsidR="00D612B1">
        <w:t xml:space="preserve">. </w:t>
      </w:r>
      <w:r w:rsidR="005A0988">
        <w:t xml:space="preserve">Zbog svega navedenoga, izostanak sklapanja predstečajne nagodbe da bi imao višestruke negativne posljedice kako na samog dužnika, tako i na vjerovnike, zaposlenike vjerovnika i samu državu budući vrijednost imovine dužnika nije dostatna za podmirenje svih obveza. </w:t>
      </w:r>
    </w:p>
    <w:p w:rsidRDefault="005A0988" w:rsidP="005A0988" w:rsidR="00D612B1">
      <w:pPr>
        <w:ind w:firstLine="708"/>
        <w:jc w:val="both"/>
      </w:pPr>
      <w:r>
        <w:t xml:space="preserve">Dovodeći u svezu činjenice, okolnosti i podatke iz naprijed navedenih isprava sa potvrdom Financijske agencije od </w:t>
      </w:r>
      <w:r w:rsidR="00D612B1">
        <w:t>24</w:t>
      </w:r>
      <w:r>
        <w:t xml:space="preserve">. </w:t>
      </w:r>
      <w:r w:rsidR="00D612B1">
        <w:t>veljače</w:t>
      </w:r>
      <w:r>
        <w:t xml:space="preserve"> 2017</w:t>
      </w:r>
      <w:r w:rsidR="00D612B1">
        <w:t xml:space="preserve">. </w:t>
      </w:r>
      <w:r>
        <w:t xml:space="preserve">utvrđeno je </w:t>
      </w:r>
      <w:r w:rsidR="00BE11AE">
        <w:t xml:space="preserve">ispunjenje pretpostavke za otvaranje predstečajnog postupka nad dužnikom </w:t>
      </w:r>
      <w:r>
        <w:t xml:space="preserve">u smislu odredbe čl. 4. SZ-a. </w:t>
      </w:r>
    </w:p>
    <w:p w:rsidRDefault="00F56809" w:rsidP="005A0988" w:rsidR="00F56809">
      <w:pPr>
        <w:ind w:firstLine="708"/>
        <w:jc w:val="both"/>
      </w:pPr>
      <w:r>
        <w:t xml:space="preserve">S obzirom da je iz svega naprijed navedenog ovaj sud </w:t>
      </w:r>
      <w:r w:rsidR="00D612B1">
        <w:t>zaključio</w:t>
      </w:r>
      <w:r>
        <w:t xml:space="preserve"> da dužnik svoje postojeće obveze prema vjerovnicima neće moći ispuniti po dospijeću te da u konkretnom slučaju nisu nastale okolnosti zbog koji se smatra da je dužnik nesposoban za plaćanje u smislu odredbi čl. 5. i 6. SZ-a,  to su se ispunile pretpostavke za otvaranje predstečajnoga postupka nad dužnikom zbog čega je t</w:t>
      </w:r>
      <w:r w:rsidR="00F02993">
        <w:t xml:space="preserve">emeljem odredbi čl. 4., </w:t>
      </w:r>
      <w:r>
        <w:t xml:space="preserve">čl. </w:t>
      </w:r>
      <w:r w:rsidR="00F02993">
        <w:t xml:space="preserve">22., čl. 23., čl. 25., čl. 26., čl. 27., čl. 28., čl. 31. st. 1. i 2., čl. </w:t>
      </w:r>
      <w:r>
        <w:t>33.</w:t>
      </w:r>
      <w:r w:rsidR="00F02993">
        <w:t xml:space="preserve"> i čl. 34. u svezi s čl. 39. </w:t>
      </w:r>
      <w:r>
        <w:t xml:space="preserve">SZ-a donesena odluka kao u izreci ovog rješenja. </w:t>
      </w:r>
    </w:p>
    <w:p w:rsidRDefault="00F56809" w:rsidP="00F56809" w:rsidR="00C97E58">
      <w:pPr>
        <w:jc w:val="both"/>
      </w:pPr>
      <w:r>
        <w:tab/>
      </w:r>
      <w:r w:rsidR="00D612B1">
        <w:t>I</w:t>
      </w:r>
      <w:r>
        <w:t>zbor povjerenik</w:t>
      </w:r>
      <w:r w:rsidR="00F02993">
        <w:t>a</w:t>
      </w:r>
      <w:r>
        <w:t xml:space="preserve"> dužnika u predmetnom postupku </w:t>
      </w:r>
      <w:r w:rsidR="00C97E58">
        <w:t>obavljen</w:t>
      </w:r>
      <w:r>
        <w:t xml:space="preserve"> metodom slučajnog odabira s liste A stečajnih upravitelja za područje nadležnosti ovog suda</w:t>
      </w:r>
      <w:r w:rsidR="00C97E58">
        <w:t xml:space="preserve"> i to primjenom odredbe </w:t>
      </w:r>
      <w:r>
        <w:t>čl. 23. st. 3. u vezi s čl. 84. st. 1. SZ-a</w:t>
      </w:r>
      <w:r w:rsidR="00C97E58">
        <w:t xml:space="preserve">. </w:t>
      </w:r>
    </w:p>
    <w:p w:rsidRDefault="00C97E58" w:rsidP="00C97E58" w:rsidR="00C97E58" w:rsidRPr="00C97E58">
      <w:pPr>
        <w:jc w:val="both"/>
        <w:rPr>
          <w:b/>
        </w:rPr>
      </w:pPr>
    </w:p>
    <w:p w:rsidRDefault="00200785" w:rsidP="00BE11AE" w:rsidR="00200785">
      <w:pPr>
        <w:ind w:firstLine="708"/>
        <w:jc w:val="center"/>
      </w:pPr>
    </w:p>
    <w:p w:rsidRDefault="00BE11AE" w:rsidP="00BE11AE" w:rsidR="00BE11AE">
      <w:pPr>
        <w:ind w:firstLine="708"/>
        <w:jc w:val="center"/>
      </w:pPr>
      <w:r w:rsidRPr="007E0FEA">
        <w:t xml:space="preserve">U Zadru </w:t>
      </w:r>
      <w:r w:rsidR="00D612B1">
        <w:t>14.</w:t>
      </w:r>
      <w:r w:rsidR="00DE4C79">
        <w:t xml:space="preserve"> rujna</w:t>
      </w:r>
      <w:r w:rsidR="00306583">
        <w:t xml:space="preserve"> 2017. </w:t>
      </w:r>
    </w:p>
    <w:p w:rsidRDefault="00200785" w:rsidP="00BE11AE" w:rsidR="00200785">
      <w:pPr>
        <w:ind w:firstLine="708"/>
        <w:jc w:val="center"/>
      </w:pPr>
    </w:p>
    <w:p w:rsidRDefault="00200785" w:rsidP="00200785" w:rsidR="00200785">
      <w:pPr>
        <w:jc w:val="center"/>
      </w:pPr>
    </w:p>
    <w:p w:rsidRDefault="00200785" w:rsidP="00DE4C79" w:rsidR="00200785">
      <w:pPr>
        <w:ind w:firstLine="708"/>
        <w:jc w:val="right"/>
      </w:pPr>
      <w:r>
        <w:t>Sutkinja:</w:t>
      </w:r>
    </w:p>
    <w:p w:rsidRDefault="00DE4C79" w:rsidP="00DE4C79" w:rsidR="00200785">
      <w:pPr>
        <w:ind w:firstLine="708"/>
        <w:jc w:val="right"/>
      </w:pPr>
      <w:r>
        <w:t>Ardena Bajlo</w:t>
      </w:r>
    </w:p>
    <w:p w:rsidRDefault="00200785" w:rsidP="002D78EB" w:rsidR="00200785"/>
    <w:p w:rsidRDefault="00BE11AE" w:rsidP="00BE11AE" w:rsidR="00BE11AE">
      <w:pPr>
        <w:jc w:val="both"/>
        <w:rPr>
          <w:b/>
        </w:rPr>
      </w:pPr>
    </w:p>
    <w:p w:rsidRDefault="00BE11AE" w:rsidP="00306583" w:rsidR="00BE11AE" w:rsidRPr="004340F3">
      <w:pPr>
        <w:ind w:firstLine="708"/>
        <w:jc w:val="both"/>
      </w:pPr>
      <w:r w:rsidRPr="004340F3">
        <w:t>POUKA O PRAVNOM LIJEKU:</w:t>
      </w:r>
    </w:p>
    <w:p w:rsidRDefault="00BE11AE" w:rsidP="00306583" w:rsidR="00BE11AE" w:rsidRPr="00123C12">
      <w:pPr>
        <w:ind w:firstLine="708"/>
        <w:jc w:val="both"/>
      </w:pPr>
      <w:r w:rsidRPr="007E0FEA">
        <w:t xml:space="preserve">Protiv ovog rješenja </w:t>
      </w:r>
      <w:r>
        <w:t xml:space="preserve">žalbu može podnijeti osoba ovlaštena za zastupanje dužnika po zakonu (čl. 33. st. </w:t>
      </w:r>
      <w:r w:rsidR="00F56809">
        <w:t xml:space="preserve">4. SZ-a) u roku od 8 </w:t>
      </w:r>
      <w:r>
        <w:t xml:space="preserve">dana od </w:t>
      </w:r>
      <w:r w:rsidRPr="00123C12">
        <w:t xml:space="preserve">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123C12">
          <w:t>12. st</w:t>
        </w:r>
      </w:smartTag>
      <w:r w:rsidRPr="00123C12">
        <w:t xml:space="preserve">. 1. i čl. </w:t>
      </w:r>
      <w:smartTag w:element="metricconverter" w:uri="urn:schemas-microsoft-com:office:smarttags">
        <w:smartTagPr>
          <w:attr w:val="19. st" w:name="ProductID"/>
        </w:smartTagPr>
        <w:r w:rsidRPr="00123C12">
          <w:t>19. st</w:t>
        </w:r>
      </w:smartTag>
      <w:r w:rsidRPr="00123C12">
        <w:t xml:space="preserve">. 1. i 2. SZ-a). Žalba se podnosi ovom sudu u </w:t>
      </w:r>
      <w:r w:rsidR="00F56809">
        <w:t>2</w:t>
      </w:r>
      <w:r w:rsidRPr="00123C12">
        <w:t xml:space="preserve"> istovjetna primjerka, a o žalbi odlučuje Visoki trgovački sud Republike Hrvatske.</w:t>
      </w:r>
    </w:p>
    <w:p w:rsidRDefault="00BE11AE" w:rsidP="00BE11AE" w:rsidR="00BE11AE" w:rsidRPr="00123C12"/>
    <w:p w:rsidRDefault="00C92C09" w:rsidP="00C92C09" w:rsidR="00C92C09">
      <w:pPr>
        <w:ind w:firstLine="708"/>
      </w:pPr>
      <w:r>
        <w:t xml:space="preserve">Dostaviti:  </w:t>
      </w:r>
    </w:p>
    <w:p w:rsidRDefault="00C92C09" w:rsidP="00C92C09" w:rsidR="00C92C09">
      <w:pPr>
        <w:ind w:firstLine="708"/>
      </w:pPr>
      <w:r>
        <w:t>- Dužniku</w:t>
      </w:r>
    </w:p>
    <w:p w:rsidRDefault="00C92C09" w:rsidP="00C92C09" w:rsidR="00C92C09">
      <w:pPr>
        <w:ind w:left="708"/>
      </w:pPr>
      <w:r>
        <w:t xml:space="preserve">- Povjereniku, uz izjavu i potvrdu, svima putem e-Oglasne ploča sudova uz plan    </w:t>
      </w:r>
    </w:p>
    <w:p w:rsidRDefault="00C92C09" w:rsidP="00C92C09" w:rsidR="00C92C09">
      <w:pPr>
        <w:ind w:left="708"/>
      </w:pPr>
      <w:r>
        <w:lastRenderedPageBreak/>
        <w:t xml:space="preserve">  restrukturiranja </w:t>
      </w:r>
      <w:r w:rsidR="00D612B1">
        <w:t>(ls 26-92)</w:t>
      </w:r>
    </w:p>
    <w:p w:rsidRDefault="00C92C09" w:rsidP="00C92C09" w:rsidR="00C92C09">
      <w:pPr>
        <w:ind w:firstLine="708"/>
      </w:pPr>
      <w:r>
        <w:t xml:space="preserve">- FINA, uz prijedlog s prilozima (list spisa </w:t>
      </w:r>
      <w:r w:rsidR="00D612B1">
        <w:t>1-92</w:t>
      </w:r>
      <w:r>
        <w:t xml:space="preserve">) s naznakom „ Pisarnica - Predstečajni </w:t>
      </w:r>
    </w:p>
    <w:p w:rsidRDefault="00C92C09" w:rsidP="00C92C09" w:rsidR="00C92C09">
      <w:pPr>
        <w:ind w:firstLine="708"/>
      </w:pPr>
      <w:r>
        <w:t xml:space="preserve">  postupak“ </w:t>
      </w:r>
    </w:p>
    <w:p w:rsidRDefault="00C92C09" w:rsidP="00C92C09" w:rsidR="00C92C09" w:rsidRPr="007E0FEA">
      <w:pPr>
        <w:ind w:firstLine="708"/>
        <w:rPr>
          <w:color w:val="000000"/>
        </w:rPr>
      </w:pPr>
      <w:r>
        <w:rPr>
          <w:color w:val="000000"/>
        </w:rPr>
        <w:t>- Sudskom r</w:t>
      </w:r>
      <w:r w:rsidRPr="007E0FEA">
        <w:rPr>
          <w:color w:val="000000"/>
        </w:rPr>
        <w:t>egistru</w:t>
      </w:r>
      <w:r>
        <w:rPr>
          <w:color w:val="000000"/>
        </w:rPr>
        <w:t xml:space="preserve"> Stalne službe ovog suda u Šibeniku </w:t>
      </w:r>
    </w:p>
    <w:p w:rsidRDefault="00C92C09" w:rsidP="00C92C09" w:rsidR="00C92C09" w:rsidRPr="009969B9">
      <w:pPr>
        <w:ind w:firstLine="708"/>
      </w:pPr>
      <w:r>
        <w:t>- ŽDO-Šibenik</w:t>
      </w:r>
    </w:p>
    <w:p w:rsidRDefault="00C92C09" w:rsidP="00C92C09" w:rsidR="00C92C09" w:rsidRPr="007E0FEA">
      <w:pPr>
        <w:ind w:firstLine="708"/>
        <w:rPr>
          <w:color w:val="000000"/>
        </w:rPr>
      </w:pPr>
      <w:r>
        <w:t xml:space="preserve">- RH, Ministarstvu financija, </w:t>
      </w:r>
      <w:r>
        <w:rPr>
          <w:color w:val="000000"/>
        </w:rPr>
        <w:t>Poreznoj upravi Šibenik</w:t>
      </w:r>
    </w:p>
    <w:p w:rsidRDefault="00C92C09" w:rsidP="00C92C09" w:rsidR="00C92C09" w:rsidRPr="007E0FEA">
      <w:pPr>
        <w:ind w:firstLine="708"/>
        <w:rPr>
          <w:color w:val="000000"/>
        </w:rPr>
      </w:pPr>
      <w:r>
        <w:rPr>
          <w:color w:val="000000"/>
        </w:rPr>
        <w:t>- Pisarnici suda</w:t>
      </w:r>
    </w:p>
    <w:p w:rsidRDefault="00C92C09" w:rsidP="00C92C09" w:rsidR="00C92C09" w:rsidRPr="007E0FEA">
      <w:pPr>
        <w:jc w:val="both"/>
      </w:pPr>
    </w:p>
    <w:p w:rsidRDefault="00C92C09" w:rsidP="00C92C09" w:rsidR="00C92C09" w:rsidRPr="007E0FEA">
      <w:pPr>
        <w:ind w:hanging="705" w:left="705"/>
        <w:rPr>
          <w:b/>
          <w:color w:val="000000"/>
        </w:rPr>
      </w:pPr>
    </w:p>
    <w:p w:rsidRDefault="00C92C09" w:rsidP="00C92C09" w:rsidR="00C92C09" w:rsidRPr="007E0FEA">
      <w:pPr>
        <w:ind w:firstLine="705"/>
        <w:jc w:val="both"/>
      </w:pPr>
    </w:p>
    <w:p w:rsidRDefault="00BE11AE" w:rsidP="00BE11AE" w:rsidR="00BE11AE">
      <w:pPr>
        <w:ind w:firstLine="705"/>
        <w:jc w:val="both"/>
      </w:pPr>
    </w:p>
    <w:p w:rsidRDefault="00BE11AE" w:rsidP="00BE11AE" w:rsidR="00BE11AE">
      <w:pPr>
        <w:ind w:firstLine="705"/>
        <w:jc w:val="both"/>
      </w:pPr>
    </w:p>
    <w:p w:rsidRDefault="00BE11AE" w:rsidP="00BE11AE" w:rsidR="00BE11AE">
      <w:pPr>
        <w:ind w:firstLine="705"/>
        <w:jc w:val="both"/>
      </w:pPr>
    </w:p>
    <w:p w:rsidRDefault="00BE11AE" w:rsidP="00BE11AE" w:rsidR="00BE11AE">
      <w:pPr>
        <w:ind w:firstLine="705"/>
        <w:jc w:val="both"/>
      </w:pPr>
    </w:p>
    <w:p w:rsidRDefault="00BE11AE" w:rsidP="00BE11AE" w:rsidR="00BE11AE">
      <w:pPr>
        <w:ind w:firstLine="705"/>
        <w:jc w:val="both"/>
      </w:pPr>
    </w:p>
    <w:p w:rsidRDefault="008408BC" w:rsidR="008408BC"/>
    <w:sectPr w:rsidSect="008408BC" w:rsidR="008408B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08BC" w:rsidP="00200785" w:rsidR="008408BC">
      <w:r>
        <w:separator/>
      </w:r>
    </w:p>
  </w:endnote>
  <w:endnote w:id="0" w:type="continuationSeparator">
    <w:p w:rsidRDefault="008408BC" w:rsidP="00200785" w:rsidR="008408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08BC" w:rsidP="00200785" w:rsidR="008408BC">
      <w:r>
        <w:separator/>
      </w:r>
    </w:p>
  </w:footnote>
  <w:footnote w:id="0" w:type="continuationSeparator">
    <w:p w:rsidRDefault="008408BC" w:rsidP="00200785" w:rsidR="008408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934003"/>
      <w:docPartObj>
        <w:docPartGallery w:val="Page Numbers (Top of Page)"/>
        <w:docPartUnique/>
      </w:docPartObj>
    </w:sdtPr>
    <w:sdtEndPr/>
    <w:sdtContent>
      <w:p w:rsidRDefault="008408BC" w:rsidP="008408BC" w:rsidR="008408BC" w:rsidRPr="008C3132">
        <w:pPr>
          <w:ind w:firstLine="708" w:left="3540"/>
          <w:jc w:val="center"/>
        </w:pPr>
        <w:r>
          <w:fldChar w:fldCharType="begin"/>
        </w:r>
        <w:r>
          <w:instrText>PAGE   \* MERGEFORMAT</w:instrText>
        </w:r>
        <w:r>
          <w:fldChar w:fldCharType="separate"/>
        </w:r>
        <w:r w:rsidR="00AF5BF4">
          <w:rPr>
            <w:noProof/>
          </w:rPr>
          <w:t>4</w:t>
        </w:r>
        <w:r>
          <w:fldChar w:fldCharType="end"/>
        </w:r>
        <w:r>
          <w:tab/>
          <w:t xml:space="preserve"> </w:t>
        </w:r>
        <w:r>
          <w:tab/>
          <w:t xml:space="preserve">       Poslovni broj 1 St-381/2017-1</w:t>
        </w:r>
      </w:p>
      <w:p w:rsidRDefault="00AF5BF4" w:rsidP="00200785" w:rsidR="008408BC">
        <w:pPr>
          <w:pStyle w:val="Zaglavlje"/>
        </w:pPr>
      </w:p>
    </w:sdtContent>
  </w:sdt>
  <w:p w:rsidRDefault="008408BC" w:rsidR="008408B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2FB2D69"/>
    <w:multiLevelType w:val="hybridMultilevel"/>
    <w:tmpl w:val="86587302"/>
    <w:lvl w:tplc="AE94F2BA"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7CD2569"/>
    <w:multiLevelType w:val="hybridMultilevel"/>
    <w:tmpl w:val="C66CDB82"/>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2F620B"/>
    <w:multiLevelType w:val="hybridMultilevel"/>
    <w:tmpl w:val="B4A22AB4"/>
    <w:lvl w:tplc="64E627CA"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11AE"/>
    <w:rsid w:val="000C6D6C"/>
    <w:rsid w:val="000F5AFA"/>
    <w:rsid w:val="00134814"/>
    <w:rsid w:val="001959CF"/>
    <w:rsid w:val="00200785"/>
    <w:rsid w:val="00261449"/>
    <w:rsid w:val="002711CB"/>
    <w:rsid w:val="002D78EB"/>
    <w:rsid w:val="00306583"/>
    <w:rsid w:val="003314C3"/>
    <w:rsid w:val="003E2262"/>
    <w:rsid w:val="003F1783"/>
    <w:rsid w:val="004901DF"/>
    <w:rsid w:val="004D2225"/>
    <w:rsid w:val="0052527F"/>
    <w:rsid w:val="005A0988"/>
    <w:rsid w:val="005D3B5D"/>
    <w:rsid w:val="005E5526"/>
    <w:rsid w:val="0078096A"/>
    <w:rsid w:val="0079293D"/>
    <w:rsid w:val="007E4357"/>
    <w:rsid w:val="008222BA"/>
    <w:rsid w:val="00836FCC"/>
    <w:rsid w:val="008408BC"/>
    <w:rsid w:val="00873812"/>
    <w:rsid w:val="0087430B"/>
    <w:rsid w:val="008A2B2A"/>
    <w:rsid w:val="008B308F"/>
    <w:rsid w:val="008D48A1"/>
    <w:rsid w:val="00951604"/>
    <w:rsid w:val="00965A88"/>
    <w:rsid w:val="009A156C"/>
    <w:rsid w:val="009E1014"/>
    <w:rsid w:val="00A31EBD"/>
    <w:rsid w:val="00A57BE4"/>
    <w:rsid w:val="00A86265"/>
    <w:rsid w:val="00AB387D"/>
    <w:rsid w:val="00AF5BF4"/>
    <w:rsid w:val="00BC5760"/>
    <w:rsid w:val="00BE11AE"/>
    <w:rsid w:val="00C92C09"/>
    <w:rsid w:val="00C97E58"/>
    <w:rsid w:val="00CB0B72"/>
    <w:rsid w:val="00D612B1"/>
    <w:rsid w:val="00DE4C79"/>
    <w:rsid w:val="00E03B6C"/>
    <w:rsid w:val="00E253A8"/>
    <w:rsid w:val="00E3741B"/>
    <w:rsid w:val="00E42155"/>
    <w:rsid w:val="00E80148"/>
    <w:rsid w:val="00F02993"/>
    <w:rsid w:val="00F23257"/>
    <w:rsid w:val="00F56809"/>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11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E11AE"/>
    <w:pPr>
      <w:tabs>
        <w:tab w:pos="4536" w:val="center"/>
        <w:tab w:pos="9072" w:val="right"/>
      </w:tabs>
    </w:pPr>
  </w:style>
  <w:style w:customStyle="true" w:styleId="ZaglavljeChar" w:type="character">
    <w:name w:val="Zaglavlje Char"/>
    <w:basedOn w:val="Zadanifontodlomka"/>
    <w:link w:val="Zaglavlje"/>
    <w:uiPriority w:val="99"/>
    <w:rsid w:val="00BE11AE"/>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E11AE"/>
    <w:pPr>
      <w:ind w:left="720"/>
      <w:contextualSpacing/>
    </w:pPr>
  </w:style>
  <w:style w:styleId="Podnoje" w:type="paragraph">
    <w:name w:val="footer"/>
    <w:basedOn w:val="Normal"/>
    <w:link w:val="PodnojeChar"/>
    <w:uiPriority w:val="99"/>
    <w:unhideWhenUsed/>
    <w:rsid w:val="00200785"/>
    <w:pPr>
      <w:tabs>
        <w:tab w:pos="4536" w:val="center"/>
        <w:tab w:pos="9072" w:val="right"/>
      </w:tabs>
    </w:pPr>
  </w:style>
  <w:style w:customStyle="true" w:styleId="PodnojeChar" w:type="character">
    <w:name w:val="Podnožje Char"/>
    <w:basedOn w:val="Zadanifontodlomka"/>
    <w:link w:val="Podnoje"/>
    <w:uiPriority w:val="99"/>
    <w:rsid w:val="0020078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314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14C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F5BF4"/>
    <w:rPr>
      <w:color w:val="808080"/>
      <w:bdr w:space="0" w:sz="0" w:color="auto" w:val="none"/>
      <w:shd w:fill="auto" w:color="auto" w:val="clear"/>
    </w:rPr>
  </w:style>
  <w:style w:customStyle="true" w:styleId="eSPISCCParagraphDefaultFont" w:type="character">
    <w:name w:val="eSPIS_CC_Paragraph Default Font"/>
    <w:basedOn w:val="Zadanifontodlomka"/>
    <w:rsid w:val="00AF5B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BF4"/>
    <w:rPr>
      <w:bdr w:space="0" w:sz="0" w:color="auto" w:val="none"/>
      <w:shd w:fill="FFFFCC" w:color="auto" w:val="clear"/>
      <w:lang w:val="hr-HR"/>
    </w:rPr>
  </w:style>
  <w:style w:customStyle="true" w:styleId="PozadinaSvijetloCrvena" w:type="character">
    <w:name w:val="Pozadina_SvijetloCrvena"/>
    <w:basedOn w:val="eSPISCCParagraphDefaultFont"/>
    <w:rsid w:val="00AF5B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B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11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E11AE"/>
    <w:pPr>
      <w:tabs>
        <w:tab w:pos="4536" w:val="center"/>
        <w:tab w:pos="9072" w:val="right"/>
      </w:tabs>
    </w:pPr>
  </w:style>
  <w:style w:customStyle="1" w:styleId="ZaglavljeChar" w:type="character">
    <w:name w:val="Zaglavlje Char"/>
    <w:basedOn w:val="Zadanifontodlomka"/>
    <w:link w:val="Zaglavlje"/>
    <w:uiPriority w:val="99"/>
    <w:rsid w:val="00BE11AE"/>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E11AE"/>
    <w:pPr>
      <w:ind w:left="720"/>
      <w:contextualSpacing/>
    </w:pPr>
  </w:style>
  <w:style w:styleId="Podnoje" w:type="paragraph">
    <w:name w:val="footer"/>
    <w:basedOn w:val="Normal"/>
    <w:link w:val="PodnojeChar"/>
    <w:uiPriority w:val="99"/>
    <w:unhideWhenUsed/>
    <w:rsid w:val="00200785"/>
    <w:pPr>
      <w:tabs>
        <w:tab w:pos="4536" w:val="center"/>
        <w:tab w:pos="9072" w:val="right"/>
      </w:tabs>
    </w:pPr>
  </w:style>
  <w:style w:customStyle="1" w:styleId="PodnojeChar" w:type="character">
    <w:name w:val="Podnožje Char"/>
    <w:basedOn w:val="Zadanifontodlomka"/>
    <w:link w:val="Podnoje"/>
    <w:uiPriority w:val="99"/>
    <w:rsid w:val="0020078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314C3"/>
    <w:rPr>
      <w:rFonts w:ascii="Tahoma" w:cs="Tahoma" w:hAnsi="Tahoma"/>
      <w:sz w:val="16"/>
      <w:szCs w:val="16"/>
    </w:rPr>
  </w:style>
  <w:style w:customStyle="1" w:styleId="TekstbaloniaChar" w:type="character">
    <w:name w:val="Tekst balončića Char"/>
    <w:basedOn w:val="Zadanifontodlomka"/>
    <w:link w:val="Tekstbalonia"/>
    <w:uiPriority w:val="99"/>
    <w:semiHidden/>
    <w:rsid w:val="003314C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F5BF4"/>
    <w:rPr>
      <w:color w:val="808080"/>
      <w:bdr w:color="auto" w:space="0" w:sz="0" w:val="none"/>
      <w:shd w:color="auto" w:fill="auto" w:val="clear"/>
    </w:rPr>
  </w:style>
  <w:style w:customStyle="1" w:styleId="eSPISCCParagraphDefaultFont" w:type="character">
    <w:name w:val="eSPIS_CC_Paragraph Default Font"/>
    <w:basedOn w:val="Zadanifontodlomka"/>
    <w:rsid w:val="00AF5B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BF4"/>
    <w:rPr>
      <w:bdr w:color="auto" w:space="0" w:sz="0" w:val="none"/>
      <w:shd w:color="auto" w:fill="FFFFCC" w:val="clear"/>
      <w:lang w:val="hr-HR"/>
    </w:rPr>
  </w:style>
  <w:style w:customStyle="1" w:styleId="PozadinaSvijetloCrvena" w:type="character">
    <w:name w:val="Pozadina_SvijetloCrvena"/>
    <w:basedOn w:val="eSPISCCParagraphDefaultFont"/>
    <w:rsid w:val="00AF5B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B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na sud. pristojbu</izvorni_sadrzaj>
    <derivirana_varijabla naziv="DomainObject.Predmet.Opis_1">prigovor na sud. pristojbu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St-381/2017</izvorni_sadrzaj>
    <derivirana_varijabla naziv="DomainObject.Predmet.OznakaBroj_1">St-381/2017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 ZA PSIHIČKI BOLESNE ODRASLE OSOBE MIHEK</izvorni_sadrzaj>
    <derivirana_varijabla naziv="DomainObject.Predmet.StrankaFormated_1">  DOM ZA PSIHIČKI BOLESNE ODRASLE OSOBE MIHEK</derivirana_varijabla>
  </DomainObject.Predmet.StrankaFormated>
  <DomainObject.Predmet.StrankaFormatedOIB>
    <izvorni_sadrzaj>  DOM ZA PSIHIČKI BOLESNE ODRASLE OSOBE MIHEK, OIB 68820762951</izvorni_sadrzaj>
    <derivirana_varijabla naziv="DomainObject.Predmet.StrankaFormatedOIB_1">  DOM ZA PSIHIČKI BOLESNE ODRASLE OSOBE MIHEK, OIB 68820762951</derivirana_varijabla>
  </DomainObject.Predmet.StrankaFormatedOIB>
  <DomainObject.Predmet.StrankaFormatedWithAdress>
    <izvorni_sadrzaj> DOM ZA PSIHIČKI BOLESNE ODRASLE OSOBE MIHEK, Petra Zoranića 12, 22213 Pirovac</izvorni_sadrzaj>
    <derivirana_varijabla naziv="DomainObject.Predmet.StrankaFormatedWithAdress_1"> DOM ZA PSIHIČKI BOLESNE ODRASLE OSOBE MIHEK, Petra Zoranića 12, 22213 Pirovac</derivirana_varijabla>
  </DomainObject.Predmet.StrankaFormatedWithAdress>
  <DomainObject.Predmet.StrankaFormatedWithAdressOIB>
    <izvorni_sadrzaj> DOM ZA PSIHIČKI BOLESNE ODRASLE OSOBE MIHEK, OIB 68820762951, Petra Zoranića 12, 22213 Pirovac</izvorni_sadrzaj>
    <derivirana_varijabla naziv="DomainObject.Predmet.StrankaFormatedWithAdressOIB_1"> DOM ZA PSIHIČKI BOLESNE ODRASLE OSOBE MIHEK, OIB 68820762951, Petra Zoranića 12, 22213 Pirovac</derivirana_varijabla>
  </DomainObject.Predmet.StrankaFormatedWithAdressOIB>
  <DomainObject.Predmet.StrankaWithAdress>
    <izvorni_sadrzaj>DOM ZA PSIHIČKI BOLESNE ODRASLE OSOBE MIHEK Petra Zoranića 12,22213 Pirovac</izvorni_sadrzaj>
    <derivirana_varijabla naziv="DomainObject.Predmet.StrankaWithAdress_1">DOM ZA PSIHIČKI BOLESNE ODRASLE OSOBE MIHEK Petra Zoranića 12,22213 Pirovac</derivirana_varijabla>
  </DomainObject.Predmet.StrankaWithAdress>
  <DomainObject.Predmet.StrankaWithAdressOIB>
    <izvorni_sadrzaj>DOM ZA PSIHIČKI BOLESNE ODRASLE OSOBE MIHEK, OIB 68820762951, Petra Zoranića 12,22213 Pirovac</izvorni_sadrzaj>
    <derivirana_varijabla naziv="DomainObject.Predmet.StrankaWithAdressOIB_1">DOM ZA PSIHIČKI BOLESNE ODRASLE OSOBE MIHEK, OIB 68820762951, Petra Zoranića 12,22213 Pirovac</derivirana_varijabla>
  </DomainObject.Predmet.StrankaWithAdressOIB>
  <DomainObject.Predmet.StrankaNazivFormated>
    <izvorni_sadrzaj>DOM ZA PSIHIČKI BOLESNE ODRASLE OSOBE MIHEK</izvorni_sadrzaj>
    <derivirana_varijabla naziv="DomainObject.Predmet.StrankaNazivFormated_1">DOM ZA PSIHIČKI BOLESNE ODRASLE OSOBE MIHEK</derivirana_varijabla>
  </DomainObject.Predmet.StrankaNazivFormated>
  <DomainObject.Predmet.StrankaNazivFormatedOIB>
    <izvorni_sadrzaj>DOM ZA PSIHIČKI BOLESNE ODRASLE OSOBE MIHEK, OIB 68820762951</izvorni_sadrzaj>
    <derivirana_varijabla naziv="DomainObject.Predmet.StrankaNazivFormatedOIB_1">DOM ZA PSIHIČKI BOLESNE ODRASLE OSOBE MIHEK, OIB 68820762951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DOM ZA PSIHIČKI BOLESNE ODRASLE OSOBE MIHEK</item>
    </izvorni_sadrzaj>
    <derivirana_varijabla naziv="DomainObject.Predmet.StrankaListFormated_1">
      <item>DOM ZA PSIHIČKI BOLESNE ODRASLE OSOBE MIHEK</item>
    </derivirana_varijabla>
  </DomainObject.Predmet.StrankaListFormated>
  <DomainObject.Predmet.StrankaListFormatedOIB>
    <izvorni_sadrzaj>
      <item>DOM ZA PSIHIČKI BOLESNE ODRASLE OSOBE MIHEK, OIB 68820762951</item>
    </izvorni_sadrzaj>
    <derivirana_varijabla naziv="DomainObject.Predmet.StrankaListFormatedOIB_1">
      <item>DOM ZA PSIHIČKI BOLESNE ODRASLE OSOBE MIHEK, OIB 68820762951</item>
    </derivirana_varijabla>
  </DomainObject.Predmet.StrankaListFormatedOIB>
  <DomainObject.Predmet.StrankaListFormatedWithAdress>
    <izvorni_sadrzaj>
      <item>DOM ZA PSIHIČKI BOLESNE ODRASLE OSOBE MIHEK, Petra Zoranića 12, 22213 Pirovac</item>
    </izvorni_sadrzaj>
    <derivirana_varijabla naziv="DomainObject.Predmet.StrankaListFormatedWithAdress_1">
      <item>DOM ZA PSIHIČKI BOLESNE ODRASLE OSOBE MIHEK, Petra Zoranića 12, 22213 Pirovac</item>
    </derivirana_varijabla>
  </DomainObject.Predmet.StrankaListFormatedWithAdress>
  <DomainObject.Predmet.StrankaListFormatedWithAdressOIB>
    <izvorni_sadrzaj>
      <item>DOM ZA PSIHIČKI BOLESNE ODRASLE OSOBE MIHEK, OIB 68820762951, Petra Zoranića 12, 22213 Pirovac</item>
    </izvorni_sadrzaj>
    <derivirana_varijabla naziv="DomainObject.Predmet.StrankaListFormatedWithAdressOIB_1">
      <item>DOM ZA PSIHIČKI BOLESNE ODRASLE OSOBE MIHEK, OIB 68820762951, Petra Zoranića 12, 22213 Pirovac</item>
    </derivirana_varijabla>
  </DomainObject.Predmet.StrankaListFormatedWithAdressOIB>
  <DomainObject.Predmet.StrankaListNazivFormated>
    <izvorni_sadrzaj>
      <item>DOM ZA PSIHIČKI BOLESNE ODRASLE OSOBE MIHEK</item>
    </izvorni_sadrzaj>
    <derivirana_varijabla naziv="DomainObject.Predmet.StrankaListNazivFormated_1">
      <item>DOM ZA PSIHIČKI BOLESNE ODRASLE OSOBE MIHEK</item>
    </derivirana_varijabla>
  </DomainObject.Predmet.StrankaListNazivFormated>
  <DomainObject.Predmet.StrankaListNazivFormatedOIB>
    <izvorni_sadrzaj>
      <item>DOM ZA PSIHIČKI BOLESNE ODRASLE OSOBE MIHEK, OIB 68820762951</item>
    </izvorni_sadrzaj>
    <derivirana_varijabla naziv="DomainObject.Predmet.StrankaListNazivFormatedOIB_1">
      <item>DOM ZA PSIHIČKI BOLESNE ODRASLE OSOBE MIHEK, OIB 68820762951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DOM ZA PSIHIČKI BOLESNE ODRASLE OSOBE MIHEK</izvorni_sadrzaj>
    <derivirana_varijabla naziv="DomainObject.Predmet.StrankaIDrugi_1">DOM ZA PSIHIČKI BOLESNE ODRASLE OSOBE MIHEK</derivirana_varijabla>
  </DomainObject.Predmet.StrankaIDrugi>
  <DomainObject.Predmet.ProtustrankaIDrugi>
    <izvorni_sadrzaj/>
    <derivirana_varijabla naziv="DomainObject.Predmet.ProtustrankaIDrugi_1"/>
  </DomainObject.Predmet.ProtustrankaIDrugi>
  <DomainObject.Predmet.StrankaIDrugiAdressOIB>
    <izvorni_sadrzaj>DOM ZA PSIHIČKI BOLESNE ODRASLE OSOBE MIHEK, OIB 68820762951, Petra Zoranića 12, 22213 Pirovac</izvorni_sadrzaj>
    <derivirana_varijabla naziv="DomainObject.Predmet.StrankaIDrugiAdressOIB_1">DOM ZA PSIHIČKI BOLESNE ODRASLE OSOBE MIHEK, OIB 68820762951, Petra Zoranića 12, 22213 Pirovac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PSIHIČKI BOLESNE ODRASLE OSOBE MIHEK</item>
    </izvorni_sadrzaj>
    <derivirana_varijabla naziv="DomainObject.Predmet.SudioniciListNaziv_1">
      <item>DOM ZA PSIHIČKI BOLESNE ODRASLE OSOBE MIHEK</item>
    </derivirana_varijabla>
  </DomainObject.Predmet.SudioniciListNaziv>
  <DomainObject.Predmet.SudioniciListAdressOIB>
    <izvorni_sadrzaj>
      <item>DOM ZA PSIHIČKI BOLESNE ODRASLE OSOBE MIHEK, OIB 68820762951, Petra Zoranića 12,22213 Pirovac</item>
    </izvorni_sadrzaj>
    <derivirana_varijabla naziv="DomainObject.Predmet.SudioniciListAdressOIB_1">
      <item>DOM ZA PSIHIČKI BOLESNE ODRASLE OSOBE MIHEK, OIB 68820762951, Petra Zoranića 12,22213 Pirovac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68820762951</item>
    </izvorni_sadrzaj>
    <derivirana_varijabla naziv="DomainObject.Predmet.SudioniciListNazivOIB_1">
      <item>, OIB 68820762951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BED2B9-47A6-455D-B965-3B39147DD7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1351</properties:Words>
  <properties:Characters>7210</properties:Characters>
  <properties:Lines>163</properties:Lines>
  <properties:Paragraphs>50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2017-09-13T09:19:00Z</dcterms:created>
  <dc:creator>Tina Grgas</dc:creator>
  <cp:lastModifiedBy>Martina Kalmeta</cp:lastModifiedBy>
  <cp:lastPrinted>2017-05-19T11:08:00Z</cp:lastPrinted>
  <dcterms:modified xmlns:xsi="http://www.w3.org/2001/XMLSchema-instance" xsi:type="dcterms:W3CDTF">2017-09-14T09:33:00Z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