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88c88" w14:paraId="4488c88" w:rsidRDefault="0078371A" w:rsidP="0078371A" w:rsidR="0078371A">
      <w:pPr>
        <w:spacing w:after="0"/>
        <w:jc w:val="both"/>
        <w15:collapsed w:val="false"/>
      </w:pPr>
      <w: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2580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80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78371A" w:rsidP="0078371A" w:rsidR="0078371A">
      <w:pPr>
        <w:spacing w:after="0"/>
        <w:jc w:val="both"/>
      </w:pPr>
      <w:r>
        <w:t xml:space="preserve">       REPUBLIKA HRVATSKA</w:t>
      </w:r>
    </w:p>
    <w:p w:rsidRDefault="0078371A" w:rsidP="0078371A" w:rsidR="0078371A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78371A" w:rsidP="0078371A" w:rsidR="0078371A">
      <w:pPr>
        <w:spacing w:after="0"/>
        <w:jc w:val="both"/>
      </w:pPr>
      <w:r>
        <w:t xml:space="preserve">                  </w:t>
      </w:r>
      <w:r>
        <w:rPr>
          <w:lang w:val="pt-BR"/>
        </w:rPr>
        <w:t>B. Radić 2/II</w:t>
      </w:r>
      <w:r>
        <w:rPr>
          <w:bCs/>
        </w:rPr>
        <w:t xml:space="preserve">                   </w:t>
      </w:r>
    </w:p>
    <w:p w:rsidRDefault="0078371A" w:rsidP="0078371A" w:rsidR="0078371A">
      <w:pPr>
        <w:spacing w:after="0"/>
        <w:rPr>
          <w:rFonts w:cs="Times New Roman"/>
        </w:rPr>
      </w:pPr>
    </w:p>
    <w:p w:rsidRDefault="0078371A" w:rsidP="0078371A" w:rsidR="0078371A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78371A" w:rsidP="0078371A" w:rsidR="0078371A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78371A" w:rsidP="0078371A" w:rsidR="0078371A">
      <w:pPr>
        <w:spacing w:after="0"/>
        <w:rPr>
          <w:rFonts w:cs="Times New Roman"/>
        </w:rPr>
      </w:pPr>
    </w:p>
    <w:p w:rsidRDefault="0078371A" w:rsidP="0078371A" w:rsidR="0078371A">
      <w:pPr>
        <w:spacing w:after="0"/>
        <w:ind w:firstLine="708"/>
        <w:jc w:val="both"/>
        <w:rPr>
          <w:rFonts w:cs="Mangal"/>
        </w:rPr>
      </w:pPr>
      <w:r>
        <w:rPr>
          <w:rFonts w:cs="Times New Roman"/>
        </w:rPr>
        <w:t xml:space="preserve">TRGOVAČKI SUD U VARAŽDINU, po sucu toga suda Kseniji </w:t>
      </w:r>
      <w:proofErr w:type="spellStart"/>
      <w:r>
        <w:rPr>
          <w:rFonts w:cs="Times New Roman"/>
        </w:rPr>
        <w:t>Flack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Makitan</w:t>
      </w:r>
      <w:proofErr w:type="spellEnd"/>
      <w:r>
        <w:rPr>
          <w:rFonts w:cs="Times New Roman"/>
        </w:rPr>
        <w:t>, u stečajnom predmetu povodom prijedloga predlagatelja Financijske agencije, Regionalni centar Zagreb, Podružnica Varaždin, A. Cesarca 2, za otvaranje st</w:t>
      </w:r>
      <w:r w:rsidR="000253D8">
        <w:rPr>
          <w:rFonts w:cs="Times New Roman"/>
        </w:rPr>
        <w:t>ečajnog postupka nad dužnikom KRE</w:t>
      </w:r>
      <w:r>
        <w:rPr>
          <w:rFonts w:cs="Times New Roman"/>
        </w:rPr>
        <w:t xml:space="preserve">ŠOTICA j.d.o.o., OIB: 46910848106, </w:t>
      </w:r>
      <w:proofErr w:type="spellStart"/>
      <w:r>
        <w:rPr>
          <w:rFonts w:cs="Times New Roman"/>
        </w:rPr>
        <w:t>Zelengaj</w:t>
      </w:r>
      <w:proofErr w:type="spellEnd"/>
      <w:r>
        <w:rPr>
          <w:rFonts w:cs="Times New Roman"/>
        </w:rPr>
        <w:t xml:space="preserve"> 62, 42000 Donji </w:t>
      </w:r>
      <w:proofErr w:type="spellStart"/>
      <w:r>
        <w:rPr>
          <w:rFonts w:cs="Times New Roman"/>
        </w:rPr>
        <w:t>Kućan</w:t>
      </w:r>
      <w:proofErr w:type="spellEnd"/>
      <w:r>
        <w:t xml:space="preserve">, </w:t>
      </w:r>
      <w:r>
        <w:rPr>
          <w:rFonts w:cs="Times New Roman"/>
        </w:rPr>
        <w:t>19. listopada 2016.</w:t>
      </w:r>
    </w:p>
    <w:p w:rsidRDefault="0078371A" w:rsidP="0078371A" w:rsidR="0078371A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78371A" w:rsidP="0078371A" w:rsidR="0078371A">
      <w:pPr>
        <w:spacing w:after="0"/>
        <w:jc w:val="both"/>
      </w:pPr>
    </w:p>
    <w:p w:rsidRDefault="0078371A" w:rsidP="0078371A" w:rsidR="0078371A">
      <w:pPr>
        <w:spacing w:after="0"/>
        <w:ind w:firstLine="709"/>
        <w:jc w:val="both"/>
      </w:pPr>
      <w:r>
        <w:t xml:space="preserve">Pozivaju se osobe koje imaju pravni interes za provedbom ovog stečajnog postupka nad stečajnim dužnikom </w:t>
      </w:r>
      <w:r w:rsidR="000253D8">
        <w:rPr>
          <w:rFonts w:cs="Times New Roman"/>
        </w:rPr>
        <w:t>KRE</w:t>
      </w:r>
      <w:r>
        <w:rPr>
          <w:rFonts w:cs="Times New Roman"/>
        </w:rPr>
        <w:t xml:space="preserve">ŠOTICA j.d.o.o., OIB: 46910848106, </w:t>
      </w:r>
      <w:proofErr w:type="spellStart"/>
      <w:r>
        <w:rPr>
          <w:rFonts w:cs="Times New Roman"/>
        </w:rPr>
        <w:t>Zelengaj</w:t>
      </w:r>
      <w:proofErr w:type="spellEnd"/>
      <w:r>
        <w:rPr>
          <w:rFonts w:cs="Times New Roman"/>
        </w:rPr>
        <w:t xml:space="preserve"> 62, 42000 Donji </w:t>
      </w:r>
      <w:proofErr w:type="spellStart"/>
      <w:r>
        <w:rPr>
          <w:rFonts w:cs="Times New Roman"/>
        </w:rPr>
        <w:t>Kućan</w:t>
      </w:r>
      <w:proofErr w:type="spellEnd"/>
      <w:r>
        <w:t>, da u roku od 15 dana od objave na mrežnoj stranici e-Oglasna ploča suda, uplate predujam za namirenje troškova prethodnog i otvorenog stečajnog postupka u iznosu od 5.000,00 kn, na račun ovoga suda koji se vodi kod Hrvatske poštanske banke d.d. Zagreb, IBAN: HR40 2390 0011 3000 0275 4, model: 02, s pozivom na poslovni broj spisa St-521/16, jer će u protivnom sud donijeti rješenje o otvaranju i zaključenju stečajnog postupka.</w:t>
      </w:r>
    </w:p>
    <w:p w:rsidRDefault="0078371A" w:rsidP="0078371A" w:rsidR="0078371A">
      <w:pPr>
        <w:spacing w:after="0"/>
        <w:jc w:val="both"/>
      </w:pPr>
    </w:p>
    <w:p w:rsidRDefault="0078371A" w:rsidP="0078371A" w:rsidR="0078371A">
      <w:pPr>
        <w:spacing w:after="0"/>
        <w:jc w:val="center"/>
      </w:pPr>
      <w:r>
        <w:t>Obrazloženje</w:t>
      </w:r>
    </w:p>
    <w:p w:rsidRDefault="0078371A" w:rsidP="0078371A" w:rsidR="0078371A">
      <w:pPr>
        <w:spacing w:after="0"/>
      </w:pPr>
    </w:p>
    <w:p w:rsidRDefault="0078371A" w:rsidP="0078371A" w:rsidR="0078371A">
      <w:pPr>
        <w:spacing w:after="0"/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78371A" w:rsidP="0078371A" w:rsidR="0078371A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</w:t>
      </w:r>
    </w:p>
    <w:p w:rsidRDefault="0078371A" w:rsidP="0078371A" w:rsidR="0078371A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19. listopada 2016.</w:t>
      </w:r>
    </w:p>
    <w:p w:rsidRDefault="0078371A" w:rsidP="0078371A" w:rsidR="0078371A">
      <w:pPr>
        <w:spacing w:after="0"/>
        <w:rPr>
          <w:rFonts w:cs="Mangal"/>
        </w:rPr>
      </w:pPr>
    </w:p>
    <w:p w:rsidRDefault="0078371A" w:rsidP="0078371A" w:rsidR="0078371A">
      <w:pPr>
        <w:spacing w:after="0"/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78371A" w:rsidP="0078371A" w:rsidR="0078371A">
      <w:pPr>
        <w:spacing w:after="0"/>
        <w:jc w:val="both"/>
        <w:rPr>
          <w:rFonts w:cs="Times New Roman"/>
        </w:rPr>
      </w:pPr>
    </w:p>
    <w:p w:rsidRDefault="0078371A" w:rsidP="0078371A" w:rsidR="0078371A">
      <w:pPr>
        <w:spacing w:after="0"/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Ksenija </w:t>
      </w:r>
      <w:proofErr w:type="spellStart"/>
      <w:r>
        <w:rPr>
          <w:rFonts w:cs="Times New Roman"/>
        </w:rPr>
        <w:t>Flack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Makitan</w:t>
      </w:r>
      <w:proofErr w:type="spellEnd"/>
      <w:r w:rsidR="008E4A2B">
        <w:rPr>
          <w:rFonts w:cs="Times New Roman"/>
        </w:rPr>
        <w:t>, v.r.</w:t>
      </w:r>
      <w:bookmarkStart w:name="_GoBack" w:id="0"/>
      <w:bookmarkEnd w:id="0"/>
    </w:p>
    <w:p w:rsidRDefault="0078371A" w:rsidP="0078371A" w:rsidR="0078371A">
      <w:pPr>
        <w:spacing w:after="0"/>
        <w:jc w:val="both"/>
        <w:rPr>
          <w:rFonts w:cs="Mangal"/>
        </w:rPr>
      </w:pPr>
    </w:p>
    <w:p w:rsidRDefault="0078371A" w:rsidP="0078371A" w:rsidR="0078371A">
      <w:pPr>
        <w:spacing w:after="0"/>
        <w:jc w:val="both"/>
      </w:pPr>
      <w:r>
        <w:t>POUKA O PRAVNOM LIJEKU:</w:t>
      </w:r>
    </w:p>
    <w:p w:rsidRDefault="0078371A" w:rsidP="0078371A" w:rsidR="0078371A">
      <w:pPr>
        <w:spacing w:after="0"/>
        <w:jc w:val="both"/>
      </w:pPr>
      <w:r>
        <w:t>Protiv ovoga rješenja nezadovoljna stranka može podnijeti žalbu, u roku od osam dana, od objave na mrežnoj stranici e-Oglasna ploča suda, pismeno u četiri (4) primjerka, putem ovoga suda, Visokom trgovačkom sudu RH.</w:t>
      </w:r>
    </w:p>
    <w:p w:rsidRDefault="0078371A" w:rsidP="0078371A" w:rsidR="0078371A">
      <w:pPr>
        <w:spacing w:after="0"/>
        <w:jc w:val="both"/>
        <w:rPr>
          <w:rFonts w:cs="Times New Roman"/>
        </w:rPr>
      </w:pPr>
    </w:p>
    <w:p w:rsidRDefault="0078371A" w:rsidP="0078371A" w:rsidR="0078371A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78371A" w:rsidP="0078371A" w:rsidR="00DA0242" w:rsidRPr="0078371A">
      <w:pPr>
        <w:pStyle w:val="Odlomakpopisa"/>
        <w:widowControl w:val="false"/>
        <w:numPr>
          <w:ilvl w:val="0"/>
          <w:numId w:val="47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E-oglasna ploča s</w:t>
      </w: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9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8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/>
        </w:rPr>
        <w:t>uda</w:t>
      </w: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7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6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336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438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540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643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37FF9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 w:rsidRPr="0078371A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A66" w:rsidP="00537B78" w:rsidR="00D95A66">
      <w:r>
        <w:separator/>
      </w:r>
    </w:p>
  </w:endnote>
  <w:endnote w:id="0" w:type="continuationSeparator">
    <w:p w:rsidRDefault="00D95A66" w:rsidP="00537B78" w:rsidR="00D95A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A66" w:rsidP="00537B78" w:rsidR="00D95A66">
      <w:r>
        <w:separator/>
      </w:r>
    </w:p>
  </w:footnote>
  <w:footnote w:id="0" w:type="continuationSeparator">
    <w:p w:rsidRDefault="00D95A66" w:rsidP="00537B78" w:rsidR="00D95A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371A" w:rsidR="008333A9">
    <w:pPr>
      <w:pStyle w:val="Zaglavlje"/>
    </w:pPr>
    <w:r>
      <w:rPr>
        <w:rStyle w:val="PozadinaSvijetloCrvena"/>
        <w:shd w:fill="auto" w:color="auto" w:val="clear"/>
      </w:rPr>
      <w:t>Poslovni broj: 5 St-521/16-6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3D8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412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1A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4A2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824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5A66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19C6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658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St-521/2016-6</izvorni_sadrzaj>
    <derivirana_varijabla naziv="DomainObject.Oznaka_1">St-521/2016-6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</izvorni_sadrzaj>
    <derivirana_varijabla naziv="DomainObject.Predmet.Broj_1">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St-521/2016</izvorni_sadrzaj>
    <derivirana_varijabla naziv="DomainObject.Predmet.OznakaBroj_1">St-521/2016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KREŠOTICA jednostavno društvo s ograničenom odgovornošću za proizvodnju pekarskih i slastičarskih proizvoda, trgovinu i us</izvorni_sadrzaj>
    <derivirana_varijabla naziv="DomainObject.Predmet.ProtustrankaFormated_1">  KREŠOTICA jednostavno društvo s ograničenom odgovornošću za proizvodnju pekarskih i slastičarskih proizvoda, trgovinu i us</derivirana_varijabla>
  </DomainObject.Predmet.ProtustrankaFormated>
  <DomainObject.Predmet.ProtustrankaFormatedOIB>
    <izvorni_sadrzaj>  KREŠOTICA jednostavno društvo s ograničenom odgovornošću za proizvodnju pekarskih i slastičarskih proizvoda, trgovinu i us, OIB 46910848106</izvorni_sadrzaj>
    <derivirana_varijabla naziv="DomainObject.Predmet.ProtustrankaFormatedOIB_1">  KREŠOTICA jednostavno društvo s ograničenom odgovornošću za proizvodnju pekarskih i slastičarskih proizvoda, trgovinu i us, OIB 46910848106</derivirana_varijabla>
  </DomainObject.Predmet.ProtustrankaFormatedOIB>
  <DomainObject.Predmet.ProtustrankaFormatedWithAdress>
    <izvorni_sadrzaj> KREŠOTICA jednostavno društvo s ograničenom odgovornošću za proizvodnju pekarskih i slastičarskih proizvoda, trgovinu i us, Zelengaj 62, 42000 Donji Kućan</izvorni_sadrzaj>
    <derivirana_varijabla naziv="DomainObject.Predmet.ProtustrankaFormatedWithAdress_1"> KREŠOTICA jednostavno društvo s ograničenom odgovornošću za proizvodnju pekarskih i slastičarskih proizvoda, trgovinu i us, Zelengaj 62, 42000 Donji Kućan</derivirana_varijabla>
  </DomainObject.Predmet.ProtustrankaFormatedWithAdress>
  <DomainObject.Predmet.ProtustrankaFormatedWithAdressOIB>
    <izvorni_sadrzaj> KREŠOTICA jednostavno društvo s ograničenom odgovornošću za proizvodnju pekarskih i slastičarskih proizvoda, trgovinu i us, OIB 46910848106, Zelengaj 62, 42000 Donji Kućan</izvorni_sadrzaj>
    <derivirana_varijabla naziv="DomainObject.Predmet.ProtustrankaFormatedWithAdressOIB_1"> KREŠOTICA jednostavno društvo s ograničenom odgovornošću za proizvodnju pekarskih i slastičarskih proizvoda, trgovinu i us, OIB 46910848106, Zelengaj 62, 42000 Donji Kućan</derivirana_varijabla>
  </DomainObject.Predmet.ProtustrankaFormatedWithAdressOIB>
  <DomainObject.Predmet.ProtustrankaWithAdress>
    <izvorni_sadrzaj>KREŠOTICA jednostavno društvo s ograničenom odgovornošću za proizvodnju pekarskih i slastičarskih proizvoda, trgovinu i us Zelengaj 62, 42000 Donji Kućan</izvorni_sadrzaj>
    <derivirana_varijabla naziv="DomainObject.Predmet.ProtustrankaWithAdress_1">KREŠOTICA jednostavno društvo s ograničenom odgovornošću za proizvodnju pekarskih i slastičarskih proizvoda, trgovinu i us Zelengaj 62, 42000 Donji Kućan</derivirana_varijabla>
  </DomainObject.Predmet.ProtustrankaWithAdress>
  <DomainObject.Predmet.ProtustrankaWithAdressOIB>
    <izvorni_sadrzaj>KREŠOTICA jednostavno društvo s ograničenom odgovornošću za proizvodnju pekarskih i slastičarskih proizvoda, trgovinu i us, OIB 46910848106, Zelengaj 62, 42000 Donji Kućan</izvorni_sadrzaj>
    <derivirana_varijabla naziv="DomainObject.Predmet.ProtustrankaWithAdressOIB_1">KREŠOTICA jednostavno društvo s ograničenom odgovornošću za proizvodnju pekarskih i slastičarskih proizvoda, trgovinu i us, OIB 46910848106, Zelengaj 62, 42000 Donji Kućan</derivirana_varijabla>
  </DomainObject.Predmet.ProtustrankaWithAdressOIB>
  <DomainObject.Predmet.ProtustrankaNazivFormated>
    <izvorni_sadrzaj>KREŠOTICA jednostavno društvo s ograničenom odgovornošću za proizvodnju pekarskih i slastičarskih proizvoda, trgovinu i us</izvorni_sadrzaj>
    <derivirana_varijabla naziv="DomainObject.Predmet.ProtustrankaNazivFormated_1">KREŠOTICA jednostavno društvo s ograničenom odgovornošću za proizvodnju pekarskih i slastičarskih proizvoda, trgovinu i us</derivirana_varijabla>
  </DomainObject.Predmet.ProtustrankaNazivFormated>
  <DomainObject.Predmet.ProtustrankaNazivFormatedOIB>
    <izvorni_sadrzaj>KREŠOTICA jednostavno društvo s ograničenom odgovornošću za proizvodnju pekarskih i slastičarskih proizvoda, trgovinu i us, OIB 46910848106</izvorni_sadrzaj>
    <derivirana_varijabla naziv="DomainObject.Predmet.ProtustrankaNazivFormatedOIB_1">KREŠOTICA jednostavno društvo s ograničenom odgovornošću za proizvodnju pekarskih i slastičarskih proizvoda, trgovinu i us, OIB 46910848106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43675.34</izvorni_sadrzaj>
    <derivirana_varijabla naziv="DomainObject.Predmet.TrenutnaVrijednost_1">43675.34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KREŠOTICA jednostavno društvo s ograničenom odgovornošću za proizvodnju pekarskih i slastičarskih proizvoda, trgovinu i us</item>
    </izvorni_sadrzaj>
    <derivirana_varijabla naziv="DomainObject.Predmet.ProtuStrankaListFormated_1">
      <item>KREŠOTICA jednostavno društvo s ograničenom odgovornošću za proizvodnju pekarskih i slastičarskih proizvoda, trgovinu i us</item>
    </derivirana_varijabla>
  </DomainObject.Predmet.ProtuStrankaListFormated>
  <DomainObject.Predmet.ProtuStrankaListFormatedOIB>
    <izvorni_sadrzaj>
      <item>KREŠOTICA jednostavno društvo s ograničenom odgovornošću za proizvodnju pekarskih i slastičarskih proizvoda, trgovinu i us, OIB 46910848106</item>
    </izvorni_sadrzaj>
    <derivirana_varijabla naziv="DomainObject.Predmet.ProtuStrankaListFormatedOIB_1">
      <item>KREŠOTICA jednostavno društvo s ograničenom odgovornošću za proizvodnju pekarskih i slastičarskih proizvoda, trgovinu i us, OIB 46910848106</item>
    </derivirana_varijabla>
  </DomainObject.Predmet.ProtuStrankaListFormatedOIB>
  <DomainObject.Predmet.ProtuStrankaListFormatedWithAdress>
    <izvorni_sadrzaj>
      <item>KREŠOTICA jednostavno društvo s ograničenom odgovornošću za proizvodnju pekarskih i slastičarskih proizvoda, trgovinu i us, Zelengaj 62, 42000 Donji Kućan</item>
    </izvorni_sadrzaj>
    <derivirana_varijabla naziv="DomainObject.Predmet.ProtuStrankaListFormatedWithAdress_1">
      <item>KREŠOTICA jednostavno društvo s ograničenom odgovornošću za proizvodnju pekarskih i slastičarskih proizvoda, trgovinu i us, Zelengaj 62, 42000 Donji Kućan</item>
    </derivirana_varijabla>
  </DomainObject.Predmet.ProtuStrankaListFormatedWithAdress>
  <DomainObject.Predmet.ProtuStrankaListFormatedWithAdressOIB>
    <izvorni_sadrzaj>
      <item>KREŠOTICA jednostavno društvo s ograničenom odgovornošću za proizvodnju pekarskih i slastičarskih proizvoda, trgovinu i us, OIB 46910848106, Zelengaj 62, 42000 Donji Kućan</item>
    </izvorni_sadrzaj>
    <derivirana_varijabla naziv="DomainObject.Predmet.ProtuStrankaListFormatedWithAdressOIB_1">
      <item>KREŠOTICA jednostavno društvo s ograničenom odgovornošću za proizvodnju pekarskih i slastičarskih proizvoda, trgovinu i us, OIB 46910848106, Zelengaj 62, 42000 Donji Kućan</item>
    </derivirana_varijabla>
  </DomainObject.Predmet.ProtuStrankaListFormatedWithAdressOIB>
  <DomainObject.Predmet.ProtuStrankaListNazivFormated>
    <izvorni_sadrzaj>
      <item>KREŠOTICA jednostavno društvo s ograničenom odgovornošću za proizvodnju pekarskih i slastičarskih proizvoda, trgovinu i us</item>
    </izvorni_sadrzaj>
    <derivirana_varijabla naziv="DomainObject.Predmet.ProtuStrankaListNazivFormated_1">
      <item>KREŠOTICA jednostavno društvo s ograničenom odgovornošću za proizvodnju pekarskih i slastičarskih proizvoda, trgovinu i us</item>
    </derivirana_varijabla>
  </DomainObject.Predmet.ProtuStrankaListNazivFormated>
  <DomainObject.Predmet.ProtuStrankaListNazivFormatedOIB>
    <izvorni_sadrzaj>
      <item>KREŠOTICA jednostavno društvo s ograničenom odgovornošću za proizvodnju pekarskih i slastičarskih proizvoda, trgovinu i us, OIB 46910848106</item>
    </izvorni_sadrzaj>
    <derivirana_varijabla naziv="DomainObject.Predmet.ProtuStrankaListNazivFormatedOIB_1">
      <item>KREŠOTICA jednostavno društvo s ograničenom odgovornošću za proizvodnju pekarskih i slastičarskih proizvoda, trgovinu i us, OIB 46910848106</item>
    </derivirana_varijabla>
  </DomainObject.Predmet.ProtuStrankaListNazivFormatedOIB>
  <DomainObject.Predmet.OstaliListFormated>
    <izvorni_sadrzaj>
      <item>Sudski registar</item>
      <item>Krešimir Lesičar</item>
      <item>Županijsko državno odvjetništvo</item>
    </izvorni_sadrzaj>
    <derivirana_varijabla naziv="DomainObject.Predmet.OstaliListFormated_1">
      <item>Sudski registar</item>
      <item>Krešimir Lesičar</item>
      <item>Županijsko državno odvjetništvo</item>
    </derivirana_varijabla>
  </DomainObject.Predmet.OstaliListFormated>
  <DomainObject.Predmet.OstaliListFormatedOIB>
    <izvorni_sadrzaj>
      <item>Sudski registar</item>
      <item>Krešimir Lesičar, OIB 10670581654</item>
      <item>Županijsko državno odvjetništvo</item>
    </izvorni_sadrzaj>
    <derivirana_varijabla naziv="DomainObject.Predmet.OstaliListFormatedOIB_1">
      <item>Sudski registar</item>
      <item>Krešimir Lesičar, OIB 10670581654</item>
      <item>Županijsko državno odvjetništvo</item>
    </derivirana_varijabla>
  </DomainObject.Predmet.OstaliListFormatedOIB>
  <DomainObject.Predmet.OstaliListFormatedWithAdress>
    <izvorni_sadrzaj>
      <item>Sudski registar</item>
      <item>Krešimir Lesičar, Zelengaj 62, 42000 Donji Kućan</item>
      <item>Županijsko državno odvjetništvo</item>
    </izvorni_sadrzaj>
    <derivirana_varijabla naziv="DomainObject.Predmet.OstaliListFormatedWithAdress_1">
      <item>Sudski registar</item>
      <item>Krešimir Lesičar, Zelengaj 62, 42000 Donji Kućan</item>
      <item>Županijsko državno odvjetništvo</item>
    </derivirana_varijabla>
  </DomainObject.Predmet.OstaliListFormatedWithAdress>
  <DomainObject.Predmet.OstaliListFormatedWithAdressOIB>
    <izvorni_sadrzaj>
      <item>Sudski registar</item>
      <item>Krešimir Lesičar, OIB 10670581654, Zelengaj 62, 42000 Donji Kućan</item>
      <item>Županijsko državno odvjetništvo</item>
    </izvorni_sadrzaj>
    <derivirana_varijabla naziv="DomainObject.Predmet.OstaliListFormatedWithAdressOIB_1">
      <item>Sudski registar</item>
      <item>Krešimir Lesičar, OIB 10670581654, Zelengaj 62, 42000 Donji Kućan</item>
      <item>Županijsko državno odvjetništvo</item>
    </derivirana_varijabla>
  </DomainObject.Predmet.OstaliListFormatedWithAdressOIB>
  <DomainObject.Predmet.OstaliListNazivFormated>
    <izvorni_sadrzaj>
      <item>Sudski registar</item>
      <item>Krešimir Lesičar</item>
      <item>Županijsko državno odvjetništvo</item>
    </izvorni_sadrzaj>
    <derivirana_varijabla naziv="DomainObject.Predmet.OstaliListNazivFormated_1">
      <item>Sudski registar</item>
      <item>Krešimir Lesičar</item>
      <item>Županijsko državno odvjetništvo</item>
    </derivirana_varijabla>
  </DomainObject.Predmet.OstaliListNazivFormated>
  <DomainObject.Predmet.OstaliListNazivFormatedOIB>
    <izvorni_sadrzaj>
      <item>Sudski registar</item>
      <item>Krešimir Lesičar, OIB 10670581654</item>
      <item>Županijsko državno odvjetništvo</item>
    </izvorni_sadrzaj>
    <derivirana_varijabla naziv="DomainObject.Predmet.OstaliListNazivFormatedOIB_1">
      <item>Sudski registar</item>
      <item>Krešimir Lesičar, OIB 10670581654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>St-521/2016-6</izvorni_sadrzaj>
    <derivirana_varijabla naziv="DomainObject.PoslovniBrojDokumenta_1">St-521/2016-6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KREŠOTICA jednostavno društvo s ograničenom odgovornošću za proizvodnju pekarskih i slastičarskih proizvoda, trgovinu i us</izvorni_sadrzaj>
    <derivirana_varijabla naziv="DomainObject.Predmet.ProtustrankaIDrugi_1">KREŠOTICA jednostavno društvo s ograničenom odgovornošću za proizvodnju pekarskih i slastičarskih proizvoda, trgovinu i us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KREŠOTICA jednostavno društvo s ograničenom odgovornošću za proizvodnju pekarskih i slastičarskih proizvoda, trgovinu i us, OIB 46910848106, Zelengaj 62, 42000 Donji Kućan</izvorni_sadrzaj>
    <derivirana_varijabla naziv="DomainObject.Predmet.ProtustrankaIDrugiAdressOIB_1">KREŠOTICA jednostavno društvo s ograničenom odgovornošću za proizvodnju pekarskih i slastičarskih proizvoda, trgovinu i us, OIB 46910848106, Zelengaj 62, 42000 Donji Kućan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KREŠOTICA jednostavno društvo s ograničenom odgovornošću za proizvodnju pekarskih i slastičarskih proizvoda, trgovinu i us</item>
      <item>Sudski registar</item>
      <item>Krešimir Lesičar</item>
      <item>Županijsko državno odvjetništvo</item>
    </izvorni_sadrzaj>
    <derivirana_varijabla naziv="DomainObject.Predmet.SudioniciListNaziv_1">
      <item>Financijska agencija</item>
      <item>KREŠOTICA jednostavno društvo s ograničenom odgovornošću za proizvodnju pekarskih i slastičarskih proizvoda, trgovinu i us</item>
      <item>Sudski registar</item>
      <item>Krešimir Lesičar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KREŠOTICA jednostavno društvo s ograničenom odgovornošću za proizvodnju pekarskih i slastičarskih proizvoda, trgovinu i us, OIB 46910848106, Zelengaj 62,42000 Donji Kućan</item>
      <item>Sudski registar</item>
      <item>Krešimir Lesičar, OIB 10670581654, Zelengaj 62,42000 Donji Kućan</item>
      <item>Županijsko državno odvjetništvo</item>
    </izvorni_sadrzaj>
    <derivirana_varijabla naziv="DomainObject.Predmet.SudioniciListAdressOIB_1">
      <item>Financijska agencija, OIB 85821130368, A. Cesarca 2,42000 Varaždin</item>
      <item>KREŠOTICA jednostavno društvo s ograničenom odgovornošću za proizvodnju pekarskih i slastičarskih proizvoda, trgovinu i us, OIB 46910848106, Zelengaj 62,42000 Donji Kućan</item>
      <item>Sudski registar</item>
      <item>Krešimir Lesičar, OIB 10670581654, Zelengaj 62,42000 Donji Kućan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92BC34-6C96-4204-8218-64C3E624FF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294</properties:Words>
  <properties:Characters>1527</properties:Characters>
  <properties:Lines>44</properties:Lines>
  <properties:Paragraphs>17</properties:Paragraphs>
  <properties:TotalTime>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2016-10-21T08:06:00Z</cp:lastPrinted>
  <dcterms:modified xmlns:xsi="http://www.w3.org/2001/XMLSchema-instance" xsi:type="dcterms:W3CDTF">2016-10-21T08:06:00Z</dcterms:modified>
  <cp:revision>14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St-521/2016-6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