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2df5" w14:paraId="a782df5" w:rsidRDefault="00504FE6" w:rsidP="00800BE5" w:rsidR="00504FE6">
      <w:pPr>
        <w15:collapsed w:val="false"/>
      </w:pPr>
      <w:bookmarkStart w:name="_GoBack" w:id="0"/>
      <w:bookmarkEnd w:id="0"/>
      <w:r>
        <w:t xml:space="preserve">    </w:t>
      </w:r>
      <w:r w:rsidR="00522368">
        <w:t xml:space="preserve">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504FE6" w:rsidP="00800BE5" w:rsidR="00800BE5" w:rsidRPr="00800BE5">
      <w:pPr>
        <w:jc w:val="right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70. St-6879</w:t>
      </w:r>
      <w:r w:rsidR="00800BE5" w:rsidRPr="00800BE5">
        <w:rPr>
          <w:lang w:val="pt-BR"/>
        </w:rPr>
        <w:t xml:space="preserve">/2016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D455FB" w:rsidP="00800BE5" w:rsidR="00D455FB" w:rsidRPr="00800BE5">
      <w:pPr>
        <w:jc w:val="center"/>
        <w:rPr>
          <w:lang w:val="pt-BR"/>
        </w:rPr>
      </w:pPr>
    </w:p>
    <w:p w:rsidRDefault="000E612A" w:rsidP="00D455FB" w:rsidR="00590365">
      <w:pPr>
        <w:jc w:val="both"/>
        <w:rPr>
          <w:lang w:val="pt-BR"/>
        </w:rPr>
      </w:pPr>
      <w:r w:rsidRPr="000E612A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TIM ANTONIO d.o.o. OIB: 35248972297 Zagreb, Ante Topića-Mimare 10</w:t>
      </w:r>
      <w:r>
        <w:rPr>
          <w:lang w:val="pt-BR"/>
        </w:rPr>
        <w:t xml:space="preserve">, </w:t>
      </w:r>
      <w:r w:rsidRPr="000E612A">
        <w:rPr>
          <w:lang w:val="pt-BR"/>
        </w:rPr>
        <w:t>dana 23. veljače 2018.</w:t>
      </w:r>
    </w:p>
    <w:p w:rsidRDefault="00D455FB" w:rsidP="00D455FB" w:rsidR="00D455FB" w:rsidRPr="008F0096">
      <w:pPr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666CA8" w:rsidR="00666CA8">
      <w:pPr>
        <w:ind w:firstLine="708"/>
        <w:jc w:val="both"/>
      </w:pPr>
      <w:r w:rsidRPr="008F0096">
        <w:t xml:space="preserve"> </w:t>
      </w:r>
      <w:r w:rsidRPr="00DD6683">
        <w:t>Odbacuje se kao nedopušten prijedlog za otvaranje stečajnog postupka nad dužnikom</w:t>
      </w:r>
      <w:r w:rsidR="00666CA8">
        <w:t xml:space="preserve"> </w:t>
      </w:r>
      <w:r w:rsidR="00666CA8" w:rsidRPr="00666CA8">
        <w:t>TIM ANTONIO d.o.o. OIB: 35248972297 Zagreb, Ante Topića-Mimare 10</w:t>
      </w:r>
      <w:r w:rsidR="00666CA8">
        <w:t>.</w:t>
      </w:r>
    </w:p>
    <w:p w:rsidRDefault="00666CA8" w:rsidP="00666CA8" w:rsidR="00666CA8">
      <w:pPr>
        <w:ind w:firstLine="708"/>
        <w:jc w:val="both"/>
      </w:pPr>
    </w:p>
    <w:p w:rsidRDefault="00C907C8" w:rsidP="00666CA8" w:rsidR="00C907C8" w:rsidRPr="008F0096">
      <w:pPr>
        <w:ind w:firstLine="708"/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pravnom osobom </w:t>
      </w:r>
      <w:r w:rsidR="00666CA8" w:rsidRPr="00666CA8">
        <w:t>TIM ANTONIO d.o.o. OIB: 35248972297 Zagreb, Ante Topića-Mimare 10</w:t>
      </w:r>
      <w:r w:rsidR="00666CA8">
        <w:t xml:space="preserve">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EC6434">
        <w:t xml:space="preserve">meljem rješenja broj </w:t>
      </w:r>
      <w:proofErr w:type="spellStart"/>
      <w:r w:rsidR="00EC6434">
        <w:t>Tt</w:t>
      </w:r>
      <w:proofErr w:type="spellEnd"/>
      <w:r w:rsidR="00EC6434">
        <w:t>-17/1795</w:t>
      </w:r>
      <w:r w:rsidR="00923601">
        <w:t>-1</w:t>
      </w:r>
      <w:r w:rsidRPr="00936BFA">
        <w:t xml:space="preserve"> od</w:t>
      </w:r>
      <w:r w:rsidR="00F60EF6">
        <w:t xml:space="preserve"> </w:t>
      </w:r>
      <w:r w:rsidR="00EC6434">
        <w:t>25.01</w:t>
      </w:r>
      <w:r w:rsidR="001D4760">
        <w:t>.2017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D22319" w:rsidR="00867960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0E612A" w:rsidRPr="000E612A">
        <w:t>23. veljače 2018.</w:t>
      </w:r>
    </w:p>
    <w:p w:rsidRDefault="00867960" w:rsidP="00936BFA" w:rsidR="00867960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504FE6" w:rsidP="00936BFA" w:rsidR="00504FE6" w:rsidRPr="008F0096">
      <w:pPr>
        <w:ind w:firstLine="720" w:left="5040"/>
        <w:jc w:val="right"/>
        <w:rPr>
          <w:lang w:val="pl-PL"/>
        </w:rPr>
      </w:pP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3737FD">
        <w:rPr>
          <w:lang w:val="pl-PL"/>
        </w:rPr>
        <w:t xml:space="preserve">, v.r. </w:t>
      </w:r>
      <w:r w:rsidR="00B82EC6">
        <w:rPr>
          <w:lang w:val="pl-PL"/>
        </w:rPr>
        <w:t xml:space="preserve">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3737FD" w:rsidP="004F5146" w:rsidR="003737F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737FD" w:rsidP="004F5146" w:rsidR="003737FD">
      <w:pPr>
        <w:jc w:val="right"/>
      </w:pPr>
      <w:r>
        <w:t xml:space="preserve">Mirjana Gašparić </w:t>
      </w:r>
    </w:p>
    <w:p w:rsidRDefault="00D22319" w:rsidP="003737FD" w:rsidR="00D22319" w:rsidRPr="008F0096">
      <w:pPr>
        <w:pStyle w:val="Odlomakpopisa"/>
        <w:ind w:left="360"/>
      </w:pPr>
    </w:p>
    <w:sectPr w:rsidSect="00C55069" w:rsidR="00D22319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12A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0E612A"/>
    <w:rsid w:val="00105CFA"/>
    <w:rsid w:val="001472C3"/>
    <w:rsid w:val="001D4760"/>
    <w:rsid w:val="00205F06"/>
    <w:rsid w:val="00245431"/>
    <w:rsid w:val="002858BC"/>
    <w:rsid w:val="002A35CA"/>
    <w:rsid w:val="00350AD0"/>
    <w:rsid w:val="003737FD"/>
    <w:rsid w:val="003A3D58"/>
    <w:rsid w:val="003A5C4C"/>
    <w:rsid w:val="003D6BE2"/>
    <w:rsid w:val="003D78B9"/>
    <w:rsid w:val="003F23EA"/>
    <w:rsid w:val="00401592"/>
    <w:rsid w:val="0043400F"/>
    <w:rsid w:val="00454A8D"/>
    <w:rsid w:val="0048725F"/>
    <w:rsid w:val="00504FE6"/>
    <w:rsid w:val="00506309"/>
    <w:rsid w:val="00522368"/>
    <w:rsid w:val="00541BAC"/>
    <w:rsid w:val="00541D9D"/>
    <w:rsid w:val="00590365"/>
    <w:rsid w:val="005D0188"/>
    <w:rsid w:val="005F2663"/>
    <w:rsid w:val="005F536B"/>
    <w:rsid w:val="00666CA8"/>
    <w:rsid w:val="007F268F"/>
    <w:rsid w:val="00800BE5"/>
    <w:rsid w:val="00855D1A"/>
    <w:rsid w:val="008604EC"/>
    <w:rsid w:val="00867960"/>
    <w:rsid w:val="008F0096"/>
    <w:rsid w:val="008F230A"/>
    <w:rsid w:val="008F78F6"/>
    <w:rsid w:val="00923601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47834"/>
    <w:rsid w:val="00B82EC6"/>
    <w:rsid w:val="00BD5EBC"/>
    <w:rsid w:val="00C55069"/>
    <w:rsid w:val="00C907C8"/>
    <w:rsid w:val="00C97F1A"/>
    <w:rsid w:val="00CD1F20"/>
    <w:rsid w:val="00D22319"/>
    <w:rsid w:val="00D455FB"/>
    <w:rsid w:val="00D87DCE"/>
    <w:rsid w:val="00DB1608"/>
    <w:rsid w:val="00DC0BD6"/>
    <w:rsid w:val="00DD6683"/>
    <w:rsid w:val="00DE19AF"/>
    <w:rsid w:val="00E136BE"/>
    <w:rsid w:val="00E429C1"/>
    <w:rsid w:val="00E437C6"/>
    <w:rsid w:val="00EA328C"/>
    <w:rsid w:val="00EC6434"/>
    <w:rsid w:val="00F06560"/>
    <w:rsid w:val="00F60EF6"/>
    <w:rsid w:val="00F6362F"/>
    <w:rsid w:val="00F75A72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Rješenje-odbačaj kao nedopušten prijedlog za otvaranje stečajnog postupka</izvorni_sadrzaj>
    <derivirana_varijabla naziv="DomainObject.Primjedba_1">Rješenje-odbačaj kao nedopušten prijedlog za otvaranje stečajnog postupka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6879</izvorni_sadrzaj>
    <derivirana_varijabla naziv="DomainObject.Predmet.Broj_1">6879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St-6879/2016</izvorni_sadrzaj>
    <derivirana_varijabla naziv="DomainObject.Predmet.OznakaBroj_1">St-6879/2016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ANTONIO d.o.o.</izvorni_sadrzaj>
    <derivirana_varijabla naziv="DomainObject.Predmet.ProtustrankaFormated_1">  TIM ANTONIO d.o.o.</derivirana_varijabla>
  </DomainObject.Predmet.ProtustrankaFormated>
  <DomainObject.Predmet.ProtustrankaFormatedOIB>
    <izvorni_sadrzaj>  TIM ANTONIO d.o.o., OIB 35248972297</izvorni_sadrzaj>
    <derivirana_varijabla naziv="DomainObject.Predmet.ProtustrankaFormatedOIB_1">  TIM ANTONIO d.o.o., OIB 35248972297</derivirana_varijabla>
  </DomainObject.Predmet.ProtustrankaFormatedOIB>
  <DomainObject.Predmet.ProtustrankaFormatedWithAdress>
    <izvorni_sadrzaj> TIM ANTONIO d.o.o., Ante Topića-Mimare 10, 10000 Zagreb</izvorni_sadrzaj>
    <derivirana_varijabla naziv="DomainObject.Predmet.ProtustrankaFormatedWithAdress_1"> TIM ANTONIO d.o.o., Ante Topića-Mimare 10, 10000 Zagreb</derivirana_varijabla>
  </DomainObject.Predmet.ProtustrankaFormatedWithAdress>
  <DomainObject.Predmet.ProtustrankaFormatedWithAdressOIB>
    <izvorni_sadrzaj> TIM ANTONIO d.o.o., OIB 35248972297, Ante Topića-Mimare 10, 10000 Zagreb</izvorni_sadrzaj>
    <derivirana_varijabla naziv="DomainObject.Predmet.ProtustrankaFormatedWithAdressOIB_1"> TIM ANTONIO d.o.o., OIB 35248972297, Ante Topića-Mimare 10, 10000 Zagreb</derivirana_varijabla>
  </DomainObject.Predmet.ProtustrankaFormatedWithAdressOIB>
  <DomainObject.Predmet.ProtustrankaWithAdress>
    <izvorni_sadrzaj>TIM ANTONIO d.o.o. Ante Topića-Mimare 10, 10000 Zagreb</izvorni_sadrzaj>
    <derivirana_varijabla naziv="DomainObject.Predmet.ProtustrankaWithAdress_1">TIM ANTONIO d.o.o. Ante Topića-Mimare 10, 10000 Zagreb</derivirana_varijabla>
  </DomainObject.Predmet.ProtustrankaWithAdress>
  <DomainObject.Predmet.ProtustrankaWithAdressOIB>
    <izvorni_sadrzaj>TIM ANTONIO d.o.o., OIB 35248972297, Ante Topića-Mimare 10, 10000 Zagreb</izvorni_sadrzaj>
    <derivirana_varijabla naziv="DomainObject.Predmet.ProtustrankaWithAdressOIB_1">TIM ANTONIO d.o.o., OIB 35248972297, Ante Topića-Mimare 10, 10000 Zagreb</derivirana_varijabla>
  </DomainObject.Predmet.ProtustrankaWithAdressOIB>
  <DomainObject.Predmet.ProtustrankaNazivFormated>
    <izvorni_sadrzaj>TIM ANTONIO d.o.o.</izvorni_sadrzaj>
    <derivirana_varijabla naziv="DomainObject.Predmet.ProtustrankaNazivFormated_1">TIM ANTONIO d.o.o.</derivirana_varijabla>
  </DomainObject.Predmet.ProtustrankaNazivFormated>
  <DomainObject.Predmet.ProtustrankaNazivFormatedOIB>
    <izvorni_sadrzaj>TIM ANTONIO d.o.o., OIB 35248972297</izvorni_sadrzaj>
    <derivirana_varijabla naziv="DomainObject.Predmet.ProtustrankaNazivFormatedOIB_1">TIM ANTONIO d.o.o., OIB 35248972297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Mateja Ljubičić</izvorni_sadrzaj>
    <derivirana_varijabla naziv="DomainObject.Predmet.StrankaFormated_1">  FINA Regionalni centar Zagreb; Mateja Ljubičić</derivirana_varijabla>
  </DomainObject.Predmet.StrankaFormated>
  <DomainObject.Predmet.StrankaFormatedOIB>
    <izvorni_sadrzaj>  FINA Regionalni centar Zagreb, OIB 85821130368; Mateja Ljubičić, OIB 62663552218</izvorni_sadrzaj>
    <derivirana_varijabla naziv="DomainObject.Predmet.StrankaFormatedOIB_1">  FINA Regionalni centar Zagreb, OIB 85821130368; Mateja Ljubičić, OIB 62663552218</derivirana_varijabla>
  </DomainObject.Predmet.StrankaFormatedOIB>
  <DomainObject.Predmet.StrankaFormatedWithAdress>
    <izvorni_sadrzaj> FINA Regionalni centar Zagreb, Trg svibanjskih žrtava 1995. 1, 10000 Zagreb; Mateja Ljubičić, Ulica Ante Topić-Mimare 10, 10000 Zagreb</izvorni_sadrzaj>
    <derivirana_varijabla naziv="DomainObject.Predmet.StrankaFormatedWithAdress_1"> FINA Regionalni centar Zagreb, Trg svibanjskih žrtava 1995. 1, 10000 Zagreb; Mateja Ljubičić, Ulica Ante Topić-Mimare 10, 10000 Zagreb</derivirana_varijabla>
  </DomainObject.Predmet.StrankaFormatedWithAdress>
  <DomainObject.Predmet.StrankaFormatedWithAdressOIB>
    <izvorni_sadrzaj> FINA Regionalni centar Zagreb, OIB 85821130368, Trg svibanjskih žrtava 1995. 1, 10000 Zagreb; Mateja Ljubičić, OIB 62663552218, Ulica Ante Topić-Mimare 10, 10000 Zagreb</izvorni_sadrzaj>
    <derivirana_varijabla naziv="DomainObject.Predmet.StrankaFormatedWithAdressOIB_1"> FINA Regionalni centar Zagreb, OIB 85821130368, Trg svibanjskih žrtava 1995. 1, 10000 Zagreb; Mateja Ljubičić, OIB 62663552218, Ulica Ante Topić-Mimare 10, 10000 Zagreb</derivirana_varijabla>
  </DomainObject.Predmet.StrankaFormatedWithAdressOIB>
  <DomainObject.Predmet.StrankaWithAdress>
    <izvorni_sadrzaj>FINA Regionalni centar Zagreb Trg svibanjskih žrtava 1995. 1,10000 Zagreb,Mateja Ljubičić Ulica Ante Topić-Mimare 10,10000 Zagreb</izvorni_sadrzaj>
    <derivirana_varijabla naziv="DomainObject.Predmet.StrankaWithAdress_1">FINA Regionalni centar Zagreb Trg svibanjskih žrtava 1995. 1,10000 Zagreb,Mateja Ljubičić Ulica Ante Topić-Mimare 10,10000 Zagreb</derivirana_varijabla>
  </DomainObject.Predmet.StrankaWithAdress>
  <DomainObject.Predmet.StrankaWithAdressOIB>
    <izvorni_sadrzaj>FINA Regionalni centar Zagreb, OIB 85821130368, Trg svibanjskih žrtava 1995. 1,10000 Zagreb,Mateja Ljubičić, OIB 62663552218, Ulica Ante Topić-Mimare 10,10000 Zagreb</izvorni_sadrzaj>
    <derivirana_varijabla naziv="DomainObject.Predmet.StrankaWithAdressOIB_1">FINA Regionalni centar Zagreb, OIB 85821130368, Trg svibanjskih žrtava 1995. 1,10000 Zagreb,Mateja Ljubičić, OIB 62663552218, Ulica Ante Topić-Mimare 10,10000 Zagreb</derivirana_varijabla>
  </DomainObject.Predmet.StrankaWithAdressOIB>
  <DomainObject.Predmet.StrankaNazivFormated>
    <izvorni_sadrzaj>FINA Regionalni centar Zagreb,Mateja Ljubičić</izvorni_sadrzaj>
    <derivirana_varijabla naziv="DomainObject.Predmet.StrankaNazivFormated_1">FINA Regionalni centar Zagreb,Mateja Ljubičić</derivirana_varijabla>
  </DomainObject.Predmet.StrankaNazivFormated>
  <DomainObject.Predmet.StrankaNazivFormatedOIB>
    <izvorni_sadrzaj>FINA Regionalni centar Zagreb, OIB 85821130368,Mateja Ljubičić, OIB 62663552218</izvorni_sadrzaj>
    <derivirana_varijabla naziv="DomainObject.Predmet.StrankaNazivFormatedOIB_1">FINA Regionalni centar Zagreb, OIB 85821130368,Mateja Ljubičić, OIB 62663552218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Mateja Ljubičić</item>
    </izvorni_sadrzaj>
    <derivirana_varijabla naziv="DomainObject.Predmet.StrankaListFormated_1">
      <item>FINA Regionalni centar Zagreb</item>
      <item>Mateja Ljubičić</item>
    </derivirana_varijabla>
  </DomainObject.Predmet.StrankaListFormated>
  <DomainObject.Predmet.StrankaListFormatedOIB>
    <izvorni_sadrzaj>
      <item>FINA Regionalni centar Zagreb, OIB 85821130368</item>
      <item>Mateja Ljubičić, OIB 62663552218</item>
    </izvorni_sadrzaj>
    <derivirana_varijabla naziv="DomainObject.Predmet.StrankaListFormatedOIB_1">
      <item>FINA Regionalni centar Zagreb, OIB 85821130368</item>
      <item>Mateja Ljubičić, OIB 62663552218</item>
    </derivirana_varijabla>
  </DomainObject.Predmet.StrankaListFormatedOIB>
  <DomainObject.Predmet.StrankaListFormatedWithAdress>
    <izvorni_sadrzaj>
      <item>FINA Regionalni centar Zagreb, Trg svibanjskih žrtava 1995. 1, 10000 Zagreb</item>
      <item>Mateja Ljubičić, Ulica Ante Topić-Mimare 10, 10000 Zagreb</item>
    </izvorni_sadrzaj>
    <derivirana_varijabla naziv="DomainObject.Predmet.StrankaListFormatedWithAdress_1">
      <item>FINA Regionalni centar Zagreb, Trg svibanjskih žrtava 1995. 1, 10000 Zagreb</item>
      <item>Mateja Ljubičić, Ulica Ante Topić-Mimare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Mateja Ljubičić, OIB 62663552218, Ulica Ante Topić-Mimare 10, 10000 Zagreb</item>
    </izvorni_sadrzaj>
    <derivirana_varijabla naziv="DomainObject.Predmet.StrankaListFormatedWithAdressOIB_1">
      <item>FINA Regionalni centar Zagreb, OIB 85821130368, Trg svibanjskih žrtava 1995. 1, 10000 Zagreb</item>
      <item>Mateja Ljubičić, OIB 62663552218, Ulica Ante Topić-Mimare 10, 10000 Zagreb</item>
    </derivirana_varijabla>
  </DomainObject.Predmet.StrankaListFormatedWithAdressOIB>
  <DomainObject.Predmet.StrankaListNazivFormated>
    <izvorni_sadrzaj>
      <item>FINA Regionalni centar Zagreb</item>
      <item>Mateja Ljubičić</item>
    </izvorni_sadrzaj>
    <derivirana_varijabla naziv="DomainObject.Predmet.StrankaListNazivFormated_1">
      <item>FINA Regionalni centar Zagreb</item>
      <item>Mateja Ljubičić</item>
    </derivirana_varijabla>
  </DomainObject.Predmet.StrankaListNazivFormated>
  <DomainObject.Predmet.StrankaListNazivFormatedOIB>
    <izvorni_sadrzaj>
      <item>FINA Regionalni centar Zagreb, OIB 85821130368</item>
      <item>Mateja Ljubičić, OIB 62663552218</item>
    </izvorni_sadrzaj>
    <derivirana_varijabla naziv="DomainObject.Predmet.StrankaListNazivFormatedOIB_1">
      <item>FINA Regionalni centar Zagreb, OIB 85821130368</item>
      <item>Mateja Ljubičić, OIB 62663552218</item>
    </derivirana_varijabla>
  </DomainObject.Predmet.StrankaListNazivFormatedOIB>
  <DomainObject.Predmet.ProtuStrankaListFormated>
    <izvorni_sadrzaj>
      <item>TIM ANTONIO d.o.o.</item>
    </izvorni_sadrzaj>
    <derivirana_varijabla naziv="DomainObject.Predmet.ProtuStrankaListFormated_1">
      <item>TIM ANTONIO d.o.o.</item>
    </derivirana_varijabla>
  </DomainObject.Predmet.ProtuStrankaListFormated>
  <DomainObject.Predmet.ProtuStrankaListFormatedOIB>
    <izvorni_sadrzaj>
      <item>TIM ANTONIO d.o.o., OIB 35248972297</item>
    </izvorni_sadrzaj>
    <derivirana_varijabla naziv="DomainObject.Predmet.ProtuStrankaListFormatedOIB_1">
      <item>TIM ANTONIO d.o.o., OIB 35248972297</item>
    </derivirana_varijabla>
  </DomainObject.Predmet.ProtuStrankaListFormatedOIB>
  <DomainObject.Predmet.ProtuStrankaListFormatedWithAdress>
    <izvorni_sadrzaj>
      <item>TIM ANTONIO d.o.o., Ante Topića-Mimare 10, 10000 Zagreb</item>
    </izvorni_sadrzaj>
    <derivirana_varijabla naziv="DomainObject.Predmet.ProtuStrankaListFormatedWithAdress_1">
      <item>TIM ANTONIO d.o.o., Ante Topića-Mimare 10, 10000 Zagreb</item>
    </derivirana_varijabla>
  </DomainObject.Predmet.ProtuStrankaListFormatedWithAdress>
  <DomainObject.Predmet.ProtuStrankaListFormatedWithAdressOIB>
    <izvorni_sadrzaj>
      <item>TIM ANTONIO d.o.o., OIB 35248972297, Ante Topića-Mimare 10, 10000 Zagreb</item>
    </izvorni_sadrzaj>
    <derivirana_varijabla naziv="DomainObject.Predmet.ProtuStrankaListFormatedWithAdressOIB_1">
      <item>TIM ANTONIO d.o.o., OIB 35248972297, Ante Topića-Mimare 10, 10000 Zagreb</item>
    </derivirana_varijabla>
  </DomainObject.Predmet.ProtuStrankaListFormatedWithAdressOIB>
  <DomainObject.Predmet.ProtuStrankaListNazivFormated>
    <izvorni_sadrzaj>
      <item>TIM ANTONIO d.o.o.</item>
    </izvorni_sadrzaj>
    <derivirana_varijabla naziv="DomainObject.Predmet.ProtuStrankaListNazivFormated_1">
      <item>TIM ANTONIO d.o.o.</item>
    </derivirana_varijabla>
  </DomainObject.Predmet.ProtuStrankaListNazivFormated>
  <DomainObject.Predmet.ProtuStrankaListNazivFormatedOIB>
    <izvorni_sadrzaj>
      <item>TIM ANTONIO d.o.o., OIB 35248972297</item>
    </izvorni_sadrzaj>
    <derivirana_varijabla naziv="DomainObject.Predmet.ProtuStrankaListNazivFormatedOIB_1">
      <item>TIM ANTONIO d.o.o., OIB 35248972297</item>
    </derivirana_varijabla>
  </DomainObject.Predmet.ProtuStrankaListNazivFormatedOIB>
  <DomainObject.Predmet.OstaliListFormated>
    <izvorni_sadrzaj>
      <item>Mateja Ljubičić</item>
    </izvorni_sadrzaj>
    <derivirana_varijabla naziv="DomainObject.Predmet.OstaliListFormated_1">
      <item>Mateja Ljubičić</item>
    </derivirana_varijabla>
  </DomainObject.Predmet.OstaliListFormated>
  <DomainObject.Predmet.OstaliListFormatedOIB>
    <izvorni_sadrzaj>
      <item>Mateja Ljubičić, OIB 62663552218</item>
    </izvorni_sadrzaj>
    <derivirana_varijabla naziv="DomainObject.Predmet.OstaliListFormatedOIB_1">
      <item>Mateja Ljubičić, OIB 62663552218</item>
    </derivirana_varijabla>
  </DomainObject.Predmet.OstaliListFormatedOIB>
  <DomainObject.Predmet.OstaliListFormatedWithAdress>
    <izvorni_sadrzaj>
      <item>Mateja Ljubičić, Ulica Ante Topić-Mimare 10, 10000 Zagreb</item>
    </izvorni_sadrzaj>
    <derivirana_varijabla naziv="DomainObject.Predmet.OstaliListFormatedWithAdress_1">
      <item>Mateja Ljubičić, Ulica Ante Topić-Mimare 10, 10000 Zagreb</item>
    </derivirana_varijabla>
  </DomainObject.Predmet.OstaliListFormatedWithAdress>
  <DomainObject.Predmet.OstaliListFormatedWithAdressOIB>
    <izvorni_sadrzaj>
      <item>Mateja Ljubičić, OIB 62663552218, Ulica Ante Topić-Mimare 10, 10000 Zagreb</item>
    </izvorni_sadrzaj>
    <derivirana_varijabla naziv="DomainObject.Predmet.OstaliListFormatedWithAdressOIB_1">
      <item>Mateja Ljubičić, OIB 62663552218, Ulica Ante Topić-Mimare 10, 10000 Zagreb</item>
    </derivirana_varijabla>
  </DomainObject.Predmet.OstaliListFormatedWithAdressOIB>
  <DomainObject.Predmet.OstaliListNazivFormated>
    <izvorni_sadrzaj>
      <item>Mateja Ljubičić</item>
    </izvorni_sadrzaj>
    <derivirana_varijabla naziv="DomainObject.Predmet.OstaliListNazivFormated_1">
      <item>Mateja Ljubičić</item>
    </derivirana_varijabla>
  </DomainObject.Predmet.OstaliListNazivFormated>
  <DomainObject.Predmet.OstaliListNazivFormatedOIB>
    <izvorni_sadrzaj>
      <item>Mateja Ljubičić, OIB 62663552218</item>
    </izvorni_sadrzaj>
    <derivirana_varijabla naziv="DomainObject.Predmet.OstaliListNazivFormatedOIB_1">
      <item>Mateja Ljubičić, OIB 62663552218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 ANTONIO d.o.o.</izvorni_sadrzaj>
    <derivirana_varijabla naziv="DomainObject.Predmet.ProtustrankaIDrugi_1">TIM ANTONIO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TIM ANTONIO d.o.o., OIB 35248972297, Ante Topića-Mimare 10, 10000 Zagreb</izvorni_sadrzaj>
    <derivirana_varijabla naziv="DomainObject.Predmet.ProtustrankaIDrugiAdressOIB_1">TIM ANTONIO d.o.o., OIB 35248972297, Ante Topića-Mimare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ANTONIO d.o.o.</item>
      <item>Mateja Ljubičić</item>
      <item>Mateja Ljubičić</item>
    </izvorni_sadrzaj>
    <derivirana_varijabla naziv="DomainObject.Predmet.SudioniciListNaziv_1">
      <item>FINA Regionalni centar Zagreb</item>
      <item>TIM ANTONIO d.o.o.</item>
      <item>Mateja Ljubičić</item>
      <item>Mateja Ljubičić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ANTONIO d.o.o., OIB 35248972297, Ante Topića-Mimare 10,10000 Zagreb</item>
      <item>Mateja Ljubičić, OIB 62663552218, Ulica Ante Topić-Mimare 10,10000 Zagreb</item>
      <item>Mateja Ljubičić, OIB 62663552218, Ulica Ante Topić-Mimare 10,10000 Zagreb</item>
    </izvorni_sadrzaj>
    <derivirana_varijabla naziv="DomainObject.Predmet.SudioniciListAdressOIB_1">
      <item>FINA Regionalni centar Zagreb, OIB 85821130368, Trg svibanjskih žrtava 1995. 1,10000 Zagreb</item>
      <item>TIM ANTONIO d.o.o., OIB 35248972297, Ante Topića-Mimare 10,10000 Zagreb</item>
      <item>Mateja Ljubičić, OIB 62663552218, Ulica Ante Topić-Mimare 10,10000 Zagreb</item>
      <item>Mateja Ljubičić, OIB 62663552218, Ulica Ante Topić-Mimare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35248972297</item>
      <item>, OIB 62663552218</item>
      <item>, OIB 62663552218</item>
    </izvorni_sadrzaj>
    <derivirana_varijabla naziv="DomainObject.Predmet.SudioniciListNazivOIB_1">
      <item>, OIB 85821130368</item>
      <item>, OIB 35248972297</item>
      <item>, OIB 62663552218</item>
      <item>, OIB 62663552218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F8C0B-D15D-4E6E-A5B0-9FFBBE6B7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1163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2018-02-23T09:47:00Z</dcterms:created>
  <dc:creator>gzubak</dc:creator>
  <cp:lastModifiedBy>Mirjana Gašparić</cp:lastModifiedBy>
  <cp:lastPrinted>2018-02-23T09:58:00Z</cp:lastPrinted>
  <dcterms:modified xmlns:xsi="http://www.w3.org/2001/XMLSchema-instance" xsi:type="dcterms:W3CDTF">2018-02-23T09:59:00Z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(St-6879-16 odbačaj prijedloga već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